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b143" w14:paraId="11fb14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 xml:space="preserve">povodom prijedloga predlagatelja Financijske agencije, Regionalni centar Zagreb, Podružnica Varaždin, za otvaranje stečajnog postupka nad dužnikom </w:t>
      </w:r>
      <w:r w:rsidR="000B3D3B" w:rsidRPr="00A87EFA">
        <w:t>FILIPAN d.o.o., Nedelišće, Trg Republike 24, OIB: 67293801692</w:t>
      </w:r>
      <w:r w:rsidR="00C911D0">
        <w:t xml:space="preserve">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0B3D3B" w:rsidP="000B3D3B" w:rsidR="000B3D3B" w:rsidRPr="00A55CCE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A87EFA">
        <w:t>FILIPAN d.o.o., Nedelišće, Trg Republike 24, OIB: 67293801692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St-848/16, jer će u protivnom sud donijeti rješenje o otvaranju i zaključenju stečajnog postupka.</w:t>
      </w: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D37" w:rsidP="00BA0147" w:rsidR="00661D37">
      <w:r>
        <w:separator/>
      </w:r>
    </w:p>
  </w:endnote>
  <w:endnote w:id="0" w:type="continuationSeparator">
    <w:p w:rsidRDefault="00661D37" w:rsidP="00BA0147" w:rsidR="00661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D37" w:rsidP="00BA0147" w:rsidR="00661D37">
      <w:r>
        <w:separator/>
      </w:r>
    </w:p>
  </w:footnote>
  <w:footnote w:id="0" w:type="continuationSeparator">
    <w:p w:rsidRDefault="00661D37" w:rsidP="00BA0147" w:rsidR="00661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3D3B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0B3D3B">
      <w:t>848/16-7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3D3B"/>
    <w:rsid w:val="000B44AC"/>
    <w:rsid w:val="000C472A"/>
    <w:rsid w:val="000C6498"/>
    <w:rsid w:val="000D6933"/>
    <w:rsid w:val="000F0DE4"/>
    <w:rsid w:val="000F23AF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1D37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F2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3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3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3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3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F2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3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3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3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3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FILIPAN društvo s ograničenom odgovornošću za ugostiteljstvo, turizam i trgovinu</izvorni_sadrzaj>
    <derivirana_varijabla naziv="DomainObject.Predmet.ProtustrankaFormated_1">  FILIPAN društvo s ograničenom odgovornošću za ugostiteljstvo, turizam i trgovinu</derivirana_varijabla>
  </DomainObject.Predmet.ProtustrankaFormated>
  <DomainObject.Predmet.ProtustrankaFormatedOIB>
    <izvorni_sadrzaj>  FILIPAN društvo s ograničenom odgovornošću za ugostiteljstvo, turizam i trgovinu, OIB 67293801692</izvorni_sadrzaj>
    <derivirana_varijabla naziv="DomainObject.Predmet.ProtustrankaFormatedOIB_1">  FILIPAN društvo s ograničenom odgovornošću za ugostiteljstvo, turizam i trgovinu, OIB 67293801692</derivirana_varijabla>
  </DomainObject.Predmet.ProtustrankaFormatedOIB>
  <DomainObject.Predmet.ProtustrankaFormatedWithAdress>
    <izvorni_sadrzaj> FILIPAN društvo s ograničenom odgovornošću za ugostiteljstvo, turizam i trgovinu, Trg Republike 24, 40000 Nedelišće</izvorni_sadrzaj>
    <derivirana_varijabla naziv="DomainObject.Predmet.ProtustrankaFormatedWithAdress_1"> FILIPAN društvo s ograničenom odgovornošću za ugostiteljstvo, turizam i trgovinu, Trg Republike 24, 40000 Nedelišće</derivirana_varijabla>
  </DomainObject.Predmet.ProtustrankaFormatedWithAdress>
  <DomainObject.Predmet.ProtustrankaFormatedWithAdressOIB>
    <izvorni_sadrzaj> FILIPAN društvo s ograničenom odgovornošću za ugostiteljstvo, turizam i trgovinu, OIB 67293801692, Trg Republike 24, 40000 Nedelišće</izvorni_sadrzaj>
    <derivirana_varijabla naziv="DomainObject.Predmet.ProtustrankaFormatedWithAdressOIB_1"> FILIPAN društvo s ograničenom odgovornošću za ugostiteljstvo, turizam i trgovinu, OIB 67293801692, Trg Republike 24, 40000 Nedelišće</derivirana_varijabla>
  </DomainObject.Predmet.ProtustrankaFormatedWithAdressOIB>
  <DomainObject.Predmet.ProtustrankaWithAdress>
    <izvorni_sadrzaj>FILIPAN društvo s ograničenom odgovornošću za ugostiteljstvo, turizam i trgovinu Trg Republike 24, 40000 Nedelišće</izvorni_sadrzaj>
    <derivirana_varijabla naziv="DomainObject.Predmet.ProtustrankaWithAdress_1">FILIPAN društvo s ograničenom odgovornošću za ugostiteljstvo, turizam i trgovinu Trg Republike 24, 40000 Nedelišće</derivirana_varijabla>
  </DomainObject.Predmet.ProtustrankaWithAdress>
  <DomainObject.Predmet.ProtustrankaWithAdressOIB>
    <izvorni_sadrzaj>FILIPAN društvo s ograničenom odgovornošću za ugostiteljstvo, turizam i trgovinu, OIB 67293801692, Trg Republike 24, 40000 Nedelišće</izvorni_sadrzaj>
    <derivirana_varijabla naziv="DomainObject.Predmet.ProtustrankaWithAdressOIB_1">FILIPAN društvo s ograničenom odgovornošću za ugostiteljstvo, turizam i trgovinu, OIB 67293801692, Trg Republike 24, 40000 Nedelišće</derivirana_varijabla>
  </DomainObject.Predmet.ProtustrankaWithAdressOIB>
  <DomainObject.Predmet.ProtustrankaNazivFormated>
    <izvorni_sadrzaj>FILIPAN društvo s ograničenom odgovornošću za ugostiteljstvo, turizam i trgovinu</izvorni_sadrzaj>
    <derivirana_varijabla naziv="DomainObject.Predmet.ProtustrankaNazivFormated_1">FILIPAN društvo s ograničenom odgovornošću za ugostiteljstvo, turizam i trgovinu</derivirana_varijabla>
  </DomainObject.Predmet.ProtustrankaNazivFormated>
  <DomainObject.Predmet.ProtustrankaNazivFormatedOIB>
    <izvorni_sadrzaj>FILIPAN društvo s ograničenom odgovornošću za ugostiteljstvo, turizam i trgovinu, OIB 67293801692</izvorni_sadrzaj>
    <derivirana_varijabla naziv="DomainObject.Predmet.ProtustrankaNazivFormatedOIB_1">FILIPAN društvo s ograničenom odgovornošću za ugostiteljstvo, turizam i trgovinu, OIB 67293801692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136300.41</izvorni_sadrzaj>
    <derivirana_varijabla naziv="DomainObject.Predmet.TrenutnaVrijednost_1">136300.41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FILIPAN društvo s ograničenom odgovornošću za ugostiteljstvo, turizam i trgovinu</item>
    </izvorni_sadrzaj>
    <derivirana_varijabla naziv="DomainObject.Predmet.ProtuStrankaListFormated_1">
      <item>FILIPAN društvo s ograničenom odgovornošću za ugostiteljstvo, turizam i trgovinu</item>
    </derivirana_varijabla>
  </DomainObject.Predmet.ProtuStrankaListFormated>
  <DomainObject.Predmet.ProtuStrankaListFormatedOIB>
    <izvorni_sadrzaj>
      <item>FILIPAN društvo s ograničenom odgovornošću za ugostiteljstvo, turizam i trgovinu, OIB 67293801692</item>
    </izvorni_sadrzaj>
    <derivirana_varijabla naziv="DomainObject.Predmet.ProtuStrankaListFormatedOIB_1">
      <item>FILIPAN društvo s ograničenom odgovornošću za ugostiteljstvo, turizam i trgovinu, OIB 67293801692</item>
    </derivirana_varijabla>
  </DomainObject.Predmet.ProtuStrankaListFormatedOIB>
  <DomainObject.Predmet.ProtuStrankaListFormatedWithAdress>
    <izvorni_sadrzaj>
      <item>FILIPAN društvo s ograničenom odgovornošću za ugostiteljstvo, turizam i trgovinu, Trg Republike 24, 40000 Nedelišće</item>
    </izvorni_sadrzaj>
    <derivirana_varijabla naziv="DomainObject.Predmet.ProtuStrankaListFormatedWithAdress_1">
      <item>FILIPAN društvo s ograničenom odgovornošću za ugostiteljstvo, turizam i trgovinu, Trg Republike 24, 40000 Nedelišće</item>
    </derivirana_varijabla>
  </DomainObject.Predmet.ProtuStrankaListFormatedWithAdress>
  <DomainObject.Predmet.ProtuStrankaListFormatedWithAdressOIB>
    <izvorni_sadrzaj>
      <item>FILIPAN društvo s ograničenom odgovornošću za ugostiteljstvo, turizam i trgovinu, OIB 67293801692, Trg Republike 24, 40000 Nedelišće</item>
    </izvorni_sadrzaj>
    <derivirana_varijabla naziv="DomainObject.Predmet.ProtuStrankaListFormatedWithAdressOIB_1">
      <item>FILIPAN društvo s ograničenom odgovornošću za ugostiteljstvo, turizam i trgovinu, OIB 67293801692, Trg Republike 24, 40000 Nedelišće</item>
    </derivirana_varijabla>
  </DomainObject.Predmet.ProtuStrankaListFormatedWithAdressOIB>
  <DomainObject.Predmet.ProtuStrankaListNazivFormated>
    <izvorni_sadrzaj>
      <item>FILIPAN društvo s ograničenom odgovornošću za ugostiteljstvo, turizam i trgovinu</item>
    </izvorni_sadrzaj>
    <derivirana_varijabla naziv="DomainObject.Predmet.ProtuStrankaListNazivFormated_1">
      <item>FILIPAN društvo s ograničenom odgovornošću za ugostiteljstvo, turizam i trgovinu</item>
    </derivirana_varijabla>
  </DomainObject.Predmet.ProtuStrankaListNazivFormated>
  <DomainObject.Predmet.ProtuStrankaListNazivFormatedOIB>
    <izvorni_sadrzaj>
      <item>FILIPAN društvo s ograničenom odgovornošću za ugostiteljstvo, turizam i trgovinu, OIB 67293801692</item>
    </izvorni_sadrzaj>
    <derivirana_varijabla naziv="DomainObject.Predmet.ProtuStrankaListNazivFormatedOIB_1">
      <item>FILIPAN društvo s ograničenom odgovornošću za ugostiteljstvo, turizam i trgovinu, OIB 67293801692</item>
    </derivirana_varijabla>
  </DomainObject.Predmet.ProtuStrankaListNazivFormatedOIB>
  <DomainObject.Predmet.OstaliListFormated>
    <izvorni_sadrzaj>
      <item>sudski registar</item>
      <item>Robert Filipan</item>
      <item>Županijsko državno odvjetništvo</item>
    </izvorni_sadrzaj>
    <derivirana_varijabla naziv="DomainObject.Predmet.OstaliListFormated_1">
      <item>sudski registar</item>
      <item>Robert Filipan</item>
      <item>Županijsko državno odvjetništvo</item>
    </derivirana_varijabla>
  </DomainObject.Predmet.OstaliListFormated>
  <DomainObject.Predmet.OstaliListFormatedOIB>
    <izvorni_sadrzaj>
      <item>sudski registar</item>
      <item>Robert Filipan, OIB 76832130416</item>
      <item>Županijsko državno odvjetništvo</item>
    </izvorni_sadrzaj>
    <derivirana_varijabla naziv="DomainObject.Predmet.OstaliListFormatedOIB_1">
      <item>sudski registar</item>
      <item>Robert Filipan, OIB 76832130416</item>
      <item>Županijsko državno odvjetništvo</item>
    </derivirana_varijabla>
  </DomainObject.Predmet.OstaliListFormatedOIB>
  <DomainObject.Predmet.OstaliListFormatedWithAdress>
    <izvorni_sadrzaj>
      <item>sudski registar</item>
      <item>Robert Filipan, Čakovečka 1, 40000 Nedelišće</item>
      <item>Županijsko državno odvjetništvo</item>
    </izvorni_sadrzaj>
    <derivirana_varijabla naziv="DomainObject.Predmet.OstaliListFormatedWithAdress_1">
      <item>sudski registar</item>
      <item>Robert Filipan, Čakovečka 1, 40000 Nedelišće</item>
      <item>Županijsko državno odvjetništvo</item>
    </derivirana_varijabla>
  </DomainObject.Predmet.OstaliListFormatedWithAdress>
  <DomainObject.Predmet.OstaliListFormatedWithAdressOIB>
    <izvorni_sadrzaj>
      <item>sudski registar</item>
      <item>Robert Filipan, OIB 76832130416, Čakovečka 1, 40000 Nedelišće</item>
      <item>Županijsko državno odvjetništvo</item>
    </izvorni_sadrzaj>
    <derivirana_varijabla naziv="DomainObject.Predmet.OstaliListFormatedWithAdressOIB_1">
      <item>sudski registar</item>
      <item>Robert Filipan, OIB 76832130416, Čakovečka 1, 40000 Nedelišće</item>
      <item>Županijsko državno odvjetništvo</item>
    </derivirana_varijabla>
  </DomainObject.Predmet.OstaliListFormatedWithAdressOIB>
  <DomainObject.Predmet.OstaliListNazivFormated>
    <izvorni_sadrzaj>
      <item>sudski registar</item>
      <item>Robert Filipan</item>
      <item>Županijsko državno odvjetništvo</item>
    </izvorni_sadrzaj>
    <derivirana_varijabla naziv="DomainObject.Predmet.OstaliListNazivFormated_1">
      <item>sudski registar</item>
      <item>Robert Filipan</item>
      <item>Županijsko državno odvjetništvo</item>
    </derivirana_varijabla>
  </DomainObject.Predmet.OstaliListNazivFormated>
  <DomainObject.Predmet.OstaliListNazivFormatedOIB>
    <izvorni_sadrzaj>
      <item>sudski registar</item>
      <item>Robert Filipan, OIB 76832130416</item>
      <item>Županijsko državno odvjetništvo</item>
    </izvorni_sadrzaj>
    <derivirana_varijabla naziv="DomainObject.Predmet.OstaliListNazivFormatedOIB_1">
      <item>sudski registar</item>
      <item>Robert Filipan, OIB 76832130416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FILIPAN društvo s ograničenom odgovornošću za ugostiteljstvo, turizam i trgovinu</izvorni_sadrzaj>
    <derivirana_varijabla naziv="DomainObject.Predmet.ProtustrankaIDrugi_1">FILIPAN društvo s ograničenom odgovornošću za ugostiteljstvo, turizam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FILIPAN društvo s ograničenom odgovornošću za ugostiteljstvo, turizam i trgovinu, OIB 67293801692, Trg Republike 24, 40000 Nedelišće</izvorni_sadrzaj>
    <derivirana_varijabla naziv="DomainObject.Predmet.ProtustrankaIDrugiAdressOIB_1">FILIPAN društvo s ograničenom odgovornošću za ugostiteljstvo, turizam i trgovinu, OIB 67293801692, Trg Republike 24,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FILIPAN društvo s ograničenom odgovornošću za ugostiteljstvo, turizam i trgovinu</item>
      <item>sudski registar</item>
      <item>Robert Filipan</item>
      <item>Županijsko državno odvjetništvo</item>
    </izvorni_sadrzaj>
    <derivirana_varijabla naziv="DomainObject.Predmet.SudioniciListNaziv_1">
      <item>Financijska agencija</item>
      <item>FILIPAN društvo s ograničenom odgovornošću za ugostiteljstvo, turizam i trgovinu</item>
      <item>sudski registar</item>
      <item>Robert Filipan</item>
      <item>Županijsko državno odvjetništvo</item>
    </derivirana_varijabla>
  </DomainObject.Predmet.SudioniciListNaziv>
  <DomainObject.Predmet.SudioniciListAdressOIB>
    <izvorni_sadrzaj>
      <item>Financijska agencija, OIB 85821130368</item>
      <item>FILIPAN društvo s ograničenom odgovornošću za ugostiteljstvo, turizam i trgovinu, OIB 67293801692, Trg Republike 24,40000 Nedelišće</item>
      <item>sudski registar</item>
      <item>Robert Filipan, OIB 76832130416, Čakovečka 1,40000 Nedelišće</item>
      <item>Županijsko državno odvjetništvo</item>
    </izvorni_sadrzaj>
    <derivirana_varijabla naziv="DomainObject.Predmet.SudioniciListAdressOIB_1">
      <item>Financijska agencija, OIB 85821130368</item>
      <item>FILIPAN društvo s ograničenom odgovornošću za ugostiteljstvo, turizam i trgovinu, OIB 67293801692, Trg Republike 24,40000 Nedelišće</item>
      <item>sudski registar</item>
      <item>Robert Filipan, OIB 76832130416, Čakovečka 1,40000 Nedelišće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67293801692</item>
      <item>, OIB null</item>
      <item>, OIB 76832130416</item>
      <item>, OIB null</item>
    </izvorni_sadrzaj>
    <derivirana_varijabla naziv="DomainObject.Predmet.SudioniciListNazivOIB_1">
      <item>, OIB 85821130368</item>
      <item>, OIB 67293801692</item>
      <item>, OIB null</item>
      <item>, OIB 76832130416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BE2F1-BD1D-458B-A061-4A611D889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1503</properties:Characters>
  <properties:Lines>51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2016-10-21T10:43:00Z</cp:lastPrinted>
  <dcterms:modified xmlns:xsi="http://www.w3.org/2001/XMLSchema-instance" xsi:type="dcterms:W3CDTF">2016-10-21T10:43:00Z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