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5b42" w14:paraId="6e65b42" w:rsidRDefault="005A3376" w:rsidP="00017C4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017C4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017C4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5E2A66">
        <w:t>89</w:t>
      </w:r>
      <w:r w:rsidRPr="00491880">
        <w:t>. St</w:t>
      </w:r>
      <w:r w:rsidR="00F53DB7">
        <w:t>-</w:t>
      </w:r>
      <w:r w:rsidR="00374F46">
        <w:t>551</w:t>
      </w:r>
      <w:r w:rsidR="007C56AE">
        <w:t>/16</w:t>
      </w:r>
      <w:r w:rsidR="00017C4B">
        <w:t>-4</w:t>
      </w:r>
    </w:p>
    <w:p w:rsidRDefault="00017C4B" w:rsidP="00017C4B" w:rsidR="00301645" w:rsidRPr="00491880">
      <w:pPr>
        <w:pStyle w:val="Bezproreda"/>
        <w:jc w:val="both"/>
      </w:pPr>
      <w:r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017C4B" w:rsidR="00301645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374F46">
        <w:rPr>
          <w:rFonts w:eastAsia="Calibri"/>
        </w:rPr>
        <w:t xml:space="preserve">DIP-TRGOVINA </w:t>
      </w:r>
      <w:r w:rsidR="007C56AE">
        <w:rPr>
          <w:rFonts w:eastAsia="Calibri"/>
        </w:rPr>
        <w:t xml:space="preserve">d.o.o., </w:t>
      </w:r>
      <w:r>
        <w:rPr>
          <w:rFonts w:eastAsia="Calibri"/>
        </w:rPr>
        <w:t xml:space="preserve">Zagreb, </w:t>
      </w:r>
      <w:r w:rsidR="00374F46">
        <w:rPr>
          <w:rFonts w:eastAsia="Calibri"/>
        </w:rPr>
        <w:t>Kornatska 3,</w:t>
      </w:r>
      <w:r w:rsidR="00CF3A3F">
        <w:rPr>
          <w:rFonts w:eastAsia="Calibri"/>
        </w:rPr>
        <w:t xml:space="preserve"> OIB: </w:t>
      </w:r>
      <w:r w:rsidR="00374F46">
        <w:rPr>
          <w:rFonts w:eastAsia="Calibri"/>
        </w:rPr>
        <w:t>13308718029</w:t>
      </w:r>
      <w:r w:rsidR="00CF3A3F">
        <w:rPr>
          <w:rFonts w:eastAsia="Calibri"/>
        </w:rPr>
        <w:t xml:space="preserve">, </w:t>
      </w:r>
      <w:r w:rsidR="007C56AE">
        <w:rPr>
          <w:rFonts w:eastAsia="Calibri"/>
        </w:rPr>
        <w:t>14</w:t>
      </w:r>
      <w:r>
        <w:rPr>
          <w:rFonts w:eastAsia="Calibri"/>
        </w:rPr>
        <w:t>. travnja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017C4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374F46">
        <w:rPr>
          <w:rFonts w:eastAsia="Calibri"/>
        </w:rPr>
        <w:t>DIP-TRGOVINA d.o.o., Zagreb, Kornatska 3, OIB: 13308718029</w:t>
      </w:r>
      <w:r w:rsidR="00491880" w:rsidRPr="00491880">
        <w:t>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 w:rsidRPr="00491880">
      <w:pPr>
        <w:pStyle w:val="Bezproreda"/>
        <w:jc w:val="center"/>
      </w:pPr>
      <w:r w:rsidRPr="00491880">
        <w:t>Obrazloženje</w:t>
      </w:r>
    </w:p>
    <w:p w:rsidRDefault="00900561" w:rsidP="00017C4B" w:rsidR="00900561" w:rsidRPr="00491880">
      <w:pPr>
        <w:pStyle w:val="Bezproreda"/>
        <w:jc w:val="both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374F46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374F46">
        <w:rPr>
          <w:rFonts w:eastAsia="Calibri"/>
        </w:rPr>
        <w:t>DIP-TRGOVINA d.o.o., Zagreb, Kornatska 3,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017C4B" w:rsidR="00A94933">
      <w:pPr>
        <w:pStyle w:val="Bezproreda"/>
        <w:jc w:val="both"/>
      </w:pPr>
      <w:r>
        <w:tab/>
      </w:r>
      <w:r w:rsidR="00CF3A3F">
        <w:t>Dužnik je uz podn</w:t>
      </w:r>
      <w:r w:rsidR="000253A8">
        <w:t>esak od 16</w:t>
      </w:r>
      <w:r w:rsidR="00A94933">
        <w:t xml:space="preserve">. </w:t>
      </w:r>
      <w:r w:rsidR="005011AB">
        <w:t>ožujka</w:t>
      </w:r>
      <w:r w:rsidR="00A94933">
        <w:t xml:space="preserve"> 2016. dostavio p</w:t>
      </w:r>
      <w:r w:rsidR="00CF3A3F">
        <w:t>o</w:t>
      </w:r>
      <w:r w:rsidR="005011AB">
        <w:t>tvrdu</w:t>
      </w:r>
      <w:r w:rsidR="000253A8">
        <w:t xml:space="preserve"> Financijske agencije od 15</w:t>
      </w:r>
      <w:r w:rsidR="00A94933">
        <w:t xml:space="preserve">. </w:t>
      </w:r>
      <w:r w:rsidR="00CF3A3F">
        <w:t>ožujka</w:t>
      </w:r>
      <w:r w:rsidR="005011AB">
        <w:t xml:space="preserve"> 2016. (list </w:t>
      </w:r>
      <w:r w:rsidR="00017C4B">
        <w:t>7</w:t>
      </w:r>
      <w:r w:rsidR="00A94933">
        <w:t xml:space="preserve"> spisa) iz koje proizlazi da dužnikov račun nije blokiran.</w:t>
      </w:r>
    </w:p>
    <w:p w:rsidRDefault="007C56AE" w:rsidP="00017C4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017C4B" w:rsidR="007C56AE">
      <w:pPr>
        <w:pStyle w:val="Bezproreda"/>
        <w:jc w:val="both"/>
      </w:pPr>
      <w:r>
        <w:tab/>
        <w:t xml:space="preserve">Kako je temeljem podneska </w:t>
      </w:r>
      <w:r w:rsidR="00A94933">
        <w:t xml:space="preserve">Financijske agencije </w:t>
      </w:r>
      <w:r>
        <w:t xml:space="preserve">od </w:t>
      </w:r>
      <w:r w:rsidR="000253A8">
        <w:t>15</w:t>
      </w:r>
      <w:r>
        <w:t xml:space="preserve">. </w:t>
      </w:r>
      <w:r w:rsidR="00CF3A3F">
        <w:t xml:space="preserve">ožujka </w:t>
      </w:r>
      <w:r>
        <w:t>2016. sud nedvojbeno utvrdio da je dužnik prije završetka prethodnog postupka postao sposoban za plaćanje</w:t>
      </w:r>
      <w:r w:rsidR="000253A8">
        <w:t>,</w:t>
      </w:r>
      <w:r>
        <w:t xml:space="preserve"> temeljem odredbe članka 128. stavak 9. SZ-a riješeno je kao u izreci.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A94933">
        <w:t>14</w:t>
      </w:r>
      <w:r w:rsidR="006B7521">
        <w:t xml:space="preserve">. </w:t>
      </w:r>
      <w:r w:rsidR="00637CED">
        <w:t>travnja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DC270D">
        <w:t>,v.r.</w:t>
      </w:r>
    </w:p>
    <w:p w:rsidRDefault="006A1CB0" w:rsidP="00017C4B" w:rsidR="006A1CB0">
      <w:pPr>
        <w:pStyle w:val="Bezproreda"/>
        <w:jc w:val="both"/>
      </w:pPr>
    </w:p>
    <w:p w:rsidRDefault="00CD0640" w:rsidP="00017C4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017C4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>
      <w:pPr>
        <w:pStyle w:val="Bezproreda"/>
        <w:jc w:val="both"/>
      </w:pPr>
    </w:p>
    <w:p w:rsidRDefault="00DC270D" w:rsidR="00DC270D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DC270D" w:rsidR="00DC270D" w:rsidRPr="00694D64">
      <w:r w:rsidRPr="00694D64">
        <w:t>Karmela Dolenc</w:t>
      </w:r>
    </w:p>
    <w:p w:rsidRDefault="00DC270D" w:rsidP="00017C4B" w:rsidR="00DC270D" w:rsidRPr="00491880">
      <w:pPr>
        <w:pStyle w:val="Bezproreda"/>
        <w:jc w:val="both"/>
      </w:pPr>
    </w:p>
    <w:sectPr w:rsidSect="00017C4B" w:rsidR="00DC270D" w:rsidRPr="00491880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17C4B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  <w:t>89. St-551</w:t>
    </w:r>
    <w:r w:rsidR="00CF3A3F">
      <w:t>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7C4B" w:rsidR="00017C4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011AB"/>
    <w:rsid w:val="00510182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predlagatelju
dužniku 
e-oglasna ploča</izvorni_sadrzaj>
    <derivirana_varijabla naziv="DomainObject.Primjedba_1">DNA:
predlagatelju
dužniku 
e-oglasna ploča</derivirana_varijabla>
  </DomainObject.Primjedba>
  <DomainObject.Oznaka>
    <izvorni_sadrzaj>St-551/2016-4</izvorni_sadrzaj>
    <derivirana_varijabla naziv="DomainObject.Oznaka_1">St-551/2016-4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DIP-TRGOVINA d.o.o. zastupanog po punomoćniku MARTIN ČANJAVEC</izvorni_sadrzaj>
    <derivirana_varijabla naziv="DomainObject.Predmet.ProtustrankaFormated_1">  DIP-TRGOVINA d.o.o. zastupanog po punomoćniku MARTIN ČANJAVEC</derivirana_varijabla>
  </DomainObject.Predmet.ProtustrankaFormated>
  <DomainObject.Predmet.ProtustrankaFormatedOIB>
    <izvorni_sadrzaj>  DIP-TRGOVINA d.o.o., OIB 13308718029 zastupanog po punomoćniku MARTIN ČANJAVEC</izvorni_sadrzaj>
    <derivirana_varijabla naziv="DomainObject.Predmet.ProtustrankaFormatedOIB_1">  DIP-TRGOVINA d.o.o., OIB 13308718029 zastupanog po punomoćniku MARTIN ČANJAVEC</derivirana_varijabla>
  </DomainObject.Predmet.ProtustrankaFormatedOIB>
  <DomainObject.Predmet.ProtustrankaFormatedWithAdress>
    <izvorni_sadrzaj> DIP-TRGOVINA d.o.o., Kornatska 3, 10000 Zagreb zastupanog po punomoćniku MARTIN ČANJAVEC</izvorni_sadrzaj>
    <derivirana_varijabla naziv="DomainObject.Predmet.ProtustrankaFormatedWithAdress_1"> DIP-TRGOVINA d.o.o., Kornatska 3, 10000 Zagreb zastupanog po punomoćniku MARTIN ČANJAVEC</derivirana_varijabla>
  </DomainObject.Predmet.ProtustrankaFormatedWithAdress>
  <DomainObject.Predmet.ProtustrankaFormatedWithAdressOIB>
    <izvorni_sadrzaj> DIP-TRGOVINA d.o.o., OIB 13308718029, Kornatska 3, 10000 Zagreb zastupanog po punomoćniku MARTIN ČANJAVEC</izvorni_sadrzaj>
    <derivirana_varijabla naziv="DomainObject.Predmet.ProtustrankaFormatedWithAdressOIB_1"> DIP-TRGOVINA d.o.o., OIB 13308718029, Kornatska 3, 10000 Zagreb zastupanog po punomoćniku MARTIN ČANJAVEC</derivirana_varijabla>
  </DomainObject.Predmet.ProtustrankaFormatedWithAdressOIB>
  <DomainObject.Predmet.ProtustrankaWithAdress>
    <izvorni_sadrzaj>DIP-TRGOVINA d.o.o. Kornatska 3, 10000 Zagreb</izvorni_sadrzaj>
    <derivirana_varijabla naziv="DomainObject.Predmet.ProtustrankaWithAdress_1">DIP-TRGOVINA d.o.o. Kornatska 3, 10000 Zagreb</derivirana_varijabla>
  </DomainObject.Predmet.ProtustrankaWithAdress>
  <DomainObject.Predmet.ProtustrankaWithAdressOIB>
    <izvorni_sadrzaj>DIP-TRGOVINA d.o.o., OIB 13308718029, Kornatska 3, 10000 Zagreb</izvorni_sadrzaj>
    <derivirana_varijabla naziv="DomainObject.Predmet.ProtustrankaWithAdressOIB_1">DIP-TRGOVINA d.o.o., OIB 13308718029, Kornatska 3, 10000 Zagreb</derivirana_varijabla>
  </DomainObject.Predmet.ProtustrankaWithAdressOIB>
  <DomainObject.Predmet.ProtustrankaNazivFormated>
    <izvorni_sadrzaj>DIP-TRGOVINA d.o.o.</izvorni_sadrzaj>
    <derivirana_varijabla naziv="DomainObject.Predmet.ProtustrankaNazivFormated_1">DIP-TRGOVINA d.o.o.</derivirana_varijabla>
  </DomainObject.Predmet.ProtustrankaNazivFormated>
  <DomainObject.Predmet.ProtustrankaNazivFormatedOIB>
    <izvorni_sadrzaj>DIP-TRGOVINA d.o.o., OIB 13308718029</izvorni_sadrzaj>
    <derivirana_varijabla naziv="DomainObject.Predmet.ProtustrankaNazivFormatedOIB_1">DIP-TRGOVINA d.o.o., OIB 13308718029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DIP-TRGOVINA d.o.o. zastupanog po punomoćniku MARTIN ČANJAVEC</item>
    </izvorni_sadrzaj>
    <derivirana_varijabla naziv="DomainObject.Predmet.ProtuStrankaListFormated_1">
      <item>DIP-TRGOVINA d.o.o. zastupanog po punomoćniku MARTIN ČANJAVEC</item>
    </derivirana_varijabla>
  </DomainObject.Predmet.ProtuStrankaListFormated>
  <DomainObject.Predmet.ProtuStrankaListFormatedOIB>
    <izvorni_sadrzaj>
      <item>DIP-TRGOVINA d.o.o., OIB 13308718029 zastupanog po punomoćniku MARTIN ČANJAVEC</item>
    </izvorni_sadrzaj>
    <derivirana_varijabla naziv="DomainObject.Predmet.ProtuStrankaListFormatedOIB_1">
      <item>DIP-TRGOVINA d.o.o., OIB 13308718029 zastupanog po punomoćniku MARTIN ČANJAVEC</item>
    </derivirana_varijabla>
  </DomainObject.Predmet.ProtuStrankaListFormatedOIB>
  <DomainObject.Predmet.ProtuStrankaListFormatedWithAdress>
    <izvorni_sadrzaj>
      <item>DIP-TRGOVINA d.o.o., Kornatska 3, 10000 Zagreb zastupanog po punomoćniku MARTIN ČANJAVEC</item>
    </izvorni_sadrzaj>
    <derivirana_varijabla naziv="DomainObject.Predmet.ProtuStrankaListFormatedWithAdress_1">
      <item>DIP-TRGOVINA d.o.o., Kornatska 3, 10000 Zagreb zastupanog po punomoćniku MARTIN ČANJAVEC</item>
    </derivirana_varijabla>
  </DomainObject.Predmet.ProtuStrankaListFormatedWithAdress>
  <DomainObject.Predmet.ProtuStrankaListFormatedWithAdressOIB>
    <izvorni_sadrzaj>
      <item>DIP-TRGOVINA d.o.o., OIB 13308718029, Kornatska 3, 10000 Zagreb zastupanog po punomoćniku MARTIN ČANJAVEC</item>
    </izvorni_sadrzaj>
    <derivirana_varijabla naziv="DomainObject.Predmet.ProtuStrankaListFormatedWithAdressOIB_1">
      <item>DIP-TRGOVINA d.o.o., OIB 13308718029, Kornatska 3, 10000 Zagreb zastupanog po punomoćniku MARTIN ČANJAVEC</item>
    </derivirana_varijabla>
  </DomainObject.Predmet.ProtuStrankaListFormatedWithAdressOIB>
  <DomainObject.Predmet.ProtuStrankaListNazivFormated>
    <izvorni_sadrzaj>
      <item>DIP-TRGOVINA d.o.o.</item>
    </izvorni_sadrzaj>
    <derivirana_varijabla naziv="DomainObject.Predmet.ProtuStrankaListNazivFormated_1">
      <item>DIP-TRGOVINA d.o.o.</item>
    </derivirana_varijabla>
  </DomainObject.Predmet.ProtuStrankaListNazivFormated>
  <DomainObject.Predmet.ProtuStrankaListNazivFormatedOIB>
    <izvorni_sadrzaj>
      <item>DIP-TRGOVINA d.o.o., OIB 13308718029</item>
    </izvorni_sadrzaj>
    <derivirana_varijabla naziv="DomainObject.Predmet.ProtuStrankaListNazivFormatedOIB_1">
      <item>DIP-TRGOVINA d.o.o., OIB 13308718029</item>
    </derivirana_varijabla>
  </DomainObject.Predmet.ProtuStrankaListNazivFormatedOIB>
  <DomainObject.Predmet.OstaliListFormated>
    <izvorni_sadrzaj>
      <item>MARTIN ČANJAVEC punomoćnik sudionika u postupku DIP-TRGOVINA d.o.o.</item>
    </izvorni_sadrzaj>
    <derivirana_varijabla naziv="DomainObject.Predmet.OstaliListFormated_1">
      <item>MARTIN ČANJAVEC punomoćnik sudionika u postupku DIP-TRGOVINA d.o.o.</item>
    </derivirana_varijabla>
  </DomainObject.Predmet.OstaliListFormated>
  <DomainObject.Predmet.OstaliListFormatedOIB>
    <izvorni_sadrzaj>
      <item>MARTIN ČANJAVEC, OIB 63637800396 punomoćnik sudionika u postupku DIP-TRGOVINA d.o.o.</item>
    </izvorni_sadrzaj>
    <derivirana_varijabla naziv="DomainObject.Predmet.OstaliListFormatedOIB_1">
      <item>MARTIN ČANJAVEC, OIB 63637800396 punomoćnik sudionika u postupku DIP-TRGOVINA d.o.o.</item>
    </derivirana_varijabla>
  </DomainObject.Predmet.OstaliListFormatedOIB>
  <DomainObject.Predmet.OstaliListFormatedWithAdress>
    <izvorni_sadrzaj>
      <item>MARTIN ČANJAVEC, Mašekova 1, 10000 Zagreb punomoćnik sudionika u postupku DIP-TRGOVINA d.o.o.</item>
    </izvorni_sadrzaj>
    <derivirana_varijabla naziv="DomainObject.Predmet.OstaliListFormatedWithAdress_1">
      <item>MARTIN ČANJAVEC, Mašekova 1, 10000 Zagreb punomoćnik sudionika u postupku DIP-TRGOVINA d.o.o.</item>
    </derivirana_varijabla>
  </DomainObject.Predmet.OstaliListFormatedWithAdress>
  <DomainObject.Predmet.OstaliListFormatedWithAdressOIB>
    <izvorni_sadrzaj>
      <item>MARTIN ČANJAVEC, OIB 63637800396, Mašekova 1, 10000 Zagreb punomoćnik sudionika u postupku DIP-TRGOVINA d.o.o.</item>
    </izvorni_sadrzaj>
    <derivirana_varijabla naziv="DomainObject.Predmet.OstaliListFormatedWithAdressOIB_1">
      <item>MARTIN ČANJAVEC, OIB 63637800396, Mašekova 1, 10000 Zagreb punomoćnik sudionika u postupku DIP-TRGOVINA d.o.o.</item>
    </derivirana_varijabla>
  </DomainObject.Predmet.OstaliListFormatedWithAdressOIB>
  <DomainObject.Predmet.OstaliListNazivFormated>
    <izvorni_sadrzaj>
      <item>MARTIN ČANJAVEC</item>
    </izvorni_sadrzaj>
    <derivirana_varijabla naziv="DomainObject.Predmet.OstaliListNazivFormated_1">
      <item>MARTIN ČANJAVEC</item>
    </derivirana_varijabla>
  </DomainObject.Predmet.OstaliListNazivFormated>
  <DomainObject.Predmet.OstaliListNazivFormatedOIB>
    <izvorni_sadrzaj>
      <item>MARTIN ČANJAVEC, OIB 63637800396</item>
    </izvorni_sadrzaj>
    <derivirana_varijabla naziv="DomainObject.Predmet.OstaliListNazivFormatedOIB_1">
      <item>MARTIN ČANJAVEC, OIB 63637800396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St-551/2016-4</izvorni_sadrzaj>
    <derivirana_varijabla naziv="DomainObject.PoslovniBrojDokumenta_1">St-551/2016-4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DIP-TRGOVINA d.o.o.</izvorni_sadrzaj>
    <derivirana_varijabla naziv="DomainObject.Predmet.ProtustrankaIDrugi_1">DIP-TRGOVINA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DIP-TRGOVINA d.o.o., OIB 13308718029, Kornatska 3, 10000 Zagreb</izvorni_sadrzaj>
    <derivirana_varijabla naziv="DomainObject.Predmet.ProtustrankaIDrugiAdressOIB_1">DIP-TRGOVINA d.o.o., OIB 13308718029, Kornatska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DIP-TRGOVINA d.o.o.</item>
      <item>MARTIN ČANJAVEC</item>
    </izvorni_sadrzaj>
    <derivirana_varijabla naziv="DomainObject.Predmet.SudioniciListNaziv_1">
      <item>FINA Regionalni centar Zagreb</item>
      <item>DIP-TRGOVINA d.o.o.</item>
      <item>MARTIN ČANJAVEC</item>
    </derivirana_varijabla>
  </DomainObject.Predmet.SudioniciListNaziv>
  <DomainObject.Predmet.SudioniciListAdressOIB>
    <izvorni_sadrzaj>
      <item>FINA Regionalni centar Zagreb, OIB 85821130368, Trg svibanjskih žrtava 1995. 1,10000 Zagreb</item>
      <item>DIP-TRGOVINA d.o.o., OIB 13308718029, Kornatska 3,10000 Zagreb</item>
      <item>MARTIN ČANJAVEC, OIB 63637800396, Mašekova 1,10000 Zagreb</item>
    </izvorni_sadrzaj>
    <derivirana_varijabla naziv="DomainObject.Predmet.SudioniciListAdressOIB_1">
      <item>FINA Regionalni centar Zagreb, OIB 85821130368, Trg svibanjskih žrtava 1995. 1,10000 Zagreb</item>
      <item>DIP-TRGOVINA d.o.o., OIB 13308718029, Kornatska 3,10000 Zagreb</item>
      <item>MARTIN ČANJAVEC, OIB 63637800396, Mašekova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13308718029</item>
      <item>, OIB 63637800396</item>
    </izvorni_sadrzaj>
    <derivirana_varijabla naziv="DomainObject.Predmet.SudioniciListNazivOIB_1">
      <item>, OIB 85821130368</item>
      <item>, OIB 13308718029</item>
      <item>, OIB 63637800396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1479</properties:Characters>
  <properties:Lines>44</properties:Lines>
  <properties:Paragraphs>20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2016-04-14T12:49:00Z</cp:lastPrinted>
  <dcterms:modified xmlns:xsi="http://www.w3.org/2001/XMLSchema-instance" xsi:type="dcterms:W3CDTF">2016-04-14T12:50:00Z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St-551/2016-4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