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1e65" w14:paraId="55f1e6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D2BD1">
        <w:rPr>
          <w:sz w:val="24"/>
        </w:rPr>
        <w:t>1328</w:t>
      </w:r>
      <w:r w:rsidR="00B150FB">
        <w:rPr>
          <w:sz w:val="24"/>
        </w:rPr>
        <w:t>/1</w:t>
      </w:r>
      <w:r w:rsidR="0023721A">
        <w:rPr>
          <w:sz w:val="24"/>
        </w:rPr>
        <w:t>7</w:t>
      </w:r>
    </w:p>
    <w:p w:rsidRDefault="00743329" w:rsidP="00743329" w:rsidR="00743329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743329" w:rsidP="005C10F2" w:rsidR="00743329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162D9C" w:rsidP="00E93875" w:rsidR="00E9387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mr.sc. Ivani Koštarić Fegeš, u stečajnom postupku nad dužnikom KAPELA d.o.o.</w:t>
      </w:r>
      <w:r w:rsidR="006E57D0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>, Plaški, Svete Ane bb, OIB: 72462575070</w:t>
      </w:r>
      <w:r w:rsidR="00E93875" w:rsidRPr="00F057FF">
        <w:rPr>
          <w:sz w:val="24"/>
          <w:szCs w:val="24"/>
        </w:rPr>
        <w:t xml:space="preserve">, </w:t>
      </w:r>
      <w:r w:rsidR="00132A85">
        <w:rPr>
          <w:sz w:val="24"/>
          <w:szCs w:val="24"/>
          <w:lang w:val="pt-BR"/>
        </w:rPr>
        <w:t>28. svibnja 2018</w:t>
      </w:r>
      <w:r w:rsidR="00E93875" w:rsidRPr="00F057FF">
        <w:rPr>
          <w:sz w:val="24"/>
          <w:szCs w:val="24"/>
          <w:lang w:val="pt-BR"/>
        </w:rPr>
        <w:t>.</w:t>
      </w:r>
      <w:r w:rsidR="00E93875" w:rsidRPr="00F057FF">
        <w:rPr>
          <w:sz w:val="24"/>
          <w:szCs w:val="24"/>
        </w:rPr>
        <w:t>,</w:t>
      </w:r>
    </w:p>
    <w:p w:rsidRDefault="00961AA6" w:rsidP="00E93875" w:rsidR="00961AA6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132A85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C0CF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lipnja </w:t>
      </w:r>
      <w:r w:rsidR="006C0CF5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444F03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B6108">
        <w:rPr>
          <w:b/>
          <w:sz w:val="24"/>
          <w:szCs w:val="24"/>
        </w:rPr>
        <w:t>,</w:t>
      </w:r>
      <w:r w:rsidR="00961AA6">
        <w:rPr>
          <w:b/>
          <w:sz w:val="24"/>
          <w:szCs w:val="24"/>
        </w:rPr>
        <w:t>15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611BC9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 lipnja 2018</w:t>
      </w:r>
      <w:r w:rsidR="00142128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42128">
        <w:rPr>
          <w:b/>
          <w:sz w:val="24"/>
          <w:szCs w:val="24"/>
        </w:rPr>
        <w:t>,</w:t>
      </w:r>
      <w:r w:rsidR="00961AA6">
        <w:rPr>
          <w:b/>
          <w:sz w:val="24"/>
          <w:szCs w:val="24"/>
        </w:rPr>
        <w:t>30</w:t>
      </w:r>
      <w:r w:rsidR="00142128"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11BC9">
        <w:rPr>
          <w:sz w:val="24"/>
          <w:szCs w:val="24"/>
        </w:rPr>
        <w:t>28. svibnja 2018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704B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8D1193" w:rsidRPr="00E67B25">
        <w:rPr>
          <w:sz w:val="24"/>
          <w:szCs w:val="24"/>
        </w:rPr>
        <w:t>Stečajnog zakona („Na</w:t>
      </w:r>
      <w:r w:rsidR="008D1193">
        <w:rPr>
          <w:sz w:val="24"/>
          <w:szCs w:val="24"/>
        </w:rPr>
        <w:t>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B704B6" w:rsidP="00A41146" w:rsidR="00B704B6" w:rsidRPr="00DF4C52">
      <w:pPr>
        <w:jc w:val="both"/>
        <w:rPr>
          <w:sz w:val="24"/>
          <w:szCs w:val="24"/>
        </w:rPr>
      </w:pPr>
    </w:p>
    <w:p w:rsidRDefault="00B704B6" w:rsidP="00B704B6" w:rsidR="00B704B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704B6" w:rsidP="00B704B6" w:rsidR="00DF4C52" w:rsidRPr="00F12D97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D1F7F" w:rsidR="00DF4C52" w:rsidRPr="00F12D97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4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2A85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D9C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44F5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3721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F7F"/>
    <w:rsid w:val="004D2111"/>
    <w:rsid w:val="004E099E"/>
    <w:rsid w:val="004E24AE"/>
    <w:rsid w:val="004E2C41"/>
    <w:rsid w:val="004E38CB"/>
    <w:rsid w:val="004E5638"/>
    <w:rsid w:val="0050050B"/>
    <w:rsid w:val="00504E0A"/>
    <w:rsid w:val="00506221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1BC9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442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66AC"/>
    <w:rsid w:val="006D7505"/>
    <w:rsid w:val="006E00A2"/>
    <w:rsid w:val="006E45D2"/>
    <w:rsid w:val="006E482D"/>
    <w:rsid w:val="006E5584"/>
    <w:rsid w:val="006E57D0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3329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BD1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193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AA6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04B6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455"/>
    <w:rsid w:val="00CA7A54"/>
    <w:rsid w:val="00CA7CD6"/>
    <w:rsid w:val="00CB6504"/>
    <w:rsid w:val="00CC2E02"/>
    <w:rsid w:val="00CC3114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7F6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12D97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933</properties:Characters>
  <properties:Lines>38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2018-05-28T08:21:00Z</dcterms:created>
  <dc:creator>Korisnik</dc:creator>
  <cp:lastModifiedBy>Katarina Drndelić</cp:lastModifiedBy>
  <cp:lastPrinted>2018-05-29T07:51:00Z</cp:lastPrinted>
  <dcterms:modified xmlns:xsi="http://www.w3.org/2001/XMLSchema-instance" xsi:type="dcterms:W3CDTF">2018-05-29T07:51:00Z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(1328-17 zaklj._ISPITNO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