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6876" w14:paraId="ceb6876" w:rsidRDefault="006D3430" w:rsidP="006D343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D3430" w:rsidR="00AE649C" w:rsidRPr="00B76F3C">
      <w:pPr>
        <w:pStyle w:val="NormaleSPIS"/>
        <w:spacing w:after="0"/>
      </w:pPr>
    </w:p>
    <w:p w:rsidRDefault="006D3430" w:rsidP="006D3430" w:rsidR="006D343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6D3430" w:rsidP="006D3430" w:rsidR="006D3430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6D3430" w:rsidP="006D3430" w:rsidR="006D3430" w:rsidRPr="006D343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D3430" w:rsidP="006D3430" w:rsidR="006D3430">
      <w:pPr>
        <w:spacing w:after="0"/>
        <w:jc w:val="right"/>
      </w:pPr>
      <w:r>
        <w:t>Poslovni broj: 2 St-138/2018-3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center"/>
      </w:pPr>
      <w:r>
        <w:t>U  I M E   R E P U B L I K E   H R V A T S K E</w:t>
      </w:r>
    </w:p>
    <w:p w:rsidRDefault="006D3430" w:rsidP="006D3430" w:rsidR="006D3430">
      <w:pPr>
        <w:spacing w:after="0"/>
        <w:jc w:val="center"/>
      </w:pPr>
    </w:p>
    <w:p w:rsidRDefault="006D3430" w:rsidP="006D3430" w:rsidR="006D3430">
      <w:pPr>
        <w:spacing w:after="0"/>
        <w:jc w:val="center"/>
      </w:pPr>
      <w:r>
        <w:t xml:space="preserve"> R J E Š E N J E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GRADNJA HANNA jednostavno društvo s ograničenom odgovornošću za trgovinu, proizvodnju i usluge, Virovitica, Ljudevita Gaja 10/1, MBS: 010093840, OIB: 62097497825, 28. svibnja 2018.  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center"/>
      </w:pPr>
      <w:r>
        <w:t>r i j e š i o   j e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  <w:rPr>
          <w:szCs w:val="20"/>
        </w:rPr>
      </w:pPr>
      <w:r>
        <w:tab/>
        <w:t>1. Otvara se stečajni postupak nad dužnikom GRADNJA HANNA jednostavno društvo s ograničenom odgovornošću za trgovinu, proizvodnju i usluge, Virovitica, Ljudevita Gaja 10/1, MBS: 010093840, OIB: 62097497825.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  <w:rPr>
          <w:szCs w:val="20"/>
        </w:rPr>
      </w:pPr>
      <w:r>
        <w:tab/>
        <w:t>3. Zaključuje se stečajni postupak nad dužnikom GRADNJA HANNA jednostavno društvo s ograničenom odgovornošću za trgovinu, proizvodnju i usluge, Virovitica, Ljudevita Gaja 10/1, MBS: 010093840, OIB: 62097497825.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  <w:r>
        <w:tab/>
        <w:t>4. Stečajni postupak je otvoren i zaključen s danom 28. svibnja 2018. godine u 9,00 sati, kada je ovo rješenje objavljeno na e-oglasnoj ploči ovoga suda.</w:t>
      </w:r>
    </w:p>
    <w:p w:rsidRDefault="006D3430" w:rsidP="006D3430" w:rsidR="006D3430">
      <w:pPr>
        <w:pStyle w:val="Bezproreda"/>
        <w:spacing w:after="0"/>
        <w:jc w:val="both"/>
      </w:pPr>
    </w:p>
    <w:p w:rsidRDefault="006D3430" w:rsidP="006D3430" w:rsidR="006D343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D3430" w:rsidP="006D3430" w:rsidR="006D3430">
      <w:pPr>
        <w:spacing w:after="0"/>
        <w:jc w:val="both"/>
        <w:rPr>
          <w:rFonts w:cs="Times New Roman"/>
        </w:rPr>
      </w:pPr>
    </w:p>
    <w:p w:rsidRDefault="006D3430" w:rsidP="006D3430" w:rsidR="006D343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center"/>
      </w:pPr>
      <w:r>
        <w:t>Obrazloženje</w:t>
      </w:r>
    </w:p>
    <w:p w:rsidRDefault="006D3430" w:rsidP="006D3430" w:rsidR="006D3430">
      <w:pPr>
        <w:spacing w:after="0"/>
        <w:jc w:val="center"/>
      </w:pPr>
    </w:p>
    <w:p w:rsidRDefault="006D3430" w:rsidP="006D3430" w:rsidR="006D343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St-138/2018-2, koji je objavljen na mrežnoj stranici e-oglasna ploča Trgovačkog suda u Bjelovaru 29. ožujka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D3430" w:rsidP="006D3430" w:rsidR="006D3430">
      <w:pPr>
        <w:pStyle w:val="Bezproreda"/>
        <w:spacing w:after="0"/>
        <w:jc w:val="both"/>
      </w:pPr>
    </w:p>
    <w:p w:rsidRDefault="006D3430" w:rsidP="006D3430" w:rsidR="006D343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D3430" w:rsidP="006D3430" w:rsidR="006D3430">
      <w:pPr>
        <w:spacing w:after="0"/>
        <w:ind w:firstLine="851"/>
        <w:jc w:val="both"/>
      </w:pPr>
    </w:p>
    <w:p w:rsidRDefault="006D3430" w:rsidP="006D3430" w:rsidR="006D3430">
      <w:pPr>
        <w:spacing w:after="0"/>
        <w:jc w:val="center"/>
      </w:pPr>
      <w:r>
        <w:t>U Bjelovaru 28. svibnja 2018.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ind w:firstLine="720" w:left="4320"/>
      </w:pPr>
      <w:r>
        <w:t>SUDSKI SAVJETNIK</w:t>
      </w:r>
    </w:p>
    <w:p w:rsidRDefault="006D3430" w:rsidP="006D3430" w:rsidR="006D3430">
      <w:pPr>
        <w:spacing w:after="0"/>
        <w:ind w:firstLine="4111"/>
      </w:pPr>
      <w:r>
        <w:tab/>
        <w:t xml:space="preserve">     MIROSLAV LOVREKOVIĆ, v.r.</w:t>
      </w:r>
    </w:p>
    <w:p w:rsidRDefault="006D3430" w:rsidP="006D3430" w:rsidR="006D343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D3430" w:rsidP="006D3430" w:rsidR="006D343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D3430" w:rsidP="006D3430" w:rsidR="006D343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D3430" w:rsidP="006D3430" w:rsidR="006D3430">
      <w:pPr>
        <w:spacing w:after="0"/>
        <w:jc w:val="both"/>
      </w:pPr>
    </w:p>
    <w:p w:rsidRDefault="006D3430" w:rsidP="006D3430" w:rsidR="006D3430">
      <w:pPr>
        <w:spacing w:after="0"/>
        <w:jc w:val="both"/>
      </w:pPr>
    </w:p>
    <w:p w:rsidRDefault="006D3430" w:rsidP="006D3430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6D343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9445570"/>
      <w:docPartObj>
        <w:docPartGallery w:val="Page Numbers (Top of Page)"/>
        <w:docPartUnique/>
      </w:docPartObj>
    </w:sdtPr>
    <w:sdtContent>
      <w:p w:rsidRDefault="006D3430" w:rsidP="006D3430" w:rsidR="006D343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466">
          <w:t>2</w:t>
        </w:r>
        <w:r>
          <w:fldChar w:fldCharType="end"/>
        </w:r>
      </w:p>
    </w:sdtContent>
  </w:sdt>
  <w:p w:rsidRDefault="006D3430" w:rsidP="006D3430" w:rsidR="008333A9">
    <w:pPr>
      <w:spacing w:after="0"/>
      <w:jc w:val="right"/>
    </w:pPr>
    <w:r>
      <w:t>Poslovni broj: 2 St-138/2018-3</w:t>
    </w:r>
  </w:p>
  <w:p w:rsidRDefault="006D3430" w:rsidP="006D3430" w:rsidR="006D343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466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43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079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90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St-138/2018-3</izvorni_sadrzaj>
    <derivirana_varijabla naziv="DomainObject.Oznaka_1">St-138/2018-3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HANNA jednostavno društvo s ograničenom odgovornošću za trgovinu, proizvodnju i usluge zastupanog po punomoćniku Josip Horvat</izvorni_sadrzaj>
    <derivirana_varijabla naziv="DomainObject.Predmet.ProtustrankaFormated_1">  GRADNJA HANNA jednostavno društvo s ograničenom odgovornošću za trgovinu, proizvodnju i usluge zastupanog po punomoćniku Josip Horvat</derivirana_varijabla>
  </DomainObject.Predmet.ProtustrankaFormated>
  <DomainObject.Predmet.ProtustrankaFormatedOIB>
    <izvorni_sadrzaj>  GRADNJA HANNA jednostavno društvo s ograničenom odgovornošću za trgovinu, proizvodnju i usluge, OIB 62097497825 zastupanog po punomoćniku Josip Horvat</izvorni_sadrzaj>
    <derivirana_varijabla naziv="DomainObject.Predmet.ProtustrankaFormatedOIB_1">  GRADNJA HANNA jednostavno društvo s ograničenom odgovornošću za trgovinu, proizvodnju i usluge, OIB 62097497825 zastupanog po punomoćniku Josip Horvat</derivirana_varijabla>
  </DomainObject.Predmet.ProtustrankaFormatedOIB>
  <DomainObject.Predmet.ProtustrankaFormatedWithAdress>
    <izvorni_sadrzaj> GRADNJA HANNA jednostavno društvo s ograničenom odgovornošću za trgovinu, proizvodnju i usluge, Ljudevita Gaja 10/1, 33000 Virovitica zastupanog po punomoćniku Josip Horvat</izvorni_sadrzaj>
    <derivirana_varijabla naziv="DomainObject.Predmet.ProtustrankaFormatedWithAdress_1"> GRADNJA HANNA jednostavno društvo s ograničenom odgovornošću za trgovinu, proizvodnju i usluge, Ljudevita Gaja 10/1, 33000 Virovitica zastupanog po punomoćniku Josip Horvat</derivirana_varijabla>
  </DomainObject.Predmet.ProtustrankaFormatedWithAdress>
  <DomainObject.Predmet.ProtustrankaFormatedWithAdressOIB>
    <izvorni_sadrzaj> GRADNJA HANNA jednostavno društvo s ograničenom odgovornošću za trgovinu, proizvodnju i usluge, OIB 62097497825, Ljudevita Gaja 10/1, 33000 Virovitica zastupanog po punomoćniku Josip Horvat</izvorni_sadrzaj>
    <derivirana_varijabla naziv="DomainObject.Predmet.ProtustrankaFormatedWithAdressOIB_1"> GRADNJA HANNA jednostavno društvo s ograničenom odgovornošću za trgovinu, proizvodnju i usluge, OIB 62097497825, Ljudevita Gaja 10/1, 33000 Virovitica zastupanog po punomoćniku Josip Horvat</derivirana_varijabla>
  </DomainObject.Predmet.ProtustrankaFormatedWithAdressOIB>
  <DomainObject.Predmet.ProtustrankaWithAdress>
    <izvorni_sadrzaj>GRADNJA HANNA jednostavno društvo s ograničenom odgovornošću za trgovinu, proizvodnju i usluge Ljudevita Gaja 10/1, 33000 Virovitica</izvorni_sadrzaj>
    <derivirana_varijabla naziv="DomainObject.Predmet.ProtustrankaWithAdress_1">GRADNJA HANNA jednostavno društvo s ograničenom odgovornošću za trgovinu, proizvodnju i usluge Ljudevita Gaja 10/1, 33000 Virovitica</derivirana_varijabla>
  </DomainObject.Predmet.ProtustrankaWithAdress>
  <DomainObject.Predmet.ProtustrankaWithAdressOIB>
    <izvorni_sadrzaj>GRADNJA HANNA jednostavno društvo s ograničenom odgovornošću za trgovinu, proizvodnju i usluge, OIB 62097497825, Ljudevita Gaja 10/1, 33000 Virovitica</izvorni_sadrzaj>
    <derivirana_varijabla naziv="DomainObject.Predmet.ProtustrankaWithAdressOIB_1">GRADNJA HANNA jednostavno društvo s ograničenom odgovornošću za trgovinu, proizvodnju i usluge, OIB 62097497825, Ljudevita Gaja 10/1, 33000 Virovitica</derivirana_varijabla>
  </DomainObject.Predmet.ProtustrankaWithAdressOIB>
  <DomainObject.Predmet.ProtustrankaNazivFormated>
    <izvorni_sadrzaj>GRADNJA HANNA jednostavno društvo s ograničenom odgovornošću za trgovinu, proizvodnju i usluge</izvorni_sadrzaj>
    <derivirana_varijabla naziv="DomainObject.Predmet.ProtustrankaNazivFormated_1">GRADNJA HANNA jednostavno društvo s ograničenom odgovornošću za trgovinu, proizvodnju i usluge</derivirana_varijabla>
  </DomainObject.Predmet.ProtustrankaNazivFormated>
  <DomainObject.Predmet.ProtustrankaNazivFormatedOIB>
    <izvorni_sadrzaj>GRADNJA HANNA jednostavno društvo s ograničenom odgovornošću za trgovinu, proizvodnju i usluge, OIB 62097497825</izvorni_sadrzaj>
    <derivirana_varijabla naziv="DomainObject.Predmet.ProtustrankaNazivFormatedOIB_1">GRADNJA HANNA jednostavno društvo s ograničenom odgovornošću za trgovinu, proizvodnju i usluge, OIB 62097497825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GRADNJA HANNA jednostavno društvo s ograničenom odgovornošću za trgovinu, proizvodnju i usluge zastupanog po punomoćniku Josip Horvat</item>
    </izvorni_sadrzaj>
    <derivirana_varijabla naziv="DomainObject.Predmet.ProtuStrankaListFormated_1">
      <item>GRADNJA HANNA jednostavno društvo s ograničenom odgovornošću za trgovinu, proizvodnju i usluge zastupanog po punomoćniku Josip Horvat</item>
    </derivirana_varijabla>
  </DomainObject.Predmet.ProtuStrankaListFormated>
  <DomainObject.Predmet.ProtuStrankaListFormatedOIB>
    <izvorni_sadrzaj>
      <item>GRADNJA HANNA jednostavno društvo s ograničenom odgovornošću za trgovinu, proizvodnju i usluge, OIB 62097497825 zastupanog po punomoćniku Josip Horvat</item>
    </izvorni_sadrzaj>
    <derivirana_varijabla naziv="DomainObject.Predmet.ProtuStrankaListFormatedOIB_1">
      <item>GRADNJA HANNA jednostavno društvo s ograničenom odgovornošću za trgovinu, proizvodnju i usluge, OIB 62097497825 zastupanog po punomoćniku Josip Horvat</item>
    </derivirana_varijabla>
  </DomainObject.Predmet.ProtuStrankaListFormatedOIB>
  <DomainObject.Predmet.ProtuStrankaListFormatedWithAdress>
    <izvorni_sadrzaj>
      <item>GRADNJA HANNA jednostavno društvo s ograničenom odgovornošću za trgovinu, proizvodnju i usluge, Ljudevita Gaja 10/1, 33000 Virovitica zastupanog po punomoćniku Josip Horvat</item>
    </izvorni_sadrzaj>
    <derivirana_varijabla naziv="DomainObject.Predmet.ProtuStrankaListFormatedWithAdress_1">
      <item>GRADNJA HANNA jednostavno društvo s ograničenom odgovornošću za trgovinu, proizvodnju i usluge, Ljudevita Gaja 10/1, 33000 Virovitica zastupanog po punomoćniku Josip Horvat</item>
    </derivirana_varijabla>
  </DomainObject.Predmet.ProtuStrankaListFormatedWithAdress>
  <DomainObject.Predmet.ProtuStrankaListFormatedWithAdressOIB>
    <izvorni_sadrzaj>
      <item>GRADNJA HANNA jednostavno društvo s ograničenom odgovornošću za trgovinu, proizvodnju i usluge, OIB 62097497825, Ljudevita Gaja 10/1, 33000 Virovitica zastupanog po punomoćniku Josip Horvat</item>
    </izvorni_sadrzaj>
    <derivirana_varijabla naziv="DomainObject.Predmet.ProtuStrankaListFormatedWithAdressOIB_1">
      <item>GRADNJA HANNA jednostavno društvo s ograničenom odgovornošću za trgovinu, proizvodnju i usluge, OIB 62097497825, Ljudevita Gaja 10/1, 33000 Virovitica zastupanog po punomoćniku Josip Horvat</item>
    </derivirana_varijabla>
  </DomainObject.Predmet.ProtuStrankaListFormatedWithAdressOIB>
  <DomainObject.Predmet.ProtuStrankaListNazivFormated>
    <izvorni_sadrzaj>
      <item>GRADNJA HANNA jednostavno društvo s ograničenom odgovornošću za trgovinu, proizvodnju i usluge</item>
    </izvorni_sadrzaj>
    <derivirana_varijabla naziv="DomainObject.Predmet.ProtuStrankaListNazivFormated_1">
      <item>GRADNJA HANNA jednostavno društvo s ograničenom odgovornošću za trgovinu, proizvodnju i usluge</item>
    </derivirana_varijabla>
  </DomainObject.Predmet.ProtuStrankaListNazivFormated>
  <DomainObject.Predmet.ProtuStrankaListNazivFormatedOIB>
    <izvorni_sadrzaj>
      <item>GRADNJA HANNA jednostavno društvo s ograničenom odgovornošću za trgovinu, proizvodnju i usluge, OIB 62097497825</item>
    </izvorni_sadrzaj>
    <derivirana_varijabla naziv="DomainObject.Predmet.ProtuStrankaListNazivFormatedOIB_1">
      <item>GRADNJA HANNA jednostavno društvo s ograničenom odgovornošću za trgovinu, proizvodnju i usluge, OIB 62097497825</item>
    </derivirana_varijabla>
  </DomainObject.Predmet.ProtuStrankaListNazivFormatedOIB>
  <DomainObject.Predmet.OstaliListFormated>
    <izvorni_sadrzaj>
      <item>Josip Horvat punomoćnik sudionika u postupku GRADNJA HANNA jednostavno društvo s ograničenom odgovornošću za trgovinu, proizvodnju i usluge</item>
    </izvorni_sadrzaj>
    <derivirana_varijabla naziv="DomainObject.Predmet.OstaliListFormated_1">
      <item>Josip Horvat punomoćnik sudionika u postupku GRADNJA HANNA jednostavno društvo s ograničenom odgovornošću za trgovinu, proizvodnju i usluge</item>
    </derivirana_varijabla>
  </DomainObject.Predmet.OstaliListFormated>
  <DomainObject.Predmet.OstaliListFormatedOIB>
    <izvorni_sadrzaj>
      <item>Josip Horvat, OIB 32138368710 punomoćnik sudionika u postupku GRADNJA HANNA jednostavno društvo s ograničenom odgovornošću za trgovinu, proizvodnju i usluge</item>
    </izvorni_sadrzaj>
    <derivirana_varijabla naziv="DomainObject.Predmet.OstaliListFormatedOIB_1">
      <item>Josip Horvat, OIB 32138368710 punomoćnik sudionika u postupku GRADNJA HANNA jednostavno društvo s ograničenom odgovornošću za trgovinu, proizvodnju i usluge</item>
    </derivirana_varijabla>
  </DomainObject.Predmet.OstaliListFormatedOIB>
  <DomainObject.Predmet.OstaliListFormatedWithAdress>
    <izvorni_sadrzaj>
      <item>Josip Horvat, Budrovac 40, 33406 Budrovac Lukački punomoćnik sudionika u postupku GRADNJA HANNA jednostavno društvo s ograničenom odgovornošću za trgovinu, proizvodnju i usluge</item>
    </izvorni_sadrzaj>
    <derivirana_varijabla naziv="DomainObject.Predmet.OstaliListFormatedWithAdress_1">
      <item>Josip Horvat, Budrovac 40, 33406 Budrovac Lukački punomoćnik sudionika u postupku GRADNJA HANNA jednostavno društvo s ograničenom odgovornošću za trgovinu, proizvodnju i usluge</item>
    </derivirana_varijabla>
  </DomainObject.Predmet.OstaliListFormatedWithAdress>
  <DomainObject.Predmet.OstaliListFormatedWithAdressOIB>
    <izvorni_sadrzaj>
      <item>Josip Horvat, OIB 32138368710, Budrovac 40, 33406 Budrovac Lukački punomoćnik sudionika u postupku GRADNJA HANNA jednostavno društvo s ograničenom odgovornošću za trgovinu, proizvodnju i usluge</item>
    </izvorni_sadrzaj>
    <derivirana_varijabla naziv="DomainObject.Predmet.OstaliListFormatedWithAdressOIB_1">
      <item>Josip Horvat, OIB 32138368710, Budrovac 40, 33406 Budrovac Lukački punomoćnik sudionika u postupku GRADNJA HANNA jednostavno društvo s ograničenom odgovornošću za trgovinu, proizvodnju i usluge</item>
    </derivirana_varijabla>
  </DomainObject.Predmet.OstaliListFormatedWithAdressOIB>
  <DomainObject.Predmet.OstaliListNazivFormated>
    <izvorni_sadrzaj>
      <item>Josip Horvat</item>
    </izvorni_sadrzaj>
    <derivirana_varijabla naziv="DomainObject.Predmet.OstaliListNazivFormated_1">
      <item>Josip Horvat</item>
    </derivirana_varijabla>
  </DomainObject.Predmet.OstaliListNazivFormated>
  <DomainObject.Predmet.OstaliListNazivFormatedOIB>
    <izvorni_sadrzaj>
      <item>Josip Horvat, OIB 32138368710</item>
    </izvorni_sadrzaj>
    <derivirana_varijabla naziv="DomainObject.Predmet.OstaliListNazivFormatedOIB_1">
      <item>Josip Horvat, OIB 32138368710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St-138/2018-3</izvorni_sadrzaj>
    <derivirana_varijabla naziv="DomainObject.PoslovniBrojDokumenta_1">St-138/2018-3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GRADNJA HANNA jednostavno društvo s ograničenom odgovornošću za trgovinu, proizvodnju i usluge</izvorni_sadrzaj>
    <derivirana_varijabla naziv="DomainObject.Predmet.ProtustrankaIDrugi_1">GRADNJA HANNA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GRADNJA HANNA jednostavno društvo s ograničenom odgovornošću za trgovinu, proizvodnju i usluge, OIB 62097497825, Ljudevita Gaja 10/1, 33000 Virovitica</izvorni_sadrzaj>
    <derivirana_varijabla naziv="DomainObject.Predmet.ProtustrankaIDrugiAdressOIB_1">GRADNJA HANNA jednostavno društvo s ograničenom odgovornošću za trgovinu, proizvodnju i usluge, OIB 62097497825, Ljudevita Gaja 10/1,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GRADNJA HANNA jednostavno društvo s ograničenom odgovornošću za trgovinu, proizvodnju i usluge</item>
      <item>Josip Horvat</item>
    </izvorni_sadrzaj>
    <derivirana_varijabla naziv="DomainObject.Predmet.SudioniciListNaziv_1">
      <item>FINA, RC ZAGREB, Podružnica BJELOVAR</item>
      <item>GRADNJA HANNA jednostavno društvo s ograničenom odgovornošću za trgovinu, proizvodnju i usluge</item>
      <item>Josip Horvat</item>
    </derivirana_varijabla>
  </DomainObject.Predmet.SudioniciListNaziv>
  <DomainObject.Predmet.SudioniciListAdressOIB>
    <izvorni_sadrzaj>
      <item>FINA, RC ZAGREB, Podružnica BJELOVAR, OIB 85821130368, F. Supila 4,43000 Bjelovar</item>
      <item>GRADNJA HANNA jednostavno društvo s ograničenom odgovornošću za trgovinu, proizvodnju i usluge, OIB 62097497825, Ljudevita Gaja 10/1,33000 Virovitica</item>
      <item>Josip Horvat, OIB 32138368710, Budrovac 40,33406 Budrovac Lukački</item>
    </izvorni_sadrzaj>
    <derivirana_varijabla naziv="DomainObject.Predmet.SudioniciListAdressOIB_1">
      <item>FINA, RC ZAGREB, Podružnica BJELOVAR, OIB 85821130368, F. Supila 4,43000 Bjelovar</item>
      <item>GRADNJA HANNA jednostavno društvo s ograničenom odgovornošću za trgovinu, proizvodnju i usluge, OIB 62097497825, Ljudevita Gaja 10/1,33000 Virovitica</item>
      <item>Josip Horvat, OIB 32138368710, Budrovac 40,33406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BC28E-07DC-4F59-A603-2D948AE66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3648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2018-05-28T06:35:00Z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