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4f5f" w14:paraId="d404f5f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D80A9E">
      <w:pPr>
        <w:ind w:firstLine="720"/>
        <w:jc w:val="both"/>
        <w:rPr>
          <w:rFonts w:hAnsi="Times New Roman" w:ascii="Times New Roman"/>
          <w:lang w:val="hr-HR"/>
        </w:rPr>
      </w:pPr>
      <w:r w:rsidRPr="00D80A9E">
        <w:rPr>
          <w:rFonts w:hAnsi="Times New Roman" w:ascii="Times New Roman"/>
          <w:szCs w:val="24"/>
          <w:lang w:val="hr-HR"/>
        </w:rPr>
        <w:t>Trgovački sud u Varaždinu, po sucu toga suda Kseniji Flack-Makitan, u steč</w:t>
      </w:r>
      <w:r w:rsidR="00D80A9E" w:rsidRPr="00D80A9E">
        <w:rPr>
          <w:rFonts w:hAnsi="Times New Roman" w:ascii="Times New Roman"/>
          <w:szCs w:val="24"/>
          <w:lang w:val="hr-HR"/>
        </w:rPr>
        <w:t>ajnom postupku koji se vodi nad</w:t>
      </w:r>
      <w:r w:rsidR="00D80A9E" w:rsidRPr="00D80A9E">
        <w:rPr>
          <w:rFonts w:hAnsi="Times New Roman" w:ascii="Times New Roman"/>
          <w:lang w:val="hr-HR"/>
        </w:rPr>
        <w:t xml:space="preserve"> stečajnom masom iza DRVO-PROIZVODNJA-EXPORT d.o.o. u stečaju, Ivanec, Trg hrvatskih </w:t>
      </w:r>
      <w:proofErr w:type="spellStart"/>
      <w:r w:rsidR="00D80A9E" w:rsidRPr="00D80A9E">
        <w:rPr>
          <w:rFonts w:hAnsi="Times New Roman" w:ascii="Times New Roman"/>
          <w:lang w:val="hr-HR"/>
        </w:rPr>
        <w:t>ivanovaca</w:t>
      </w:r>
      <w:proofErr w:type="spellEnd"/>
      <w:r w:rsidR="00D80A9E" w:rsidRPr="00D80A9E">
        <w:rPr>
          <w:rFonts w:hAnsi="Times New Roman" w:ascii="Times New Roman"/>
          <w:lang w:val="hr-HR"/>
        </w:rPr>
        <w:t xml:space="preserve"> 9, OIB: 01212168118, 12</w:t>
      </w:r>
      <w:r w:rsidR="00714CD2" w:rsidRPr="00D80A9E">
        <w:rPr>
          <w:rFonts w:hAnsi="Times New Roman" w:ascii="Times New Roman"/>
          <w:lang w:val="hr-HR"/>
        </w:rPr>
        <w:t xml:space="preserve">. rujna </w:t>
      </w:r>
      <w:r w:rsidR="00AE320E" w:rsidRPr="00D80A9E">
        <w:rPr>
          <w:rFonts w:hAnsi="Times New Roman" w:ascii="Times New Roman"/>
          <w:lang w:val="hr-HR"/>
        </w:rPr>
        <w:t>2017</w:t>
      </w:r>
      <w:r w:rsidRPr="00D80A9E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D80A9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714CD2">
      <w:pPr>
        <w:jc w:val="center"/>
        <w:rPr>
          <w:rFonts w:hAnsi="Times New Roman" w:ascii="Times New Roman"/>
          <w:b/>
          <w:szCs w:val="24"/>
          <w:lang w:val="hr-HR"/>
        </w:rPr>
      </w:pPr>
      <w:r w:rsidRPr="00714CD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D80A9E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20</w:t>
      </w:r>
      <w:r w:rsidR="00714CD2">
        <w:rPr>
          <w:rFonts w:hAnsi="Times New Roman" w:ascii="Times New Roman"/>
          <w:b/>
          <w:szCs w:val="24"/>
          <w:lang w:val="hr-HR"/>
        </w:rPr>
        <w:t>. studenog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9B50B4">
        <w:rPr>
          <w:rFonts w:hAnsi="Times New Roman" w:ascii="Times New Roman"/>
          <w:b/>
          <w:szCs w:val="24"/>
          <w:lang w:val="hr-HR"/>
        </w:rPr>
        <w:t>10</w:t>
      </w:r>
      <w:r w:rsidR="00714CD2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44F7D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</w:t>
      </w:r>
      <w:r w:rsidR="00714CD2">
        <w:rPr>
          <w:rFonts w:hAnsi="Times New Roman" w:ascii="Times New Roman"/>
          <w:szCs w:val="24"/>
          <w:lang w:val="hr-HR"/>
        </w:rPr>
        <w:t xml:space="preserve">stečajnog upravitelja o </w:t>
      </w:r>
      <w:r w:rsidR="00D80A9E">
        <w:rPr>
          <w:rFonts w:hAnsi="Times New Roman" w:ascii="Times New Roman"/>
          <w:szCs w:val="24"/>
          <w:lang w:val="hr-HR"/>
        </w:rPr>
        <w:t>unovčenju imovine sa prijedlogom namirenja troškova</w:t>
      </w:r>
      <w:r w:rsidR="009B50B4">
        <w:rPr>
          <w:rFonts w:hAnsi="Times New Roman" w:ascii="Times New Roman"/>
          <w:szCs w:val="24"/>
          <w:lang w:val="hr-HR"/>
        </w:rPr>
        <w:t>,</w:t>
      </w:r>
    </w:p>
    <w:p w:rsidRDefault="00714CD2" w:rsidP="00714CD2" w:rsidR="00714CD2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0A9E" w:rsidP="004C3F42" w:rsidR="00714CD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Davanje mišljenja o obustavi i zaključenju ovog stečajnog postupka</w:t>
      </w:r>
      <w:r w:rsidR="009B50B4">
        <w:rPr>
          <w:rFonts w:hAnsi="Times New Roman" w:ascii="Times New Roman"/>
          <w:szCs w:val="24"/>
          <w:lang w:val="hr-HR"/>
        </w:rPr>
        <w:t>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D80A9E">
        <w:rPr>
          <w:rFonts w:hAnsi="Times New Roman" w:ascii="Times New Roman"/>
          <w:szCs w:val="24"/>
          <w:lang w:val="hr-HR"/>
        </w:rPr>
        <w:t>12</w:t>
      </w:r>
      <w:r w:rsidR="00714CD2">
        <w:rPr>
          <w:rFonts w:hAnsi="Times New Roman" w:ascii="Times New Roman"/>
          <w:szCs w:val="24"/>
          <w:lang w:val="hr-HR"/>
        </w:rPr>
        <w:t xml:space="preserve">. rujna </w:t>
      </w:r>
      <w:r w:rsidR="00AE320E">
        <w:rPr>
          <w:rFonts w:hAnsi="Times New Roman" w:ascii="Times New Roman"/>
          <w:szCs w:val="24"/>
          <w:lang w:val="hr-HR"/>
        </w:rPr>
        <w:t>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714CD2" w:rsidP="00597B29" w:rsidR="00597B29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Stečajni</w:t>
      </w:r>
      <w:r w:rsidR="00597B29" w:rsidRPr="009B50B4">
        <w:rPr>
          <w:rFonts w:hAnsi="Times New Roman" w:ascii="Times New Roman"/>
          <w:szCs w:val="24"/>
          <w:lang w:val="hr-HR"/>
        </w:rPr>
        <w:t xml:space="preserve"> </w:t>
      </w:r>
      <w:r w:rsidRPr="009B50B4">
        <w:rPr>
          <w:rFonts w:hAnsi="Times New Roman" w:ascii="Times New Roman"/>
          <w:lang w:val="hr-HR"/>
        </w:rPr>
        <w:t xml:space="preserve">upravitelj </w:t>
      </w:r>
      <w:r w:rsidR="00D80A9E">
        <w:rPr>
          <w:rFonts w:hAnsi="Times New Roman" w:ascii="Times New Roman"/>
          <w:lang w:val="hr-HR"/>
        </w:rPr>
        <w:t xml:space="preserve">Želimir </w:t>
      </w:r>
      <w:proofErr w:type="spellStart"/>
      <w:r w:rsidR="00D80A9E">
        <w:rPr>
          <w:rFonts w:hAnsi="Times New Roman" w:ascii="Times New Roman"/>
          <w:lang w:val="hr-HR"/>
        </w:rPr>
        <w:t>Uršulin</w:t>
      </w:r>
      <w:proofErr w:type="spellEnd"/>
      <w:r w:rsidR="00D80A9E">
        <w:rPr>
          <w:rFonts w:hAnsi="Times New Roman" w:ascii="Times New Roman"/>
          <w:lang w:val="hr-HR"/>
        </w:rPr>
        <w:t xml:space="preserve">, Ivanec, Trg hrvatskih </w:t>
      </w:r>
      <w:proofErr w:type="spellStart"/>
      <w:r w:rsidR="00D80A9E">
        <w:rPr>
          <w:rFonts w:hAnsi="Times New Roman" w:ascii="Times New Roman"/>
          <w:lang w:val="hr-HR"/>
        </w:rPr>
        <w:t>ivanovaca</w:t>
      </w:r>
      <w:proofErr w:type="spellEnd"/>
      <w:r w:rsidR="00D80A9E">
        <w:rPr>
          <w:rFonts w:hAnsi="Times New Roman" w:ascii="Times New Roman"/>
          <w:lang w:val="hr-HR"/>
        </w:rPr>
        <w:t xml:space="preserve"> 9</w:t>
      </w:r>
    </w:p>
    <w:p w:rsidRDefault="0010503D" w:rsidP="00597B29" w:rsidR="003969B6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E-oglasna ploča suda</w:t>
      </w:r>
    </w:p>
    <w:sectPr w:rsidSect="000E25E2" w:rsidR="003969B6" w:rsidRPr="009B50B4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436" w:rsidP="00BE64B7" w:rsidR="00645436">
      <w:r>
        <w:separator/>
      </w:r>
    </w:p>
  </w:endnote>
  <w:endnote w:id="0" w:type="continuationSeparator">
    <w:p w:rsidRDefault="00645436" w:rsidP="00BE64B7" w:rsidR="00645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436" w:rsidP="00BE64B7" w:rsidR="00645436">
      <w:r>
        <w:separator/>
      </w:r>
    </w:p>
  </w:footnote>
  <w:footnote w:id="0" w:type="continuationSeparator">
    <w:p w:rsidRDefault="00645436" w:rsidP="00BE64B7" w:rsidR="00645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714CD2">
      <w:rPr>
        <w:rFonts w:hAnsi="Times New Roman" w:ascii="Times New Roman"/>
        <w:szCs w:val="24"/>
        <w:lang w:val="hr-HR"/>
      </w:rPr>
      <w:t>-</w:t>
    </w:r>
    <w:r w:rsidR="00D80A9E">
      <w:rPr>
        <w:rFonts w:hAnsi="Times New Roman" w:ascii="Times New Roman"/>
        <w:szCs w:val="24"/>
        <w:lang w:val="hr-HR"/>
      </w:rPr>
      <w:t>910/16-11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17755"/>
    <w:rsid w:val="00273580"/>
    <w:rsid w:val="002C29EB"/>
    <w:rsid w:val="00340B1C"/>
    <w:rsid w:val="00383227"/>
    <w:rsid w:val="003956F1"/>
    <w:rsid w:val="003969B6"/>
    <w:rsid w:val="00467849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45436"/>
    <w:rsid w:val="00656FF7"/>
    <w:rsid w:val="006654AB"/>
    <w:rsid w:val="0070318D"/>
    <w:rsid w:val="00714CD2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B50B4"/>
    <w:rsid w:val="009C1D4E"/>
    <w:rsid w:val="009C5521"/>
    <w:rsid w:val="00A3468B"/>
    <w:rsid w:val="00A44F7D"/>
    <w:rsid w:val="00A6069D"/>
    <w:rsid w:val="00A77486"/>
    <w:rsid w:val="00AE320E"/>
    <w:rsid w:val="00B14DF9"/>
    <w:rsid w:val="00B746D5"/>
    <w:rsid w:val="00B806EE"/>
    <w:rsid w:val="00B81F4D"/>
    <w:rsid w:val="00BC4F60"/>
    <w:rsid w:val="00BE64B7"/>
    <w:rsid w:val="00D161F4"/>
    <w:rsid w:val="00D465DD"/>
    <w:rsid w:val="00D80A9E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48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748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748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748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48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748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748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748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St-910/2016-11</izvorni_sadrzaj>
    <derivirana_varijabla naziv="DomainObject.Oznaka_1">St-910/2016-11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Hranić; Stečajna masa iza DRVO-PROIZVODNJA-EXPORT društvo s ograničenom odgovornošću</izvorni_sadrzaj>
    <derivirana_varijabla naziv="DomainObject.Predmet.StrankaFormated_1">  Ivana Hranić; Stečajna masa iza DRVO-PROIZVODNJA-EXPORT društvo s ograničenom odgovornošću</derivirana_varijabla>
  </DomainObject.Predmet.StrankaFormated>
  <DomainObject.Predmet.StrankaFormatedOIB>
    <izvorni_sadrzaj>  Ivana Hranić, OIB 17695845926; Stečajna masa iza DRVO-PROIZVODNJA-EXPORT društvo s ograničenom odgovornošću, OIB 01212168118</izvorni_sadrzaj>
    <derivirana_varijabla naziv="DomainObject.Predmet.StrankaFormatedOIB_1">  Ivana Hranić, OIB 17695845926; Stečajna masa iza DRVO-PROIZVODNJA-EXPORT društvo s ograničenom odgovornošću, OIB 01212168118</derivirana_varijabla>
  </DomainObject.Predmet.StrankaFormatedOIB>
  <DomainObject.Predmet.StrankaFormatedWithAdress>
    <izvorni_sadrzaj> Ivana Hranić, Ljudevita Gaja 4, 42206 Nova Ves Petrijanečka; Stečajna masa iza DRVO-PROIZVODNJA-EXPORT društvo s ograničenom odgovornošću, Trg hrvatskih ivanovaca 9, 42240 Ivanec</izvorni_sadrzaj>
    <derivirana_varijabla naziv="DomainObject.Predmet.StrankaFormatedWithAdress_1"> Ivana Hranić, Ljudevita Gaja 4, 42206 Nova Ves Petrijanečka; Stečajna masa iza DRVO-PROIZVODNJA-EXPORT društvo s ograničenom odgovornošću, Trg hrvatskih ivanovaca 9, 42240 Ivanec</derivirana_varijabla>
  </DomainObject.Predmet.StrankaFormatedWithAdress>
  <DomainObject.Predmet.StrankaFormatedWithAdressOIB>
    <izvorni_sadrzaj> Ivana Hranić, OIB 17695845926, Ljudevita Gaja 4, 42206 Nova Ves Petrijanečka; Stečajna masa iza DRVO-PROIZVODNJA-EXPORT društvo s ograničenom odgovornošću, OIB 01212168118, Trg hrvatskih ivanovaca 9, 42240 Ivanec</izvorni_sadrzaj>
    <derivirana_varijabla naziv="DomainObject.Predmet.StrankaFormatedWithAdressOIB_1"> Ivana Hranić, OIB 17695845926, Ljudevita Gaja 4, 42206 Nova Ves Petrijanečka; Stečajna masa iza DRVO-PROIZVODNJA-EXPORT društvo s ograničenom odgovornošću, OIB 01212168118, Trg hrvatskih ivanovaca 9, 42240 Ivanec</derivirana_varijabla>
  </DomainObject.Predmet.StrankaFormatedWithAdressOIB>
  <DomainObject.Predmet.StrankaWithAdress>
    <izvorni_sadrzaj>Ivana Hranić Ljudevita Gaja 4,42206 Nova Ves Petrijanečka,Stečajna masa iza DRVO-PROIZVODNJA-EXPORT društvo s ograničenom odgovornošću Trg hrvatskih ivanovaca 9,42240 Ivanec</izvorni_sadrzaj>
    <derivirana_varijabla naziv="DomainObject.Predmet.StrankaWithAdress_1">Ivana Hranić Ljudevita Gaja 4,42206 Nova Ves Petrijanečka,Stečajna masa iza DRVO-PROIZVODNJA-EXPORT društvo s ograničenom odgovornošću Trg hrvatskih ivanovaca 9,42240 Ivanec</derivirana_varijabla>
  </DomainObject.Predmet.StrankaWithAdress>
  <DomainObject.Predmet.StrankaWithAdressOIB>
    <izvorni_sadrzaj>Ivana Hranić, OIB 17695845926, Ljudevita Gaja 4,42206 Nova Ves Petrijanečka,Stečajna masa iza DRVO-PROIZVODNJA-EXPORT društvo s ograničenom odgovornošću, OIB 01212168118, Trg hrvatskih ivanovaca 9,42240 Ivanec</izvorni_sadrzaj>
    <derivirana_varijabla naziv="DomainObject.Predmet.StrankaWithAdressOIB_1">Ivana Hranić, OIB 17695845926, Ljudevita Gaja 4,42206 Nova Ves Petrijanečka,Stečajna masa iza DRVO-PROIZVODNJA-EXPORT društvo s ograničenom odgovornošću, OIB 01212168118, Trg hrvatskih ivanovaca 9,42240 Ivanec</derivirana_varijabla>
  </DomainObject.Predmet.StrankaWithAdressOIB>
  <DomainObject.Predmet.StrankaNazivFormated>
    <izvorni_sadrzaj>Ivana Hranić,Stečajna masa iza DRVO-PROIZVODNJA-EXPORT društvo s ograničenom odgovornošću</izvorni_sadrzaj>
    <derivirana_varijabla naziv="DomainObject.Predmet.StrankaNazivFormated_1">Ivana Hranić,Stečajna masa iza DRVO-PROIZVODNJA-EXPORT društvo s ograničenom odgovornošću</derivirana_varijabla>
  </DomainObject.Predmet.StrankaNazivFormated>
  <DomainObject.Predmet.StrankaNazivFormatedOIB>
    <izvorni_sadrzaj>Ivana Hranić, OIB 17695845926,Stečajna masa iza DRVO-PROIZVODNJA-EXPORT društvo s ograničenom odgovornošću, OIB 01212168118</izvorni_sadrzaj>
    <derivirana_varijabla naziv="DomainObject.Predmet.StrankaNazivFormatedOIB_1">Ivana Hranić, OIB 17695845926,Stečajna masa iza DRVO-PROIZVODNJA-EXPORT društvo s ograničenom odgovornošću, OIB 01212168118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Ivana Hranić</item>
      <item>Stečajna masa iza DRVO-PROIZVODNJA-EXPORT društvo s ograničenom odgovornošću</item>
    </izvorni_sadrzaj>
    <derivirana_varijabla naziv="DomainObject.Predmet.StrankaListFormated_1">
      <item>Ivana Hranić</item>
      <item>Stečajna masa iza DRVO-PROIZVODNJA-EXPORT društvo s ograničenom odgovornošću</item>
    </derivirana_varijabla>
  </DomainObject.Predmet.StrankaListFormated>
  <DomainObject.Predmet.StrankaListFormatedOIB>
    <izvorni_sadrzaj>
      <item>Ivana Hranić, OIB 17695845926</item>
      <item>Stečajna masa iza DRVO-PROIZVODNJA-EXPORT društvo s ograničenom odgovornošću, OIB 01212168118</item>
    </izvorni_sadrzaj>
    <derivirana_varijabla naziv="DomainObject.Predmet.StrankaListFormatedOIB_1">
      <item>Ivana Hranić, OIB 17695845926</item>
      <item>Stečajna masa iza DRVO-PROIZVODNJA-EXPORT društvo s ograničenom odgovornošću, OIB 01212168118</item>
    </derivirana_varijabla>
  </DomainObject.Predmet.StrankaListFormatedOIB>
  <DomainObject.Predmet.StrankaListFormatedWithAdress>
    <izvorni_sadrzaj>
      <item>Ivana Hranić, Ljudevita Gaja 4, 42206 Nova Ves Petrijanečka</item>
      <item>Stečajna masa iza DRVO-PROIZVODNJA-EXPORT društvo s ograničenom odgovornošću, Trg hrvatskih ivanovaca 9, 42240 Ivanec</item>
    </izvorni_sadrzaj>
    <derivirana_varijabla naziv="DomainObject.Predmet.StrankaListFormatedWithAdress_1">
      <item>Ivana Hranić, Ljudevita Gaja 4, 42206 Nova Ves Petrijanečka</item>
      <item>Stečajna masa iza DRVO-PROIZVODNJA-EXPORT društvo s ograničenom odgovornošću, Trg hrvatskih ivanovaca 9, 42240 Ivanec</item>
    </derivirana_varijabla>
  </DomainObject.Predmet.StrankaListFormatedWithAdress>
  <DomainObject.Predmet.StrankaListFormatedWithAdressOIB>
    <izvorni_sadrzaj>
      <item>Ivana Hranić, OIB 17695845926, Ljudevita Gaja 4, 42206 Nova Ves Petrijanečka</item>
      <item>Stečajna masa iza DRVO-PROIZVODNJA-EXPORT društvo s ograničenom odgovornošću, OIB 01212168118, Trg hrvatskih ivanovaca 9, 42240 Ivanec</item>
    </izvorni_sadrzaj>
    <derivirana_varijabla naziv="DomainObject.Predmet.StrankaListFormatedWithAdressOIB_1">
      <item>Ivana Hranić, OIB 17695845926, Ljudevita Gaja 4, 42206 Nova Ves Petrijanečka</item>
      <item>Stečajna masa iza DRVO-PROIZVODNJA-EXPORT društvo s ograničenom odgovornošću, OIB 01212168118, Trg hrvatskih ivanovaca 9, 42240 Ivanec</item>
    </derivirana_varijabla>
  </DomainObject.Predmet.StrankaListFormatedWithAdressOIB>
  <DomainObject.Predmet.StrankaListNazivFormated>
    <izvorni_sadrzaj>
      <item>Ivana Hranić</item>
      <item>Stečajna masa iza DRVO-PROIZVODNJA-EXPORT društvo s ograničenom odgovornošću</item>
    </izvorni_sadrzaj>
    <derivirana_varijabla naziv="DomainObject.Predmet.StrankaListNazivFormated_1">
      <item>Ivana Hranić</item>
      <item>Stečajna masa iza DRVO-PROIZVODNJA-EXPORT društvo s ograničenom odgovornošću</item>
    </derivirana_varijabla>
  </DomainObject.Predmet.StrankaListNazivFormated>
  <DomainObject.Predmet.StrankaListNazivFormatedOIB>
    <izvorni_sadrzaj>
      <item>Ivana Hranić, OIB 17695845926</item>
      <item>Stečajna masa iza DRVO-PROIZVODNJA-EXPORT društvo s ograničenom odgovornošću, OIB 01212168118</item>
    </izvorni_sadrzaj>
    <derivirana_varijabla naziv="DomainObject.Predmet.StrankaListNazivFormatedOIB_1">
      <item>Ivana Hranić, OIB 17695845926</item>
      <item>Stečajna masa iza DRVO-PROIZVODNJA-EXPORT društvo s ograničenom odgovornošću, OIB 01212168118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DRVO-PROIZVODNJA-EXPORT d.o.o.</item>
      <item>Po službenoj dužnosti</item>
      <item>ŽELIMIR URŠULIN</item>
    </izvorni_sadrzaj>
    <derivirana_varijabla naziv="DomainObject.Predmet.OstaliListFormated_1">
      <item>DRVO-PROIZVODNJA-EXPORT d.o.o.</item>
      <item>Po službenoj dužnosti</item>
      <item>ŽELIMIR URŠULIN</item>
    </derivirana_varijabla>
  </DomainObject.Predmet.OstaliListFormated>
  <DomainObject.Predmet.OstaliListFormatedOIB>
    <izvorni_sadrzaj>
      <item>DRVO-PROIZVODNJA-EXPORT d.o.o.</item>
      <item>Po službenoj dužnosti</item>
      <item>ŽELIMIR URŠULIN, OIB 03842320752</item>
    </izvorni_sadrzaj>
    <derivirana_varijabla naziv="DomainObject.Predmet.OstaliListFormatedOIB_1">
      <item>DRVO-PROIZVODNJA-EXPORT d.o.o.</item>
      <item>Po službenoj dužnosti</item>
      <item>ŽELIMIR URŠULIN, OIB 03842320752</item>
    </derivirana_varijabla>
  </DomainObject.Predmet.OstaliListFormatedOIB>
  <DomainObject.Predmet.OstaliListFormatedWithAdress>
    <izvorni_sadrzaj>
      <item>DRVO-PROIZVODNJA-EXPORT d.o.o., Ive Vojnovića 21, 42000 Varaždin</item>
      <item>Po službenoj dužnosti</item>
      <item>ŽELIMIR URŠULIN, Trg hrv. ivanovaca 9, 42240 Ivanec</item>
    </izvorni_sadrzaj>
    <derivirana_varijabla naziv="DomainObject.Predmet.OstaliListFormatedWithAdress_1">
      <item>DRVO-PROIZVODNJA-EXPORT d.o.o., Ive Vojnovića 21, 42000 Varaždin</item>
      <item>Po službenoj dužnosti</item>
      <item>ŽELIMIR URŠULIN, Trg hrv. ivanovaca 9, 42240 Ivanec</item>
    </derivirana_varijabla>
  </DomainObject.Predmet.OstaliListFormatedWithAdress>
  <DomainObject.Predmet.OstaliListFormatedWithAdressOIB>
    <izvorni_sadrzaj>
      <item>DRVO-PROIZVODNJA-EXPORT d.o.o., Ive Vojnovića 21, 42000 Varaždin</item>
      <item>Po službenoj dužnosti</item>
      <item>ŽELIMIR URŠULIN, OIB 03842320752, Trg hrv. ivanovaca 9, 42240 Ivanec</item>
    </izvorni_sadrzaj>
    <derivirana_varijabla naziv="DomainObject.Predmet.OstaliListFormatedWithAdressOIB_1">
      <item>DRVO-PROIZVODNJA-EXPORT d.o.o., Ive Vojnovića 21, 42000 Varaždin</item>
      <item>Po službenoj dužnosti</item>
      <item>ŽELIMIR URŠULIN, OIB 03842320752, Trg hrv. ivanovaca 9, 42240 Ivanec</item>
    </derivirana_varijabla>
  </DomainObject.Predmet.OstaliListFormatedWithAdressOIB>
  <DomainObject.Predmet.OstaliListNazivFormated>
    <izvorni_sadrzaj>
      <item>DRVO-PROIZVODNJA-EXPORT d.o.o.</item>
      <item>Po službenoj dužnosti</item>
      <item>ŽELIMIR URŠULIN</item>
    </izvorni_sadrzaj>
    <derivirana_varijabla naziv="DomainObject.Predmet.OstaliListNazivFormated_1">
      <item>DRVO-PROIZVODNJA-EXPORT d.o.o.</item>
      <item>Po službenoj dužnosti</item>
      <item>ŽELIMIR URŠULIN</item>
    </derivirana_varijabla>
  </DomainObject.Predmet.OstaliListNazivFormated>
  <DomainObject.Predmet.OstaliListNazivFormatedOIB>
    <izvorni_sadrzaj>
      <item>DRVO-PROIZVODNJA-EXPORT d.o.o.</item>
      <item>Po službenoj dužnosti</item>
      <item>ŽELIMIR URŠULIN, OIB 03842320752</item>
    </izvorni_sadrzaj>
    <derivirana_varijabla naziv="DomainObject.Predmet.OstaliListNazivFormatedOIB_1">
      <item>DRVO-PROIZVODNJA-EXPORT d.o.o.</item>
      <item>Po službenoj dužnosti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St-910/2016-11</izvorni_sadrzaj>
    <derivirana_varijabla naziv="DomainObject.PoslovniBrojDokumenta_1">St-910/2016-11</derivirana_varijabla>
  </DomainObject.PoslovniBrojDokumenta>
  <DomainObject.Predmet.StrankaIDrugi>
    <izvorni_sadrzaj>Ivana Hranić i dr.</izvorni_sadrzaj>
    <derivirana_varijabla naziv="DomainObject.Predmet.StrankaIDrugi_1">Ivana Hranić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Hranić, OIB 17695845926, Ljudevita Gaja 4, 42206 Nova Ves Petrijanečka i dr.</izvorni_sadrzaj>
    <derivirana_varijabla naziv="DomainObject.Predmet.StrankaIDrugiAdressOIB_1">Ivana Hranić, OIB 17695845926, Ljudevita Gaja 4, 42206 Nova Ves Petrijanečka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Hranić</item>
      <item>DRVO-PROIZVODNJA-EXPORT d.o.o.</item>
      <item>Stečajna masa iza DRVO-PROIZVODNJA-EXPORT društvo s ograničenom odgovornošću</item>
      <item>Po službenoj dužnosti</item>
      <item>ŽELIMIR URŠULIN</item>
    </izvorni_sadrzaj>
    <derivirana_varijabla naziv="DomainObject.Predmet.SudioniciListNaziv_1">
      <item>Ivana Hranić</item>
      <item>DRVO-PROIZVODNJA-EXPORT d.o.o.</item>
      <item>Stečajna masa iza DRVO-PROIZVODNJA-EXPORT društvo s ograničenom odgovornošću</item>
      <item>Po službenoj dužnosti</item>
      <item>ŽELIMIR URŠULIN</item>
    </derivirana_varijabla>
  </DomainObject.Predmet.SudioniciListNaziv>
  <DomainObject.Predmet.SudioniciListAdressOIB>
    <izvorni_sadrzaj>
      <item>Ivana Hranić, OIB 17695845926, Ljudevita Gaja 4,42206 Nova Ves Petrijanečka</item>
      <item>DRVO-PROIZVODNJA-EXPORT d.o.o., Ive Vojnovića 21,42000 Varaždin</item>
      <item>Stečajna masa iza DRVO-PROIZVODNJA-EXPORT društvo s ograničenom odgovornošću, OIB 01212168118, Trg hrvatskih ivanovaca 9,42240 Ivanec</item>
      <item>Po službenoj dužnosti</item>
      <item>ŽELIMIR URŠULIN, OIB 03842320752, Trg hrv. ivanovaca 9,42240 Ivanec</item>
    </izvorni_sadrzaj>
    <derivirana_varijabla naziv="DomainObject.Predmet.SudioniciListAdressOIB_1">
      <item>Ivana Hranić, OIB 17695845926, Ljudevita Gaja 4,42206 Nova Ves Petrijanečka</item>
      <item>DRVO-PROIZVODNJA-EXPORT d.o.o., Ive Vojnovića 21,42000 Varaždin</item>
      <item>Stečajna masa iza DRVO-PROIZVODNJA-EXPORT društvo s ograničenom odgovornošću, OIB 01212168118, Trg hrvatskih ivanovaca 9,42240 Ivanec</item>
      <item>Po službenoj dužnosti</item>
      <item>ŽELIMIR URŠULIN, OIB 03842320752, Trg hrv.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17695845926</item>
      <item>, OIB null</item>
      <item>, OIB 01212168118</item>
      <item>, OIB null</item>
      <item>, OIB 03842320752</item>
    </izvorni_sadrzaj>
    <derivirana_varijabla naziv="DomainObject.Predmet.SudioniciListNazivOIB_1">
      <item>, OIB 17695845926</item>
      <item>, OIB null</item>
      <item>, OIB 01212168118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213</properties:Words>
  <properties:Characters>1000</properties:Characters>
  <properties:Lines>49</properties:Lines>
  <properties:Paragraphs>24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2017-09-12T06:47:00Z</cp:lastPrinted>
  <dcterms:modified xmlns:xsi="http://www.w3.org/2001/XMLSchema-instance" xsi:type="dcterms:W3CDTF">2017-09-12T07:19:00Z</dcterms:modified>
  <cp:revision>45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St-910/2016-11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