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8198" w14:paraId="ca58198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A25B81">
        <w:t>CANIS LUPUS d.o.o. Jesenice, Put Svetog Roka 29, OIB: 50353404211, dana 28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A25B81" w:rsidRPr="00A25B81">
        <w:t>CANIS LUPUS d.o.o. Jesenice, Put Svetog Roka 29, OIB: 50353404211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A25B81">
        <w:t>345.411,25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A25B81">
        <w:t>8</w:t>
      </w:r>
      <w:r w:rsidR="00135B11">
        <w:t>. siječnja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25B81">
      <w:t>8</w:t>
    </w:r>
    <w:r w:rsidR="00135B11">
      <w:t>22/2015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22FC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St-822/2015</izvorni_sadrzaj>
    <derivirana_varijabla naziv="DomainObject.Predmet.OznakaBroj_1">St-822/2015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CANIS LUPUS d.o.o. za trgovinu</izvorni_sadrzaj>
    <derivirana_varijabla naziv="DomainObject.Predmet.ProtustrankaFormated_1">  CANIS LUPUS d.o.o. za trgovinu</derivirana_varijabla>
  </DomainObject.Predmet.ProtustrankaFormated>
  <DomainObject.Predmet.ProtustrankaFormatedOIB>
    <izvorni_sadrzaj>  CANIS LUPUS d.o.o. za trgovinu, OIB 50353404211</izvorni_sadrzaj>
    <derivirana_varijabla naziv="DomainObject.Predmet.ProtustrankaFormatedOIB_1">  CANIS LUPUS d.o.o. za trgovinu, OIB 50353404211</derivirana_varijabla>
  </DomainObject.Predmet.ProtustrankaFormatedOIB>
  <DomainObject.Predmet.ProtustrankaFormatedWithAdress>
    <izvorni_sadrzaj> CANIS LUPUS d.o.o. za trgovinu, Put Svetog Roka 29, 21315 Jesenice</izvorni_sadrzaj>
    <derivirana_varijabla naziv="DomainObject.Predmet.ProtustrankaFormatedWithAdress_1"> CANIS LUPUS d.o.o. za trgovinu, Put Svetog Roka 29, 21315 Jesenice</derivirana_varijabla>
  </DomainObject.Predmet.ProtustrankaFormatedWithAdress>
  <DomainObject.Predmet.ProtustrankaFormatedWithAdressOIB>
    <izvorni_sadrzaj> CANIS LUPUS d.o.o. za trgovinu, OIB 50353404211, Put Svetog Roka 29, 21315 Jesenice</izvorni_sadrzaj>
    <derivirana_varijabla naziv="DomainObject.Predmet.ProtustrankaFormatedWithAdressOIB_1"> CANIS LUPUS d.o.o. za trgovinu, OIB 50353404211, Put Svetog Roka 29, 21315 Jesenice</derivirana_varijabla>
  </DomainObject.Predmet.ProtustrankaFormatedWithAdressOIB>
  <DomainObject.Predmet.ProtustrankaWithAdress>
    <izvorni_sadrzaj>CANIS LUPUS d.o.o. za trgovinu Put Svetog Roka 29, 21315 Jesenice</izvorni_sadrzaj>
    <derivirana_varijabla naziv="DomainObject.Predmet.ProtustrankaWithAdress_1">CANIS LUPUS d.o.o. za trgovinu Put Svetog Roka 29, 21315 Jesenice</derivirana_varijabla>
  </DomainObject.Predmet.ProtustrankaWithAdress>
  <DomainObject.Predmet.ProtustrankaWithAdressOIB>
    <izvorni_sadrzaj>CANIS LUPUS d.o.o. za trgovinu, OIB 50353404211, Put Svetog Roka 29, 21315 Jesenice</izvorni_sadrzaj>
    <derivirana_varijabla naziv="DomainObject.Predmet.ProtustrankaWithAdressOIB_1">CANIS LUPUS d.o.o. za trgovinu, OIB 50353404211, Put Svetog Roka 29, 21315 Jesenice</derivirana_varijabla>
  </DomainObject.Predmet.ProtustrankaWithAdressOIB>
  <DomainObject.Predmet.ProtustrankaNazivFormated>
    <izvorni_sadrzaj>CANIS LUPUS d.o.o. za trgovinu</izvorni_sadrzaj>
    <derivirana_varijabla naziv="DomainObject.Predmet.ProtustrankaNazivFormated_1">CANIS LUPUS d.o.o. za trgovinu</derivirana_varijabla>
  </DomainObject.Predmet.ProtustrankaNazivFormated>
  <DomainObject.Predmet.ProtustrankaNazivFormatedOIB>
    <izvorni_sadrzaj>CANIS LUPUS d.o.o. za trgovinu, OIB 50353404211</izvorni_sadrzaj>
    <derivirana_varijabla naziv="DomainObject.Predmet.ProtustrankaNazivFormatedOIB_1">CANIS LUPUS d.o.o. za trgovinu, OIB 50353404211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345411.25</izvorni_sadrzaj>
    <derivirana_varijabla naziv="DomainObject.Predmet.TrenutnaVrijednost_1">345411.25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CANIS LUPUS d.o.o. za trgovinu</item>
    </izvorni_sadrzaj>
    <derivirana_varijabla naziv="DomainObject.Predmet.ProtuStrankaListFormated_1">
      <item>CANIS LUPUS d.o.o. za trgovinu</item>
    </derivirana_varijabla>
  </DomainObject.Predmet.ProtuStrankaListFormated>
  <DomainObject.Predmet.ProtuStrankaListFormatedOIB>
    <izvorni_sadrzaj>
      <item>CANIS LUPUS d.o.o. za trgovinu, OIB 50353404211</item>
    </izvorni_sadrzaj>
    <derivirana_varijabla naziv="DomainObject.Predmet.ProtuStrankaListFormatedOIB_1">
      <item>CANIS LUPUS d.o.o. za trgovinu, OIB 50353404211</item>
    </derivirana_varijabla>
  </DomainObject.Predmet.ProtuStrankaListFormatedOIB>
  <DomainObject.Predmet.ProtuStrankaListFormatedWithAdress>
    <izvorni_sadrzaj>
      <item>CANIS LUPUS d.o.o. za trgovinu, Put Svetog Roka 29, 21315 Jesenice</item>
    </izvorni_sadrzaj>
    <derivirana_varijabla naziv="DomainObject.Predmet.ProtuStrankaListFormatedWithAdress_1">
      <item>CANIS LUPUS d.o.o. za trgovinu, Put Svetog Roka 29, 21315 Jesenice</item>
    </derivirana_varijabla>
  </DomainObject.Predmet.ProtuStrankaListFormatedWithAdress>
  <DomainObject.Predmet.ProtuStrankaListFormatedWithAdressOIB>
    <izvorni_sadrzaj>
      <item>CANIS LUPUS d.o.o. za trgovinu, OIB 50353404211, Put Svetog Roka 29, 21315 Jesenice</item>
    </izvorni_sadrzaj>
    <derivirana_varijabla naziv="DomainObject.Predmet.ProtuStrankaListFormatedWithAdressOIB_1">
      <item>CANIS LUPUS d.o.o. za trgovinu, OIB 50353404211, Put Svetog Roka 29, 21315 Jesenice</item>
    </derivirana_varijabla>
  </DomainObject.Predmet.ProtuStrankaListFormatedWithAdressOIB>
  <DomainObject.Predmet.ProtuStrankaListNazivFormated>
    <izvorni_sadrzaj>
      <item>CANIS LUPUS d.o.o. za trgovinu</item>
    </izvorni_sadrzaj>
    <derivirana_varijabla naziv="DomainObject.Predmet.ProtuStrankaListNazivFormated_1">
      <item>CANIS LUPUS d.o.o. za trgovinu</item>
    </derivirana_varijabla>
  </DomainObject.Predmet.ProtuStrankaListNazivFormated>
  <DomainObject.Predmet.ProtuStrankaListNazivFormatedOIB>
    <izvorni_sadrzaj>
      <item>CANIS LUPUS d.o.o. za trgovinu, OIB 50353404211</item>
    </izvorni_sadrzaj>
    <derivirana_varijabla naziv="DomainObject.Predmet.ProtuStrankaListNazivFormatedOIB_1">
      <item>CANIS LUPUS d.o.o. za trgovinu, OIB 50353404211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CANIS LUPUS d.o.o. za trgovinu</izvorni_sadrzaj>
    <derivirana_varijabla naziv="DomainObject.Predmet.ProtustrankaIDrugi_1">CANIS LUPUS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CANIS LUPUS d.o.o. za trgovinu, OIB 50353404211, Put Svetog Roka 29, 21315 Jesenice</izvorni_sadrzaj>
    <derivirana_varijabla naziv="DomainObject.Predmet.ProtustrankaIDrugiAdressOIB_1">CANIS LUPUS d.o.o. za trgovinu, OIB 50353404211, Put Svetog Roka 29,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CANIS LUPUS d.o.o. za trgovinu</item>
      <item>FINANCIJSKA AGENCIJA, RC SPLIT</item>
    </izvorni_sadrzaj>
    <derivirana_varijabla naziv="DomainObject.Predmet.SudioniciListNaziv_1">
      <item>CANIS LUPUS d.o.o. za trgovinu</item>
      <item>FINANCIJSKA AGENCIJA, RC SPLIT</item>
    </derivirana_varijabla>
  </DomainObject.Predmet.SudioniciListNaziv>
  <DomainObject.Predmet.SudioniciListAdressOIB>
    <izvorni_sadrzaj>
      <item>CANIS LUPUS d.o.o. za trgovinu, OIB 50353404211, Put Svetog Roka 29,21315 Jesenice</item>
      <item>FINANCIJSKA AGENCIJA, RC SPLIT, OIB 85821130368, Mažuranićevo šetalište 24 b,21000 Split</item>
    </izvorni_sadrzaj>
    <derivirana_varijabla naziv="DomainObject.Predmet.SudioniciListAdressOIB_1">
      <item>CANIS LUPUS d.o.o. za trgovinu, OIB 50353404211, Put Svetog Roka 29,21315 Jesenice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50353404211</item>
      <item>, OIB 85821130368</item>
    </izvorni_sadrzaj>
    <derivirana_varijabla naziv="DomainObject.Predmet.SudioniciListNazivOIB_1">
      <item>, OIB 50353404211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304056-2B86-4A71-911F-0A5C3759A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358</properties:Words>
  <properties:Characters>1979</properties:Characters>
  <properties:Lines>39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2015-10-27T14:28:00Z</dcterms:created>
  <dc:creator>nmarkovic</dc:creator>
  <cp:lastModifiedBy>Ana Golub Gruić</cp:lastModifiedBy>
  <cp:lastPrinted>2016-01-27T07:43:00Z</cp:lastPrinted>
  <dcterms:modified xmlns:xsi="http://www.w3.org/2001/XMLSchema-instance" xsi:type="dcterms:W3CDTF">2016-01-28T07:38:00Z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