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7f2f" w14:paraId="f337f2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6024" w:rsidP="00046024" w:rsidR="0004602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St-350/2016-5.</w:t>
      </w:r>
    </w:p>
    <w:p w:rsidRDefault="00046024" w:rsidP="00046024" w:rsidR="00046024">
      <w:pPr>
        <w:jc w:val="center"/>
        <w:rPr>
          <w:rFonts w:hAnsi="Arial" w:ascii="Arial"/>
          <w:b/>
        </w:rPr>
      </w:pPr>
    </w:p>
    <w:p w:rsidRDefault="00046024" w:rsidP="00046024" w:rsidR="000460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046024" w:rsidP="00046024" w:rsidR="00046024">
      <w:pPr>
        <w:jc w:val="center"/>
        <w:rPr>
          <w:rFonts w:hAnsi="Arial" w:ascii="Arial"/>
          <w:b/>
        </w:rPr>
      </w:pPr>
    </w:p>
    <w:p w:rsidRDefault="00046024" w:rsidP="00046024" w:rsidR="000460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Bjelovar, Frana Supila 4, za pokretanje stečajnog postupka nad dužnikom KOREN-PROMET d.o.o. iz Virovitice, Tome Bakača 20, OIB 06361462952, dana 08. lipnja 2017. godine</w:t>
      </w: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46024" w:rsidP="00046024" w:rsidR="0004602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KOREN-PROMET d.o.o. iz Virovitice, Tome Bakača 20, OIB 06361462952, da u roku od 15 dana, računajući od isteka osmog dana objave ovog poziva na e-oglasnoj ploči suda, uplate predujam u iznosu od 30.000,00 kuna, za namirenje pokrića troškova prethodnog i otvorenog stečajnog postupka, na račun Trgovačkog suda u Bjelovaru broj HR6123900011300000630 model 05 540-350-16. </w:t>
      </w:r>
    </w:p>
    <w:p w:rsidRDefault="00046024" w:rsidP="00046024" w:rsidR="0004602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KOREN-PROMET d.o.o. iz Virovitice, Tome Bakača 20, OIB 06361462952.</w:t>
      </w: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63.866,10 kuna, u neprekinutom razdoblju od 120 dana, te da ima zaposlena dva djelatnika, dok drugih podataka o imovini dužnika FINA nema. Predlagatelj FINA jamči da su podaci od danima i iznosima neizvršenih osnova za </w:t>
      </w:r>
      <w:r>
        <w:rPr>
          <w:rFonts w:hAnsi="Arial" w:ascii="Arial"/>
        </w:rPr>
        <w:lastRenderedPageBreak/>
        <w:t>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dokumentaciju, te nije osporio činjenicu da je dužniku račun u neprekidnoj blokadi duže od 60 dana.  </w:t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 63.866,10 kuna, a koji podatak zakonski zastupnik dužnika nije osporio, sud utvrđuje da je ispunjen razlog nesposobnosti za plaćanje, propisan čl.6.st.2.Stečajnog zakona.</w:t>
      </w:r>
    </w:p>
    <w:p w:rsidRDefault="00046024" w:rsidP="00046024" w:rsidR="000460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30.000,00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046024" w:rsidP="00046024" w:rsidR="000460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08. lipnja 2017. godine</w:t>
      </w:r>
    </w:p>
    <w:p w:rsidRDefault="00046024" w:rsidP="00046024" w:rsidR="000460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046024" w:rsidP="00046024" w:rsidR="0004602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046024" w:rsidP="00046024" w:rsidR="00046024">
      <w:pPr>
        <w:ind w:firstLine="720"/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pošte i e-oglasne ploče suda </w:t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 </w:t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046024" w:rsidP="00046024" w:rsidR="00046024">
      <w:pPr>
        <w:jc w:val="both"/>
        <w:rPr>
          <w:rFonts w:hAnsi="Arial" w:ascii="Arial"/>
        </w:rPr>
      </w:pPr>
      <w:r>
        <w:rPr>
          <w:rFonts w:hAnsi="Arial" w:ascii="Arial"/>
        </w:rPr>
        <w:t>Bj.08.06.2017.g.</w:t>
      </w:r>
    </w:p>
    <w:p w:rsidRDefault="00046024" w:rsidP="00046024" w:rsidR="00046024">
      <w:pPr>
        <w:jc w:val="both"/>
        <w:rPr>
          <w:rFonts w:hAnsi="Arial" w:ascii="Arial"/>
        </w:rPr>
      </w:pPr>
    </w:p>
    <w:p w:rsidRDefault="00046024" w:rsidP="00046024" w:rsidR="00046024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024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681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St-350/2016-5</izvorni_sadrzaj>
    <derivirana_varijabla naziv="DomainObject.Oznaka_1">St-350/2016-5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KOREN-PROMET d.o.o. za usluge, posredovanje i knjigovodstvo zastupanog po punomoćniku Beti Koren</izvorni_sadrzaj>
    <derivirana_varijabla naziv="DomainObject.Predmet.ProtustrankaFormated_1">  KOREN-PROMET d.o.o. za usluge, posredovanje i knjigovodstvo zastupanog po punomoćniku Beti Koren</derivirana_varijabla>
  </DomainObject.Predmet.ProtustrankaFormated>
  <DomainObject.Predmet.ProtustrankaFormatedOIB>
    <izvorni_sadrzaj>  KOREN-PROMET d.o.o. za usluge, posredovanje i knjigovodstvo, OIB 06361462952 zastupanog po punomoćniku Beti Koren</izvorni_sadrzaj>
    <derivirana_varijabla naziv="DomainObject.Predmet.ProtustrankaFormatedOIB_1">  KOREN-PROMET d.o.o. za usluge, posredovanje i knjigovodstvo, OIB 06361462952 zastupanog po punomoćniku Beti Koren</derivirana_varijabla>
  </DomainObject.Predmet.ProtustrankaFormatedOIB>
  <DomainObject.Predmet.ProtustrankaFormatedWithAdress>
    <izvorni_sadrzaj> KOREN-PROMET d.o.o. za usluge, posredovanje i knjigovodstvo, Tome Bakača 20, 33000 Virovitica zastupanog po punomoćniku Beti Koren</izvorni_sadrzaj>
    <derivirana_varijabla naziv="DomainObject.Predmet.ProtustrankaFormatedWithAdress_1"> KOREN-PROMET d.o.o. za usluge, posredovanje i knjigovodstvo, Tome Bakača 20, 33000 Virovitica zastupanog po punomoćniku Beti Koren</derivirana_varijabla>
  </DomainObject.Predmet.ProtustrankaFormatedWithAdress>
  <DomainObject.Predmet.ProtustrankaFormatedWithAdressOIB>
    <izvorni_sadrzaj> KOREN-PROMET d.o.o. za usluge, posredovanje i knjigovodstvo, OIB 06361462952, Tome Bakača 20, 33000 Virovitica zastupanog po punomoćniku Beti Koren</izvorni_sadrzaj>
    <derivirana_varijabla naziv="DomainObject.Predmet.ProtustrankaFormatedWithAdressOIB_1"> KOREN-PROMET d.o.o. za usluge, posredovanje i knjigovodstvo, OIB 06361462952, Tome Bakača 20, 33000 Virovitica zastupanog po punomoćniku Beti Koren</derivirana_varijabla>
  </DomainObject.Predmet.ProtustrankaFormatedWithAdressOIB>
  <DomainObject.Predmet.ProtustrankaWithAdress>
    <izvorni_sadrzaj>KOREN-PROMET d.o.o. za usluge, posredovanje i knjigovodstvo Tome Bakača 20, 33000 Virovitica</izvorni_sadrzaj>
    <derivirana_varijabla naziv="DomainObject.Predmet.ProtustrankaWithAdress_1">KOREN-PROMET d.o.o. za usluge, posredovanje i knjigovodstvo Tome Bakača 20, 33000 Virovitica</derivirana_varijabla>
  </DomainObject.Predmet.ProtustrankaWithAdress>
  <DomainObject.Predmet.ProtustrankaWithAdressOIB>
    <izvorni_sadrzaj>KOREN-PROMET d.o.o. za usluge, posredovanje i knjigovodstvo, OIB 06361462952, Tome Bakača 20, 33000 Virovitica</izvorni_sadrzaj>
    <derivirana_varijabla naziv="DomainObject.Predmet.ProtustrankaWithAdressOIB_1">KOREN-PROMET d.o.o. za usluge, posredovanje i knjigovodstvo, OIB 06361462952, Tome Bakača 20, 33000 Virovitica</derivirana_varijabla>
  </DomainObject.Predmet.ProtustrankaWithAdressOIB>
  <DomainObject.Predmet.ProtustrankaNazivFormated>
    <izvorni_sadrzaj>KOREN-PROMET d.o.o. za usluge, posredovanje i knjigovodstvo</izvorni_sadrzaj>
    <derivirana_varijabla naziv="DomainObject.Predmet.ProtustrankaNazivFormated_1">KOREN-PROMET d.o.o. za usluge, posredovanje i knjigovodstvo</derivirana_varijabla>
  </DomainObject.Predmet.ProtustrankaNazivFormated>
  <DomainObject.Predmet.ProtustrankaNazivFormatedOIB>
    <izvorni_sadrzaj>KOREN-PROMET d.o.o. za usluge, posredovanje i knjigovodstvo, OIB 06361462952</izvorni_sadrzaj>
    <derivirana_varijabla naziv="DomainObject.Predmet.ProtustrankaNazivFormatedOIB_1">KOREN-PROMET d.o.o. za usluge, posredovanje i knjigovodstvo, OIB 06361462952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KOREN-PROMET d.o.o. za usluge, posredovanje i knjigovodstvo zastupanog po punomoćniku Beti Koren</item>
    </izvorni_sadrzaj>
    <derivirana_varijabla naziv="DomainObject.Predmet.ProtuStrankaListFormated_1">
      <item>KOREN-PROMET d.o.o. za usluge, posredovanje i knjigovodstvo zastupanog po punomoćniku Beti Koren</item>
    </derivirana_varijabla>
  </DomainObject.Predmet.ProtuStrankaListFormated>
  <DomainObject.Predmet.ProtuStrankaListFormatedOIB>
    <izvorni_sadrzaj>
      <item>KOREN-PROMET d.o.o. za usluge, posredovanje i knjigovodstvo, OIB 06361462952 zastupanog po punomoćniku Beti Koren</item>
    </izvorni_sadrzaj>
    <derivirana_varijabla naziv="DomainObject.Predmet.ProtuStrankaListFormatedOIB_1">
      <item>KOREN-PROMET d.o.o. za usluge, posredovanje i knjigovodstvo, OIB 06361462952 zastupanog po punomoćniku Beti Koren</item>
    </derivirana_varijabla>
  </DomainObject.Predmet.ProtuStrankaListFormatedOIB>
  <DomainObject.Predmet.ProtuStrankaListFormatedWithAdress>
    <izvorni_sadrzaj>
      <item>KOREN-PROMET d.o.o. za usluge, posredovanje i knjigovodstvo, Tome Bakača 20, 33000 Virovitica zastupanog po punomoćniku Beti Koren</item>
    </izvorni_sadrzaj>
    <derivirana_varijabla naziv="DomainObject.Predmet.ProtuStrankaListFormatedWithAdress_1">
      <item>KOREN-PROMET d.o.o. za usluge, posredovanje i knjigovodstvo, Tome Bakača 20, 33000 Virovitica zastupanog po punomoćniku Beti Koren</item>
    </derivirana_varijabla>
  </DomainObject.Predmet.ProtuStrankaListFormatedWithAdress>
  <DomainObject.Predmet.ProtuStrankaListFormatedWithAdressOIB>
    <izvorni_sadrzaj>
      <item>KOREN-PROMET d.o.o. za usluge, posredovanje i knjigovodstvo, OIB 06361462952, Tome Bakača 20, 33000 Virovitica zastupanog po punomoćniku Beti Koren</item>
    </izvorni_sadrzaj>
    <derivirana_varijabla naziv="DomainObject.Predmet.ProtuStrankaListFormatedWithAdressOIB_1">
      <item>KOREN-PROMET d.o.o. za usluge, posredovanje i knjigovodstvo, OIB 06361462952, Tome Bakača 20, 33000 Virovitica zastupanog po punomoćniku Beti Koren</item>
    </derivirana_varijabla>
  </DomainObject.Predmet.ProtuStrankaListFormatedWithAdressOIB>
  <DomainObject.Predmet.ProtuStrankaListNazivFormated>
    <izvorni_sadrzaj>
      <item>KOREN-PROMET d.o.o. za usluge, posredovanje i knjigovodstvo</item>
    </izvorni_sadrzaj>
    <derivirana_varijabla naziv="DomainObject.Predmet.ProtuStrankaListNazivFormated_1">
      <item>KOREN-PROMET d.o.o. za usluge, posredovanje i knjigovodstvo</item>
    </derivirana_varijabla>
  </DomainObject.Predmet.ProtuStrankaListNazivFormated>
  <DomainObject.Predmet.ProtuStrankaListNazivFormatedOIB>
    <izvorni_sadrzaj>
      <item>KOREN-PROMET d.o.o. za usluge, posredovanje i knjigovodstvo, OIB 06361462952</item>
    </izvorni_sadrzaj>
    <derivirana_varijabla naziv="DomainObject.Predmet.ProtuStrankaListNazivFormatedOIB_1">
      <item>KOREN-PROMET d.o.o. za usluge, posredovanje i knjigovodstvo, OIB 06361462952</item>
    </derivirana_varijabla>
  </DomainObject.Predmet.ProtuStrankaListNazivFormatedOIB>
  <DomainObject.Predmet.OstaliListFormated>
    <izvorni_sadrzaj>
      <item>Beti Koren punomoćnik sudionika u postupku KOREN-PROMET d.o.o. za usluge, posredovanje i knjigovodstvo</item>
    </izvorni_sadrzaj>
    <derivirana_varijabla naziv="DomainObject.Predmet.OstaliListFormated_1">
      <item>Beti Koren punomoćnik sudionika u postupku KOREN-PROMET d.o.o. za usluge, posredovanje i knjigovodstvo</item>
    </derivirana_varijabla>
  </DomainObject.Predmet.OstaliListFormated>
  <DomainObject.Predmet.OstaliListFormatedOIB>
    <izvorni_sadrzaj>
      <item>Beti Koren, OIB 13505502986 punomoćnik sudionika u postupku KOREN-PROMET d.o.o. za usluge, posredovanje i knjigovodstvo</item>
    </izvorni_sadrzaj>
    <derivirana_varijabla naziv="DomainObject.Predmet.OstaliListFormatedOIB_1">
      <item>Beti Koren, OIB 13505502986 punomoćnik sudionika u postupku KOREN-PROMET d.o.o. za usluge, posredovanje i knjigovodstvo</item>
    </derivirana_varijabla>
  </DomainObject.Predmet.OstaliListFormatedOIB>
  <DomainObject.Predmet.OstaliListFormatedWithAdress>
    <izvorni_sadrzaj>
      <item>Beti Koren, Ulica Antuna Mihanovića 24., 33000 Virovitica punomoćnik sudionika u postupku KOREN-PROMET d.o.o. za usluge, posredovanje i knjigovodstvo</item>
    </izvorni_sadrzaj>
    <derivirana_varijabla naziv="DomainObject.Predmet.OstaliListFormatedWithAdress_1">
      <item>Beti Koren, Ulica Antuna Mihanovića 24., 33000 Virovitica punomoćnik sudionika u postupku KOREN-PROMET d.o.o. za usluge, posredovanje i knjigovodstvo</item>
    </derivirana_varijabla>
  </DomainObject.Predmet.OstaliListFormatedWithAdress>
  <DomainObject.Predmet.OstaliListFormatedWithAdressOIB>
    <izvorni_sadrzaj>
      <item>Beti Koren, OIB 13505502986, Ulica Antuna Mihanovića 24., 33000 Virovitica punomoćnik sudionika u postupku KOREN-PROMET d.o.o. za usluge, posredovanje i knjigovodstvo</item>
    </izvorni_sadrzaj>
    <derivirana_varijabla naziv="DomainObject.Predmet.OstaliListFormatedWithAdressOIB_1">
      <item>Beti Koren, OIB 13505502986, Ulica Antuna Mihanovića 24., 33000 Virovitica punomoćnik sudionika u postupku KOREN-PROMET d.o.o. za usluge, posredovanje i knjigovodstvo</item>
    </derivirana_varijabla>
  </DomainObject.Predmet.OstaliListFormatedWithAdressOIB>
  <DomainObject.Predmet.OstaliListNazivFormated>
    <izvorni_sadrzaj>
      <item>Beti Koren</item>
    </izvorni_sadrzaj>
    <derivirana_varijabla naziv="DomainObject.Predmet.OstaliListNazivFormated_1">
      <item>Beti Koren</item>
    </derivirana_varijabla>
  </DomainObject.Predmet.OstaliListNazivFormated>
  <DomainObject.Predmet.OstaliListNazivFormatedOIB>
    <izvorni_sadrzaj>
      <item>Beti Koren, OIB 13505502986</item>
    </izvorni_sadrzaj>
    <derivirana_varijabla naziv="DomainObject.Predmet.OstaliListNazivFormatedOIB_1"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St-350/2016-5</izvorni_sadrzaj>
    <derivirana_varijabla naziv="DomainObject.PoslovniBrojDokumenta_1">St-350/2016-5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KOREN-PROMET d.o.o. za usluge, posredovanje i knjigovodstvo</izvorni_sadrzaj>
    <derivirana_varijabla naziv="DomainObject.Predmet.ProtustrankaIDrugi_1">KOREN-PROMET d.o.o. za usluge, posredovanje i knjigovodstvo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KOREN-PROMET d.o.o. za usluge, posredovanje i knjigovodstvo, OIB 06361462952, Tome Bakača 20, 33000 Virovitica</izvorni_sadrzaj>
    <derivirana_varijabla naziv="DomainObject.Predmet.ProtustrankaIDrugiAdressOIB_1">KOREN-PROMET d.o.o. za usluge, posredovanje i knjigovodstvo, OIB 06361462952, Tome Bakača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KOREN-PROMET d.o.o. za usluge, posredovanje i knjigovodstvo</item>
      <item>Beti Koren</item>
    </izvorni_sadrzaj>
    <derivirana_varijabla naziv="DomainObject.Predmet.SudioniciListNaziv_1">
      <item>FINA, RC ZAGREB, Podružnica Bjelovar</item>
      <item>KOREN-PROMET d.o.o. za usluge, posredovanje i knjigovodstvo</item>
      <item>Beti Koren</item>
    </derivirana_varijabla>
  </DomainObject.Predmet.SudioniciListNaziv>
  <DomainObject.Predmet.SudioniciListAdressOIB>
    <izvorni_sadrzaj>
      <item>FINA, RC ZAGREB, Podružnica Bjelovar, OIB 85821130368, F. Supila 4,43000 Bjelovar</item>
      <item>KOREN-PROMET d.o.o. za usluge, posredovanje i knjigovodstvo, OIB 06361462952, Tome Bakača 20,33000 Virovitica</item>
      <item>Beti Koren, OIB 13505502986, Ulica Antuna Mihanovića 24.,33000 Virovitica</item>
    </izvorni_sadrzaj>
    <derivirana_varijabla naziv="DomainObject.Predmet.SudioniciListAdressOIB_1">
      <item>FINA, RC ZAGREB, Podružnica Bjelovar, OIB 85821130368, F. Supila 4,43000 Bjelovar</item>
      <item>KOREN-PROMET d.o.o. za usluge, posredovanje i knjigovodstvo, OIB 06361462952, Tome Bakača 20,33000 Virovitica</item>
      <item>Beti Koren, OIB 13505502986, Ulica Antuna Mihanovića 24.,33000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1C878-45C4-4534-A151-9877E5CCC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3680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2017-06-08T10:54:00Z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