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fd171" w14:paraId="27fd171" w:rsidRDefault="007D4C10" w:rsidP="00BA3F1C" w:rsidR="007D4C10">
      <w:pPr>
        <w15:collapsed w:val="false"/>
      </w:pPr>
      <w:bookmarkStart w:name="_GoBack" w:id="0"/>
      <w:bookmarkEnd w:id="0"/>
    </w:p>
    <w:p w:rsidRDefault="00BA3F1C" w:rsidP="00BA3F1C" w:rsidR="001F2394">
      <w:r>
        <w:tab/>
      </w:r>
    </w:p>
    <w:p w:rsidRDefault="001F2394" w:rsidP="00BA3F1C" w:rsidR="001F2394"/>
    <w:p w:rsidRDefault="001F2394" w:rsidP="00BA3F1C" w:rsidR="001F2394"/>
    <w:p w:rsidRDefault="007E75AF" w:rsidP="00B77DE6" w:rsidR="00B77DE6">
      <w:r>
        <w:t xml:space="preserve">     </w:t>
      </w:r>
      <w:r w:rsidR="0050024B">
        <w:rPr>
          <w:noProof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7DE6" w:rsidP="00B77DE6" w:rsidR="00B77DE6" w:rsidRPr="00DA2D14">
      <w:r w:rsidRPr="00DA2D14">
        <w:t>REPUBLIKA HRVATSKA</w:t>
      </w:r>
    </w:p>
    <w:p w:rsidRDefault="00B77DE6" w:rsidP="00B77DE6" w:rsidR="00B77DE6" w:rsidRPr="00DA2D14">
      <w:r w:rsidRPr="00DA2D14">
        <w:t xml:space="preserve">  Trgovački sud u Zagrebu</w:t>
      </w:r>
    </w:p>
    <w:p w:rsidRDefault="00B77DE6" w:rsidP="00B77DE6" w:rsidR="00B77DE6" w:rsidRPr="00DA2D14">
      <w:r w:rsidRPr="00DA2D14">
        <w:t xml:space="preserve">    Zagreb, Amruševa 2/II                                                   </w:t>
      </w:r>
      <w:r>
        <w:t xml:space="preserve">                              72 St-465/14</w:t>
      </w:r>
      <w:r w:rsidR="0003097D">
        <w:t>-185</w:t>
      </w:r>
    </w:p>
    <w:p w:rsidRDefault="00B77DE6" w:rsidP="00B77DE6" w:rsidR="00BA3F1C">
      <w:pPr>
        <w:jc w:val="center"/>
      </w:pPr>
      <w:r w:rsidRPr="003D076E">
        <w:t>REPUBLIKA HRVATSKA</w:t>
      </w:r>
    </w:p>
    <w:p w:rsidRDefault="00BA3F1C" w:rsidP="00BA3F1C" w:rsidR="00BA3F1C">
      <w:pPr>
        <w:jc w:val="center"/>
      </w:pPr>
      <w:r>
        <w:t>ZAKLJUČAK</w:t>
      </w:r>
    </w:p>
    <w:p w:rsidRDefault="00BA3F1C" w:rsidP="00BA3F1C" w:rsidR="00BA3F1C">
      <w:pPr>
        <w:jc w:val="center"/>
      </w:pPr>
    </w:p>
    <w:p w:rsidRDefault="00BA3F1C" w:rsidP="00BA3F1C" w:rsidR="00BA3F1C" w:rsidRPr="00B77DE6">
      <w:pPr>
        <w:ind w:firstLine="720"/>
        <w:jc w:val="both"/>
        <w:rPr>
          <w:b/>
        </w:rPr>
      </w:pPr>
      <w:r w:rsidRPr="00305779">
        <w:t xml:space="preserve">Trgovački sud u Zagrebu po sucu pojedincu </w:t>
      </w:r>
      <w:r w:rsidR="00BC07D8">
        <w:t>Nikoli Ribariću</w:t>
      </w:r>
      <w:r w:rsidRPr="00305779">
        <w:t xml:space="preserve">, kao stečajnom sucu u stečajnom postupku nad dužnikom </w:t>
      </w:r>
      <w:r w:rsidR="00BC07D8">
        <w:t>VOĆE ROYAL d.o.o.</w:t>
      </w:r>
      <w:r w:rsidR="006642F9" w:rsidRPr="006642F9">
        <w:t xml:space="preserve"> u stečaju, </w:t>
      </w:r>
      <w:r w:rsidR="00BC07D8">
        <w:t>Zagreb</w:t>
      </w:r>
      <w:r w:rsidR="006642F9" w:rsidRPr="006642F9">
        <w:t xml:space="preserve">,  </w:t>
      </w:r>
      <w:r w:rsidR="00BC07D8">
        <w:t>Bulatova 20</w:t>
      </w:r>
      <w:r w:rsidR="006642F9" w:rsidRPr="006642F9">
        <w:t xml:space="preserve">, </w:t>
      </w:r>
      <w:r w:rsidR="00BC07D8" w:rsidRPr="00BC07D8">
        <w:t>OIB: 27354046277, MBS: 080427894</w:t>
      </w:r>
      <w:r w:rsidRPr="00B77DE6">
        <w:t xml:space="preserve">, </w:t>
      </w:r>
      <w:r w:rsidR="00DD2B45">
        <w:t>6</w:t>
      </w:r>
      <w:r w:rsidR="005A0F22" w:rsidRPr="00B77DE6">
        <w:t>.</w:t>
      </w:r>
      <w:r w:rsidR="00DD2B45">
        <w:t xml:space="preserve"> travnja</w:t>
      </w:r>
      <w:r w:rsidRPr="00B77DE6">
        <w:t xml:space="preserve"> 201</w:t>
      </w:r>
      <w:r w:rsidR="0057296D" w:rsidRPr="00B77DE6">
        <w:t>7</w:t>
      </w:r>
      <w:r w:rsidRPr="00B77DE6">
        <w:t>.</w:t>
      </w:r>
    </w:p>
    <w:p w:rsidRDefault="00BA3F1C" w:rsidP="00BA3F1C" w:rsidR="00BA3F1C" w:rsidRPr="00AE29A4">
      <w:pPr>
        <w:ind w:firstLine="708"/>
        <w:jc w:val="both"/>
      </w:pPr>
    </w:p>
    <w:p w:rsidRDefault="00BA3F1C" w:rsidP="00BA3F1C" w:rsidR="00BA3F1C">
      <w:pPr>
        <w:jc w:val="center"/>
      </w:pPr>
      <w:r>
        <w:t xml:space="preserve"> z a k lj u č i o  j e</w:t>
      </w:r>
    </w:p>
    <w:p w:rsidRDefault="00BA3F1C" w:rsidP="00BA3F1C" w:rsidR="00BA3F1C">
      <w:pPr>
        <w:ind w:firstLine="708"/>
        <w:jc w:val="center"/>
      </w:pPr>
    </w:p>
    <w:p w:rsidRDefault="006642F9" w:rsidP="006642F9" w:rsidR="006642F9">
      <w:pPr>
        <w:jc w:val="both"/>
      </w:pPr>
      <w:r>
        <w:t>I</w:t>
      </w:r>
      <w:r>
        <w:tab/>
        <w:t xml:space="preserve">Određuje se prodaja u stečajnom postupku nekretnina u vlasništvu stečajnog dužnika </w:t>
      </w:r>
      <w:r w:rsidR="00D92510">
        <w:t>VOĆE ROYAL d.o.o.</w:t>
      </w:r>
      <w:r w:rsidR="00D92510" w:rsidRPr="006642F9">
        <w:t xml:space="preserve"> u stečaju, </w:t>
      </w:r>
      <w:r w:rsidR="00D92510">
        <w:t>Zagreb</w:t>
      </w:r>
      <w:r w:rsidR="00D92510" w:rsidRPr="006642F9">
        <w:t xml:space="preserve">,  </w:t>
      </w:r>
      <w:r w:rsidR="00D92510">
        <w:t>Bulatova 20</w:t>
      </w:r>
      <w:r w:rsidR="00D92510" w:rsidRPr="006642F9">
        <w:t xml:space="preserve">, </w:t>
      </w:r>
      <w:r w:rsidR="00D92510" w:rsidRPr="00BC07D8">
        <w:t>OIB: 27354046277, MBS: 080427894</w:t>
      </w:r>
      <w:r>
        <w:t xml:space="preserve">, isključivo kao cjelina, uz odgovarajuću primjenu pravila o ovrsi na nekretninama i to: </w:t>
      </w:r>
    </w:p>
    <w:p w:rsidRDefault="009A1D42" w:rsidP="00747BE7" w:rsidR="00747BE7">
      <w:pPr>
        <w:ind w:firstLine="360"/>
        <w:jc w:val="both"/>
      </w:pPr>
      <w:r>
        <w:t>1.</w:t>
      </w:r>
      <w:r>
        <w:tab/>
        <w:t>n</w:t>
      </w:r>
      <w:r w:rsidR="006642F9">
        <w:t xml:space="preserve">ekretnine upisane u zk.ul. </w:t>
      </w:r>
      <w:r w:rsidR="00747BE7">
        <w:t>1165</w:t>
      </w:r>
      <w:r w:rsidR="006642F9">
        <w:t xml:space="preserve">, k.o. </w:t>
      </w:r>
      <w:r w:rsidR="00747BE7">
        <w:t>Đurđenovac</w:t>
      </w:r>
      <w:r w:rsidR="006642F9">
        <w:t>, kod Zemljišno knjižnog odjela N</w:t>
      </w:r>
      <w:r w:rsidR="00747BE7">
        <w:t>ašice</w:t>
      </w:r>
      <w:r w:rsidR="006642F9">
        <w:t xml:space="preserve"> Općinskog suda u </w:t>
      </w:r>
      <w:r w:rsidR="00747BE7">
        <w:t>Osijeku</w:t>
      </w:r>
      <w:r w:rsidR="006642F9">
        <w:t>, k.č.</w:t>
      </w:r>
      <w:r w:rsidR="00BE1C82">
        <w:t>br.</w:t>
      </w:r>
      <w:r w:rsidR="006642F9">
        <w:t xml:space="preserve"> </w:t>
      </w:r>
      <w:r w:rsidR="00747BE7">
        <w:t>719/1</w:t>
      </w:r>
      <w:r w:rsidR="006642F9">
        <w:t>, oznake zemljišta:</w:t>
      </w:r>
      <w:r w:rsidR="003C64D3">
        <w:t xml:space="preserve"> </w:t>
      </w:r>
      <w:r w:rsidR="003C64D3" w:rsidRPr="003C64D3">
        <w:t>POSLOVNA ZGRADA BR. 2, GOSPODARSKO DVORIŠTE K</w:t>
      </w:r>
      <w:r w:rsidR="003C64D3">
        <w:t>. P. SVAČIĆA</w:t>
      </w:r>
      <w:r w:rsidR="00747BE7">
        <w:t xml:space="preserve"> </w:t>
      </w:r>
      <w:r w:rsidR="003C64D3">
        <w:t>ukupne površine 10009 m</w:t>
      </w:r>
      <w:r w:rsidR="003C64D3">
        <w:rPr>
          <w:vertAlign w:val="superscript"/>
        </w:rPr>
        <w:t>2</w:t>
      </w:r>
      <w:r w:rsidR="003C64D3">
        <w:t xml:space="preserve"> (</w:t>
      </w:r>
      <w:r w:rsidR="00747BE7">
        <w:t>poslovna zgrada br. 2 K.P. Svačića 2359 m</w:t>
      </w:r>
      <w:r w:rsidR="00747BE7">
        <w:rPr>
          <w:vertAlign w:val="superscript"/>
        </w:rPr>
        <w:t>2</w:t>
      </w:r>
      <w:r w:rsidR="006642F9">
        <w:t>,</w:t>
      </w:r>
      <w:r w:rsidR="00747BE7">
        <w:t xml:space="preserve"> gospodarsko dvorište K.P. Svačića 7650 m</w:t>
      </w:r>
      <w:r w:rsidR="00747BE7">
        <w:rPr>
          <w:vertAlign w:val="superscript"/>
        </w:rPr>
        <w:t>2</w:t>
      </w:r>
      <w:r w:rsidR="003C64D3">
        <w:t>)</w:t>
      </w:r>
      <w:r w:rsidR="00747BE7">
        <w:t>, i k.č.br. 719/2</w:t>
      </w:r>
      <w:r w:rsidR="00BE1C82">
        <w:t>, oznake zemljišta</w:t>
      </w:r>
      <w:r w:rsidR="003C64D3">
        <w:t xml:space="preserve">: </w:t>
      </w:r>
      <w:r w:rsidR="003C64D3" w:rsidRPr="003C64D3">
        <w:t>GOSPODARSKA ZGRADA BR. 2 A, TORANJ, GOSPODARSKO</w:t>
      </w:r>
      <w:r w:rsidR="003C64D3">
        <w:t xml:space="preserve"> </w:t>
      </w:r>
      <w:r w:rsidR="003C64D3" w:rsidRPr="003C64D3">
        <w:t>DVORIŠTE KOLODVORSKA</w:t>
      </w:r>
      <w:r w:rsidR="00BE1C82">
        <w:t xml:space="preserve"> </w:t>
      </w:r>
      <w:r w:rsidR="003C64D3">
        <w:t>ukupne površine 7810m</w:t>
      </w:r>
      <w:r w:rsidR="003C64D3">
        <w:rPr>
          <w:vertAlign w:val="superscript"/>
        </w:rPr>
        <w:t>2</w:t>
      </w:r>
      <w:r w:rsidR="003C64D3">
        <w:t xml:space="preserve"> (</w:t>
      </w:r>
      <w:r w:rsidR="00BE1C82">
        <w:t>gospodarska zgrada br 2 A Kolodvorska 142 m</w:t>
      </w:r>
      <w:r w:rsidR="00BE1C82">
        <w:rPr>
          <w:vertAlign w:val="superscript"/>
        </w:rPr>
        <w:t>2</w:t>
      </w:r>
      <w:r w:rsidR="00BE1C82">
        <w:t xml:space="preserve">, toranj Kolodvorska </w:t>
      </w:r>
      <w:r w:rsidR="00BE1C82" w:rsidRPr="00BE1C82">
        <w:t>7m</w:t>
      </w:r>
      <w:r w:rsidR="00BE1C82">
        <w:rPr>
          <w:vertAlign w:val="superscript"/>
        </w:rPr>
        <w:t>2</w:t>
      </w:r>
      <w:r w:rsidR="00BE1C82">
        <w:t xml:space="preserve">, </w:t>
      </w:r>
      <w:r w:rsidR="00BE1C82" w:rsidRPr="00BE1C82">
        <w:t>gospodarsko</w:t>
      </w:r>
      <w:r w:rsidR="00BE1C82">
        <w:t xml:space="preserve"> dvorište Kolodvorska 7661 m</w:t>
      </w:r>
      <w:r w:rsidR="00BE1C82">
        <w:rPr>
          <w:vertAlign w:val="superscript"/>
        </w:rPr>
        <w:t>2</w:t>
      </w:r>
      <w:r w:rsidR="003C64D3">
        <w:t>)</w:t>
      </w:r>
      <w:r w:rsidR="00BE1C82">
        <w:t xml:space="preserve">. </w:t>
      </w:r>
      <w:r w:rsidR="00747BE7">
        <w:t xml:space="preserve"> </w:t>
      </w:r>
    </w:p>
    <w:p w:rsidRDefault="00747BE7" w:rsidP="00747BE7" w:rsidR="00747BE7">
      <w:pPr>
        <w:ind w:firstLine="360"/>
        <w:jc w:val="both"/>
      </w:pPr>
    </w:p>
    <w:p w:rsidRDefault="006642F9" w:rsidP="009A1D42" w:rsidR="006642F9">
      <w:pPr>
        <w:jc w:val="both"/>
      </w:pPr>
      <w:r>
        <w:t>Na nekretninama su upisana slijedeća razlučna prava u korist:</w:t>
      </w:r>
    </w:p>
    <w:p w:rsidRDefault="007E2FDF" w:rsidP="009A1D42" w:rsidR="00DF6CD8">
      <w:pPr>
        <w:jc w:val="both"/>
      </w:pPr>
      <w:r>
        <w:t xml:space="preserve">HRVATSKA BANKA ZA OBNOVU I RAZVITAK, Strossmayerov trg 9, Zagreb, OIB:26702280390 </w:t>
      </w:r>
      <w:r w:rsidR="00DF6CD8">
        <w:t xml:space="preserve">u iznosu od </w:t>
      </w:r>
      <w:r w:rsidR="00DF6CD8" w:rsidRPr="00DF6CD8">
        <w:t>5.416.439,00</w:t>
      </w:r>
      <w:r w:rsidR="00DF6CD8">
        <w:t xml:space="preserve"> kn, </w:t>
      </w:r>
      <w:r w:rsidRPr="007E2FDF">
        <w:t>CREDO BANKA d.d. u steč</w:t>
      </w:r>
      <w:r>
        <w:t xml:space="preserve">aju, Zrinjsko-Frankopanska 58, </w:t>
      </w:r>
      <w:r w:rsidRPr="007E2FDF">
        <w:t>Split, OIB:94141384086</w:t>
      </w:r>
      <w:r w:rsidR="00CE7B64">
        <w:t xml:space="preserve"> </w:t>
      </w:r>
      <w:r>
        <w:t xml:space="preserve">u iznosu od 8.000.000,00 kn, </w:t>
      </w:r>
      <w:r w:rsidRPr="007E2FDF">
        <w:t>dalje je založen podzaložnom vjerovniku HRVATSKOJ BANCI ZA OBNOVU I RAZV</w:t>
      </w:r>
      <w:r w:rsidR="00C5120C">
        <w:t>ITAK,</w:t>
      </w:r>
      <w:r w:rsidRPr="007E2FDF">
        <w:t xml:space="preserve"> </w:t>
      </w:r>
      <w:r w:rsidR="00C5120C">
        <w:t>Strossmayerov trg 9, Zagreb, OIB:2670228039</w:t>
      </w:r>
      <w:r>
        <w:t xml:space="preserve">, HRVATSKA BANKA ZA OBNOVU I RAZVITAK, Strossmayerov trg 9, Zagreb, OIB:26702280390 u iznosu od </w:t>
      </w:r>
      <w:r w:rsidR="00C5120C">
        <w:t>13.5</w:t>
      </w:r>
      <w:r>
        <w:t>00.000,00 kn</w:t>
      </w:r>
      <w:r w:rsidR="00C5120C">
        <w:t xml:space="preserve">, </w:t>
      </w:r>
      <w:r w:rsidR="00C5120C" w:rsidRPr="00C5120C">
        <w:t>HRVATSKA AGENCIJA ZA MALO GOSPODARSTVO</w:t>
      </w:r>
      <w:r w:rsidR="00AD6089">
        <w:t xml:space="preserve"> INOVACIJE</w:t>
      </w:r>
      <w:r w:rsidR="00C5120C">
        <w:t xml:space="preserve"> </w:t>
      </w:r>
      <w:r w:rsidR="00C5120C" w:rsidRPr="00C5120C">
        <w:t>I INVESTICIJE, Prilaz Gjure Deželića 7, Zagreb, OIB:25609559342</w:t>
      </w:r>
      <w:r w:rsidR="00C5120C">
        <w:t xml:space="preserve"> na iznos od 6.750.000,00 kn, </w:t>
      </w:r>
      <w:r w:rsidR="00C5120C" w:rsidRPr="00C5120C">
        <w:t xml:space="preserve">BOSNAPLOD </w:t>
      </w:r>
      <w:r w:rsidR="00C5120C">
        <w:t xml:space="preserve">D.D. ZA PROIZVODNJU I SPOLJNOTRGOVINSKI PROMET </w:t>
      </w:r>
      <w:r w:rsidR="00C5120C" w:rsidRPr="00C5120C">
        <w:t>u stečaju, Bijeljinska 64, Brčko, BIH, Matični/registarski broj:1-866</w:t>
      </w:r>
      <w:r w:rsidR="00C5120C">
        <w:t xml:space="preserve"> za iznos od 381.681.,76 kn.</w:t>
      </w:r>
    </w:p>
    <w:p w:rsidRDefault="00C5120C" w:rsidP="009A1D42" w:rsidR="00C5120C">
      <w:pPr>
        <w:jc w:val="both"/>
      </w:pPr>
    </w:p>
    <w:p w:rsidRDefault="00D15F9F" w:rsidP="003300B9" w:rsidR="00D15F9F">
      <w:pPr>
        <w:jc w:val="both"/>
      </w:pPr>
      <w:r w:rsidRPr="00134CD1">
        <w:t>Utvrđen</w:t>
      </w:r>
      <w:r>
        <w:t xml:space="preserve">a vrijednost nekretnine iznosi </w:t>
      </w:r>
      <w:r w:rsidR="00AF7AA6">
        <w:t>10.737.452,22</w:t>
      </w:r>
      <w:r w:rsidR="003300B9">
        <w:rPr>
          <w:color w:val="FF0000"/>
        </w:rPr>
        <w:t xml:space="preserve"> </w:t>
      </w:r>
      <w:r w:rsidR="003300B9">
        <w:t xml:space="preserve"> </w:t>
      </w:r>
      <w:r w:rsidRPr="00134CD1">
        <w:t>kun</w:t>
      </w:r>
      <w:r w:rsidR="00AF7AA6">
        <w:t>e</w:t>
      </w:r>
      <w:r w:rsidRPr="00134CD1">
        <w:t>.</w:t>
      </w:r>
    </w:p>
    <w:p w:rsidRDefault="00AF7AA6" w:rsidP="003300B9" w:rsidR="00AF7AA6">
      <w:pPr>
        <w:jc w:val="both"/>
      </w:pPr>
      <w:r>
        <w:t>(Nekretnina nije u sustavu PDV-a)</w:t>
      </w:r>
    </w:p>
    <w:p w:rsidRDefault="006642F9" w:rsidP="006642F9" w:rsidR="006642F9">
      <w:pPr>
        <w:jc w:val="both"/>
      </w:pPr>
    </w:p>
    <w:p w:rsidRDefault="009A1D42" w:rsidP="009A1D42" w:rsidR="009A1D42">
      <w:pPr>
        <w:jc w:val="both"/>
      </w:pPr>
      <w:r>
        <w:t>2.</w:t>
      </w:r>
      <w:r>
        <w:tab/>
        <w:t xml:space="preserve">Pokretnine </w:t>
      </w:r>
      <w:r w:rsidR="00C5120C">
        <w:t xml:space="preserve">koje </w:t>
      </w:r>
      <w:r>
        <w:t xml:space="preserve">su trajno vezane uz prethodno navedene nekretnine, a navedene su u </w:t>
      </w:r>
      <w:r w:rsidR="0008753B" w:rsidRPr="0008753B">
        <w:t>Elaborat o procjeni motornih vozila i strojeva napravljen je od strane društva INTELEX d.o.o. iz Osijeka dana 03.12.2014.g. odnosno od strane stalnog sudskog vještaka Dražena J</w:t>
      </w:r>
      <w:r w:rsidR="0008753B">
        <w:t>e</w:t>
      </w:r>
      <w:r w:rsidR="0008753B" w:rsidRPr="0008753B">
        <w:t>đuda.</w:t>
      </w:r>
      <w:r w:rsidR="0008753B">
        <w:t xml:space="preserve"> </w:t>
      </w:r>
      <w:r>
        <w:lastRenderedPageBreak/>
        <w:t xml:space="preserve">Predmetna procjena je sastavni dio ovog zaključka i nalazi se uz njega. Utvrđena vrijednost pokretnina iznosi </w:t>
      </w:r>
      <w:r w:rsidR="0044044A" w:rsidRPr="00AF7AA6">
        <w:t>6</w:t>
      </w:r>
      <w:r w:rsidR="00D35B32" w:rsidRPr="00AF7AA6">
        <w:t>.</w:t>
      </w:r>
      <w:r w:rsidR="001A2967" w:rsidRPr="00AF7AA6">
        <w:t>757</w:t>
      </w:r>
      <w:r w:rsidR="0044044A" w:rsidRPr="00AF7AA6">
        <w:t>.</w:t>
      </w:r>
      <w:r w:rsidR="001A2967" w:rsidRPr="00AF7AA6">
        <w:t>136</w:t>
      </w:r>
      <w:r w:rsidR="0044044A" w:rsidRPr="00AF7AA6">
        <w:t>,</w:t>
      </w:r>
      <w:r w:rsidR="001A2967" w:rsidRPr="00AF7AA6">
        <w:t>1</w:t>
      </w:r>
      <w:r w:rsidR="0044044A" w:rsidRPr="00AF7AA6">
        <w:t>1</w:t>
      </w:r>
      <w:r w:rsidR="00D35B32" w:rsidRPr="00AF7AA6">
        <w:t xml:space="preserve"> </w:t>
      </w:r>
      <w:r w:rsidRPr="00AF7AA6">
        <w:t>kuna. (</w:t>
      </w:r>
      <w:r w:rsidR="0044044A" w:rsidRPr="00AF7AA6">
        <w:t>s</w:t>
      </w:r>
      <w:r w:rsidRPr="00AF7AA6">
        <w:t xml:space="preserve"> PDV-</w:t>
      </w:r>
      <w:r w:rsidR="0044044A" w:rsidRPr="00AF7AA6">
        <w:t>om</w:t>
      </w:r>
      <w:r w:rsidRPr="00AF7AA6">
        <w:t>)</w:t>
      </w:r>
    </w:p>
    <w:p w:rsidRDefault="001A54D5" w:rsidP="009A1D42" w:rsidR="001A54D5">
      <w:pPr>
        <w:jc w:val="both"/>
      </w:pPr>
    </w:p>
    <w:p w:rsidRDefault="001A54D5" w:rsidP="009A1D42" w:rsidR="001A54D5">
      <w:pPr>
        <w:jc w:val="both"/>
      </w:pPr>
    </w:p>
    <w:p w:rsidRDefault="001A54D5" w:rsidP="009A1D42" w:rsidR="001A54D5">
      <w:pPr>
        <w:jc w:val="both"/>
      </w:pPr>
    </w:p>
    <w:p w:rsidRDefault="00404715" w:rsidP="00404715" w:rsidR="00404715">
      <w:pPr>
        <w:rPr>
          <w:lang w:val="pl-PL"/>
        </w:rPr>
      </w:pPr>
      <w:r>
        <w:rPr>
          <w:lang w:val="pl-PL"/>
        </w:rPr>
        <w:t>Popis pokretnina</w:t>
      </w:r>
    </w:p>
    <w:p w:rsidRDefault="00404715" w:rsidP="00404715" w:rsidR="00404715">
      <w:pPr>
        <w:rPr>
          <w:lang w:val="pl-PL"/>
        </w:rPr>
      </w:pPr>
    </w:p>
    <w:tbl>
      <w:tblPr>
        <w:tblW w:type="dxa" w:w="9371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40"/>
        <w:gridCol w:w="3911"/>
        <w:gridCol w:w="1134"/>
        <w:gridCol w:w="2410"/>
        <w:gridCol w:w="1276"/>
      </w:tblGrid>
      <w:tr w:rsidTr="00404715" w:rsidR="00404715" w:rsidRPr="005909C0">
        <w:trPr>
          <w:cantSplit/>
          <w:trHeight w:val="765"/>
        </w:trPr>
        <w:tc>
          <w:tcPr>
            <w:tcW w:type="dxa" w:w="640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jc w:val="center"/>
              <w:rPr>
                <w:b/>
                <w:bCs/>
                <w:sz w:val="20"/>
                <w:szCs w:val="20"/>
              </w:rPr>
            </w:pPr>
            <w:r w:rsidRPr="005909C0">
              <w:rPr>
                <w:b/>
                <w:bCs/>
                <w:sz w:val="20"/>
                <w:szCs w:val="20"/>
              </w:rPr>
              <w:t>R. Br.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jc w:val="center"/>
              <w:rPr>
                <w:b/>
                <w:bCs/>
                <w:sz w:val="20"/>
                <w:szCs w:val="20"/>
              </w:rPr>
            </w:pPr>
            <w:r w:rsidRPr="005909C0">
              <w:rPr>
                <w:b/>
                <w:bCs/>
                <w:sz w:val="20"/>
                <w:szCs w:val="20"/>
              </w:rPr>
              <w:t>PREDMET RAZLUČNOG PRAVA</w:t>
            </w:r>
          </w:p>
        </w:tc>
        <w:tc>
          <w:tcPr>
            <w:tcW w:type="dxa" w:w="1134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jc w:val="center"/>
              <w:rPr>
                <w:b/>
                <w:bCs/>
                <w:sz w:val="20"/>
                <w:szCs w:val="20"/>
              </w:rPr>
            </w:pPr>
            <w:r w:rsidRPr="005909C0">
              <w:rPr>
                <w:b/>
                <w:bCs/>
                <w:sz w:val="20"/>
                <w:szCs w:val="20"/>
              </w:rPr>
              <w:t>PROCJENA</w:t>
            </w:r>
          </w:p>
        </w:tc>
        <w:tc>
          <w:tcPr>
            <w:tcW w:type="dxa" w:w="2410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jc w:val="center"/>
              <w:rPr>
                <w:b/>
                <w:bCs/>
                <w:sz w:val="20"/>
                <w:szCs w:val="20"/>
              </w:rPr>
            </w:pPr>
            <w:r w:rsidRPr="005909C0">
              <w:rPr>
                <w:b/>
                <w:bCs/>
                <w:sz w:val="20"/>
                <w:szCs w:val="20"/>
              </w:rPr>
              <w:t>RAZLUČNI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jc w:val="center"/>
              <w:rPr>
                <w:b/>
                <w:bCs/>
                <w:sz w:val="20"/>
                <w:szCs w:val="20"/>
              </w:rPr>
            </w:pPr>
            <w:r w:rsidRPr="005909C0">
              <w:rPr>
                <w:b/>
                <w:bCs/>
                <w:sz w:val="20"/>
                <w:szCs w:val="20"/>
              </w:rPr>
              <w:t>NAPOMENA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PETELJKARA ENGLER GMBH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HABOR od 30.10.2012.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3. HRVATSAK AGENCIJA ZA MALO GOSPODARSTVO od 26.06.2013.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ELEVATOR SA SPREMNIKOM ZA PRANJE EFA SR.BR. 453,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85.000,00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DOZATOR IZBIJAČA KOŠTICA EFA SR.BR. 484,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42.000,00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IZBIJAČICA KOŠTICA EFA SR.BR. 463, C-10151501,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750.000,00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POKRETNA TRAKA 5m EFA SR.BR. 455,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42.000,00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ELEVATOR ZA PUNILICU FBL, FL 04,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OKRETNI STOL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VIBRACIONA PUNILICA S PRIPADAJUĆOM OPREMOM FBL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444.500,00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PUMPA BRONZONI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35.000,00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PUMPA SE NALAZI DEMNTIRANA U KATLOVNICI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ZATVARAČICA POKLOPACA FBL 1322 FL 200,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275.000,00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PODIZAČ POKLOPACA FBL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35.000,00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ZATVARAČICA LIMENKI EFA SR.BR. 458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47.500,00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KOMPRESOR ZRAKA ATLAS COPCO, 2004., model: GA7, serijski broj:AII151995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PASTERIZATOR EFA SR.BR. 460 A/B,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720.000,00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OKRETNI STOL FBL SR.BR. 236,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15.000,00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DISK ZA PUNJENJE, MOD. FL-01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TUNEL ZA PARENJE STAKLA FBL SR.BR. 370 FL 92,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48.600,00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ZRAČNI TUŠ, MODEL FL-92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PUNILICA CARLO MIGLIAVACCA SR.BR. 3693,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154.000,00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LINIJSKA PUNILICA MODEL DUPLEX 150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ZATVARAČICA FBL SR.BR. 1283,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103.000,00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ZATVARAČICA MODEL FL-200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PASTERIZATOR FBL SR.BR. 103, FL 10, 2005.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16.06.2006.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570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ETIKETIRKA S PRIPADAJUĆOM POKRETNOM TRAKOM NEWTEC LABELLING, LINX 285, 477,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65.450,00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5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POKRETNA TRAKA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24.10.2007.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PRETKUHAČ S LIFTOM I KONSTRUKCIJOM GHIZZONI SR.BR. 203940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111.650,00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26A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PRETKUHAČ S LIFTOM I KONSTRUKCIJO 1343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pStyle w:val="Default"/>
              <w:jc w:val="right"/>
              <w:rPr>
                <w:color w:val="auto"/>
              </w:rPr>
            </w:pPr>
            <w:r w:rsidRPr="005909C0">
              <w:rPr>
                <w:color w:val="auto"/>
                <w:sz w:val="20"/>
                <w:szCs w:val="20"/>
              </w:rPr>
              <w:t xml:space="preserve">111.650,00 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KUHAČ GHIZZONI SR.BR. 2039-60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277.750,00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27A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KUHAČ 1343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pStyle w:val="Default"/>
              <w:jc w:val="right"/>
              <w:rPr>
                <w:color w:val="auto"/>
              </w:rPr>
            </w:pPr>
            <w:r w:rsidRPr="005909C0">
              <w:rPr>
                <w:color w:val="auto"/>
                <w:sz w:val="20"/>
                <w:szCs w:val="20"/>
              </w:rPr>
              <w:t xml:space="preserve">277.750,00 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PEKTINSKA STANICA GHIZZONI, 203920,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154.000,00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PASIRKA EFA, 451,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15.000,00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DROBILICA ZAMRZNUTE SIROVINE GHIZZONI, 203910,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42.500,00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HOLDING TANK ZA GOTOV PROIZVOD GHIZZONI, 2039110, 2004.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64.200,00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PUMPA I SPREMNIK ZA ISPUŠTANJE KONDENZATA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48.000,00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24.03.2005.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RH MINISTARSTVO FINANCIJA od 16.06.2006.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PAKIRNICA ZA OMATANJE PALETA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30.10.2012.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HRVATSAK AGENCIJA ZA MALO GOSPODARSTVO od 26.06.2013.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GLAVNI KOTAO S PLAMENIKOM, 2004., SERIJSKI BROJ 4153, model: ORO 4 SA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451.750,00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16.06.2006.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630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NAPOJNI REZERVAR S TERMIČKOM I KEMIJSKOM PRIPREMOM VODE, 2004., TPK OROSLAVJE, tvornički broj 3399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74.750,00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RASHLADNI SUSTAV S PUMPAMA I TORNJEM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118.300,00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RH MINISTARSTVO FINANCIJA od 16.06.2006.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STROJ ZA TERMOFOLIJU, NF 640, 2007.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TA, VOLVO FH 440, Tegljač, 324 kWh, 2007., CVH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129.768,89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PRIKLJUČNO VOZILO, SCHWARZMULLER SPA 3E, Hladnjača s agregatom, 27,3t, CVH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100.630,00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VAGA 100kg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VAGA 500kg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 S LADIČAROM, SMEĐI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STOL ZA SASTANKE, SMEĐI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FOTELJA,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ORMAR, SMEĐI, SREDNJE VELIČINE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ORMAR, SMEĐI, MALI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STOLIĆ ZA RAČUNALO, SMEĐI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TELEFON FIKSNI, ADVANCED PANASONIC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 S LADIČAROM, SVIJETLO DRVO SA SIVIM KUTOM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STOL, SVIJETLO DRVO SA SIVIM KUTOM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ORMAR, SVIJETLO SMEĐI, SREDNJE VELIČINE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FOTELJA,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PLAVA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VJEŠALICA ZA JAKNE,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MONITOR, SAMSUNG, CRNI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TIPKOVNICA, CRNA I SIVA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KOMPJUTERSKO KUČIŠTE, TEAC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lastRenderedPageBreak/>
              <w:t>63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PISAČ ZA STIKERE, ZM 400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STOL, SVIJETLO SMEĐI SA SIVIM KUTOM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FOTELJA,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STOL, CRNO-SMEĐI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PLAVA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69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ORMAR, SVIJETLO SMEĐI, SREDNJE VELIČINE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LADIČAR, MALI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HP PRINTER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FIKSNI TELEFON, ADVANCED PANASONIC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MONITOR, AOC, CRNI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TIPKOVNICA, EFIKS-THC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KOMPJUTERSKO KUČIŠTE, VENTO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KOMODA, SMEĐA S ORMARIĆIMA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RADNI STOL, SMEĐE-CRNI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STOL, STAKLENI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TIPKOVNICA, MS, SIVA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GARDEROBNI METALNI ORMARIĆ, PRIMAT LD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VJEŠALICA ZA JAKNE,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KLUPA, SMEĐE-SIVA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GARDEROBNI METALNI ORMARIĆ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5.500,00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22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KLUPA, SMEĐE-SIVA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PULT NA PORTI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FIKSNI TELEFON, PANASONIC KX-DT343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MONITOR HYUNDAI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TIPKOVNICA, SIVA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KUHINJA, BIJELA S APARATIMA I HLADNJAKOM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STOL, CRNO-SMEĐI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STOLICA, SMEĐA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STOL, SIVO-CRNI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KOMODA, SIVO-PLAVA S ORMARIĆIMA I LADICOM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FOTELJA,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99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FOTELJA, CRNA, MALA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KOMODA, SIVO-PLAVA, POLA LADICE, POLA PRAZNO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SUDOPER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102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STALAŽE, SIVE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103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HLADNJAK, WHIRPOOL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104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STALAŽA S ORMARIĆEM, SIVA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105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FIKSNI TELEFON, PANASONIC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lastRenderedPageBreak/>
              <w:t>106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ORMAR, SIVI, SREDNJE VELIČINE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107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UREDSKI STOL, SMEĐE-SIVI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108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UREDSKA STOLICA, CRNA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109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GARDEROBNI ORMAR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110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RADNI STOL, SIVO-CRNI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111</w:t>
            </w:r>
          </w:p>
        </w:tc>
        <w:tc>
          <w:tcPr>
            <w:tcW w:type="dxa" w:w="3911"/>
            <w:shd w:fill="auto" w:color="auto" w:val="clear"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PLASTIČNE GAJBE (NEKE SU OŠTEĆENE)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2.000,00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  <w:hideMark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 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2000 KOMADA</w:t>
            </w: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113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LINX ING JET PISAČ 7300 SPECTRUM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4.430,00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30.10.2012.</w:t>
            </w:r>
          </w:p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2. HRVATSAK AGENCIJA ZA MALO GOSPODARSTVO od 26.06.2013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114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STROJ ZA PRANJE-ECOLAB, S2015K, 2004g.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1.550,00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115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MLIN ZA VOĆE, EFA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7.500,00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116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TRGOVAČKA NAGIBNA VAGA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117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STOLIĆ OD PROCROMA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118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KUTNI STOLIĆ OD PROKROMA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350,00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119</w:t>
            </w: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STOLIĆ ZA VAGU S KAMENOM PLOČOM, 90-62-75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400,00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  <w:r w:rsidRPr="005909C0">
              <w:rPr>
                <w:b/>
                <w:bCs/>
                <w:sz w:val="20"/>
                <w:szCs w:val="20"/>
              </w:rPr>
              <w:t>UKUPNO: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b/>
                <w:sz w:val="20"/>
                <w:szCs w:val="20"/>
              </w:rPr>
            </w:pPr>
            <w:r w:rsidRPr="005909C0">
              <w:rPr>
                <w:b/>
                <w:sz w:val="20"/>
                <w:szCs w:val="20"/>
              </w:rPr>
              <w:fldChar w:fldCharType="begin"/>
            </w:r>
            <w:r w:rsidRPr="005909C0">
              <w:rPr>
                <w:b/>
                <w:sz w:val="20"/>
                <w:szCs w:val="20"/>
              </w:rPr>
              <w:instrText xml:space="preserve"> =SUM(ABOVE) \# "#.##0,00" </w:instrText>
            </w:r>
            <w:r w:rsidRPr="005909C0">
              <w:rPr>
                <w:b/>
                <w:sz w:val="20"/>
                <w:szCs w:val="20"/>
              </w:rPr>
              <w:fldChar w:fldCharType="separate"/>
            </w:r>
            <w:r w:rsidRPr="005909C0">
              <w:rPr>
                <w:b/>
                <w:noProof/>
                <w:sz w:val="20"/>
                <w:szCs w:val="20"/>
              </w:rPr>
              <w:t>5.405.708,89</w:t>
            </w:r>
            <w:r w:rsidRPr="005909C0">
              <w:rPr>
                <w:b/>
                <w:sz w:val="20"/>
                <w:szCs w:val="20"/>
              </w:rPr>
              <w:fldChar w:fldCharType="end"/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PDV-e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1.351.427,22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  <w:tr w:rsidTr="00404715" w:rsidR="00404715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  <w:tc>
          <w:tcPr>
            <w:tcW w:type="dxa" w:w="3911"/>
            <w:shd w:fill="auto" w:color="auto" w:val="clear"/>
            <w:vAlign w:val="center"/>
          </w:tcPr>
          <w:p w:rsidRDefault="00404715" w:rsidP="001530B5" w:rsidR="00404715" w:rsidRPr="005909C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UKUPNO SA PDV-m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6.757.136,11</w:t>
            </w:r>
          </w:p>
        </w:tc>
        <w:tc>
          <w:tcPr>
            <w:tcW w:type="dxa" w:w="2410"/>
            <w:shd w:fill="auto" w:color="auto" w:val="clear"/>
            <w:noWrap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  <w:tc>
          <w:tcPr>
            <w:tcW w:type="dxa" w:w="1276"/>
            <w:vAlign w:val="center"/>
          </w:tcPr>
          <w:p w:rsidRDefault="00404715" w:rsidP="001530B5" w:rsidR="00404715" w:rsidRPr="005909C0">
            <w:pPr>
              <w:rPr>
                <w:sz w:val="20"/>
                <w:szCs w:val="20"/>
              </w:rPr>
            </w:pPr>
          </w:p>
        </w:tc>
      </w:tr>
    </w:tbl>
    <w:p w:rsidRDefault="00404715" w:rsidP="00404715" w:rsidR="00404715">
      <w:pPr>
        <w:ind w:firstLine="1"/>
        <w:rPr>
          <w:lang w:val="pl-PL"/>
        </w:rPr>
      </w:pPr>
    </w:p>
    <w:p w:rsidRDefault="00404715" w:rsidP="00404715" w:rsidR="00404715">
      <w:pPr>
        <w:ind w:firstLine="1"/>
        <w:rPr>
          <w:lang w:val="pl-PL"/>
        </w:rPr>
      </w:pPr>
    </w:p>
    <w:p w:rsidRDefault="001A54D5" w:rsidP="009A1D42" w:rsidR="001A54D5" w:rsidRPr="00AF7AA6">
      <w:pPr>
        <w:jc w:val="both"/>
      </w:pPr>
    </w:p>
    <w:p w:rsidRDefault="009A1D42" w:rsidP="009A1D42" w:rsidR="009A1D42" w:rsidRPr="00AF7AA6">
      <w:pPr>
        <w:jc w:val="both"/>
      </w:pPr>
    </w:p>
    <w:p w:rsidRDefault="009A1D42" w:rsidP="0057296D" w:rsidR="0057296D">
      <w:pPr>
        <w:jc w:val="both"/>
      </w:pPr>
      <w:r>
        <w:t xml:space="preserve">Na pokretninama pod zalogom upisana </w:t>
      </w:r>
      <w:r w:rsidR="00404715">
        <w:t xml:space="preserve">su </w:t>
      </w:r>
      <w:r>
        <w:t xml:space="preserve">razlučna prava za korist </w:t>
      </w:r>
      <w:r w:rsidR="00B92B43" w:rsidRPr="00B92B43">
        <w:t>HRVATSKA BANKA ZA OBNOVU I RAZVITAK, Strossmayerov trg 9, Zagreb, OIB:26702280390</w:t>
      </w:r>
      <w:r w:rsidR="00B92B43">
        <w:t>,</w:t>
      </w:r>
      <w:r w:rsidR="00670425" w:rsidRPr="00670425">
        <w:t xml:space="preserve"> </w:t>
      </w:r>
      <w:r w:rsidR="00670425">
        <w:t>temeljem sporazuma o zasnivanju založnog prava na pokretninama radi osiguranja novčane tražbine od 24.03.2005.</w:t>
      </w:r>
      <w:r w:rsidR="005B0674">
        <w:t xml:space="preserve"> OU-578/2005, </w:t>
      </w:r>
    </w:p>
    <w:p w:rsidRDefault="0057296D" w:rsidP="0057296D" w:rsidR="0057296D">
      <w:pPr>
        <w:jc w:val="both"/>
      </w:pPr>
      <w:r>
        <w:t>-</w:t>
      </w:r>
      <w:r w:rsidR="005B0674">
        <w:t>zapisnika o pljenidbenom popisu pokretnina od 24.03.2005. OU-578/2005-2 ,</w:t>
      </w:r>
    </w:p>
    <w:p w:rsidRDefault="0057296D" w:rsidP="0057296D" w:rsidR="0057296D">
      <w:pPr>
        <w:jc w:val="both"/>
      </w:pPr>
      <w:r>
        <w:t xml:space="preserve"> s</w:t>
      </w:r>
      <w:r w:rsidR="00670425">
        <w:t>porazum</w:t>
      </w:r>
      <w:r>
        <w:t xml:space="preserve">a </w:t>
      </w:r>
      <w:r w:rsidR="00670425">
        <w:t xml:space="preserve"> radi osiguranja novčane tražbine na nekretninama i pokretninama</w:t>
      </w:r>
      <w:r w:rsidR="005B0674">
        <w:t xml:space="preserve"> Ov-12964/08</w:t>
      </w:r>
    </w:p>
    <w:p w:rsidRDefault="0057296D" w:rsidP="0057296D" w:rsidR="0057296D">
      <w:pPr>
        <w:jc w:val="both"/>
      </w:pPr>
      <w:r>
        <w:t xml:space="preserve">- </w:t>
      </w:r>
      <w:r w:rsidRPr="00C1508C">
        <w:t xml:space="preserve">Zaključak Financijske agencije, upisničko mjesto Osijek, </w:t>
      </w:r>
      <w:r w:rsidRPr="00F85A3C">
        <w:t>Lorenza Jägera 1-3</w:t>
      </w:r>
      <w:r>
        <w:t xml:space="preserve">, </w:t>
      </w:r>
      <w:r w:rsidRPr="00F74004">
        <w:t>Osijek</w:t>
      </w:r>
      <w:r>
        <w:t xml:space="preserve">, na temelju zaključka </w:t>
      </w:r>
      <w:r w:rsidRPr="00C1508C">
        <w:t>o glavnom upisu broj 33650-336/08 od 27.01.2009.g.</w:t>
      </w:r>
      <w:r>
        <w:t>o provedenom upisu</w:t>
      </w:r>
    </w:p>
    <w:p w:rsidRDefault="005B0674" w:rsidP="00670425" w:rsidR="00670425">
      <w:pPr>
        <w:jc w:val="both"/>
      </w:pPr>
      <w:r>
        <w:t xml:space="preserve"> i sporazum</w:t>
      </w:r>
      <w:r w:rsidR="0057296D">
        <w:t>u</w:t>
      </w:r>
      <w:r>
        <w:t xml:space="preserve"> o zasnivanju založnog prava na nekretninama i pokretninama od 15.10.2012. Ov-3051/2012</w:t>
      </w:r>
    </w:p>
    <w:p w:rsidRDefault="00670425" w:rsidP="00670425" w:rsidR="00670425">
      <w:pPr>
        <w:jc w:val="both"/>
      </w:pPr>
      <w:r>
        <w:t xml:space="preserve">- </w:t>
      </w:r>
      <w:r w:rsidRPr="00220A01">
        <w:t xml:space="preserve">Zaključak </w:t>
      </w:r>
      <w:r w:rsidRPr="00C1508C">
        <w:t>Financijske agencije</w:t>
      </w:r>
      <w:r>
        <w:t xml:space="preserve">, upisničko mjesto Zagreb, </w:t>
      </w:r>
      <w:r w:rsidRPr="00F85A3C">
        <w:t>Šoštarićeva 2</w:t>
      </w:r>
      <w:r>
        <w:t>, Zagreb, glavni upis u uložak glavne knjige br.</w:t>
      </w:r>
      <w:r w:rsidRPr="00220A01">
        <w:t xml:space="preserve"> 9620-301/12 od 30.10.2012.g.</w:t>
      </w:r>
      <w:r w:rsidR="00F9655A">
        <w:t xml:space="preserve"> o provedenom upisu</w:t>
      </w:r>
    </w:p>
    <w:p w:rsidRDefault="00F9655A" w:rsidP="00670425" w:rsidR="00F9655A">
      <w:pPr>
        <w:jc w:val="both"/>
      </w:pPr>
    </w:p>
    <w:p w:rsidRDefault="00B92B43" w:rsidP="009A1D42" w:rsidR="00670425">
      <w:pPr>
        <w:jc w:val="both"/>
      </w:pPr>
      <w:r w:rsidRPr="00B92B43">
        <w:t xml:space="preserve"> REPUBLIKA HRVATSKA, MINISTARSTVO FINANCIJA, OIB:18683136487</w:t>
      </w:r>
      <w:r w:rsidR="00670425">
        <w:t xml:space="preserve"> temeljem sporazuma radi osiguranja novčane tražbine zasnivanjem založnog prava na nekretninama i pokretninama od 16.06.2006. godine i dodatka sporazuma od 18.09.2006. godine i sporazuma o zasnivanju založnog prava na nekretninama i pokretninama od 24.10.2007. godine</w:t>
      </w:r>
    </w:p>
    <w:p w:rsidRDefault="00F9655A" w:rsidP="009A1D42" w:rsidR="00F9655A">
      <w:pPr>
        <w:jc w:val="both"/>
      </w:pPr>
    </w:p>
    <w:p w:rsidRDefault="00B92B43" w:rsidP="00670425" w:rsidR="00F9655A">
      <w:pPr>
        <w:jc w:val="both"/>
      </w:pPr>
      <w:r>
        <w:t xml:space="preserve"> i </w:t>
      </w:r>
      <w:r w:rsidRPr="00B92B43">
        <w:t>HRVATSKA AGENCIJA ZA MALO GOSPODARSTVO, INOVACIJE I INVESTICIJE, Prilaz Gjure Deželića 7, Zagreb, OIB:25609559342</w:t>
      </w:r>
      <w:r w:rsidR="009A1D42">
        <w:t>.</w:t>
      </w:r>
      <w:r w:rsidR="005B0674">
        <w:t xml:space="preserve"> Temeljem </w:t>
      </w:r>
      <w:r w:rsidR="00670425" w:rsidRPr="00670425">
        <w:t xml:space="preserve"> </w:t>
      </w:r>
      <w:r w:rsidR="005B0674">
        <w:t>sporazuma radi osiguranja novčane tražbine</w:t>
      </w:r>
      <w:r w:rsidR="0057296D">
        <w:t xml:space="preserve"> zasnivanjem založnog prava</w:t>
      </w:r>
      <w:r w:rsidR="005B0674">
        <w:t xml:space="preserve"> na nekretninama i pokretninama Ov-</w:t>
      </w:r>
      <w:r w:rsidR="00F9655A">
        <w:t>8134/13</w:t>
      </w:r>
    </w:p>
    <w:p w:rsidRDefault="0057296D" w:rsidP="00670425" w:rsidR="00670425">
      <w:pPr>
        <w:jc w:val="both"/>
      </w:pPr>
      <w:r>
        <w:lastRenderedPageBreak/>
        <w:t>-</w:t>
      </w:r>
      <w:r w:rsidR="00670425" w:rsidRPr="00016A82">
        <w:t xml:space="preserve">Zaključak </w:t>
      </w:r>
      <w:r w:rsidR="00670425" w:rsidRPr="00C1508C">
        <w:t>Financijske agencije</w:t>
      </w:r>
      <w:r w:rsidR="00670425">
        <w:t>, upisničko mjesto Našice,</w:t>
      </w:r>
      <w:r w:rsidR="00670425" w:rsidRPr="00970661">
        <w:t xml:space="preserve"> J.J. Strosmayera 3</w:t>
      </w:r>
      <w:r w:rsidR="00670425">
        <w:t>, Našice, glavni upis u uložak glavne knjige</w:t>
      </w:r>
      <w:r w:rsidR="00670425" w:rsidRPr="00016A82">
        <w:t xml:space="preserve"> b</w:t>
      </w:r>
      <w:r w:rsidR="00670425">
        <w:t>r. 4028-332/13 od 26.06.2013.g.</w:t>
      </w:r>
      <w:r w:rsidR="00F9655A">
        <w:t>o provedenom upisu</w:t>
      </w:r>
    </w:p>
    <w:p w:rsidRDefault="00670425" w:rsidP="00670425" w:rsidR="00670425">
      <w:pPr>
        <w:jc w:val="both"/>
      </w:pPr>
    </w:p>
    <w:p w:rsidRDefault="009A1D42" w:rsidP="00BA3F1C" w:rsidR="009A1D42">
      <w:pPr>
        <w:jc w:val="both"/>
      </w:pPr>
    </w:p>
    <w:p w:rsidRDefault="009A1D42" w:rsidP="00BA3F1C" w:rsidR="009A1D42">
      <w:pPr>
        <w:jc w:val="both"/>
      </w:pPr>
      <w:r w:rsidRPr="009A1D42">
        <w:t xml:space="preserve">II   Utvrđena vrijednost nekretnina i pokretnina iz točke I. ovog Zaključka iznosi </w:t>
      </w:r>
      <w:r w:rsidR="0044044A" w:rsidRPr="00AF7AA6">
        <w:t>1</w:t>
      </w:r>
      <w:r w:rsidR="00AF7AA6" w:rsidRPr="00AF7AA6">
        <w:t>7</w:t>
      </w:r>
      <w:r w:rsidR="0044044A" w:rsidRPr="00AF7AA6">
        <w:t>.</w:t>
      </w:r>
      <w:r w:rsidR="00AF7AA6" w:rsidRPr="00AF7AA6">
        <w:t>494.588,33</w:t>
      </w:r>
      <w:r w:rsidRPr="00AF7AA6">
        <w:t xml:space="preserve"> kn. </w:t>
      </w:r>
    </w:p>
    <w:p w:rsidRDefault="004D3FC0" w:rsidP="00BA3F1C" w:rsidR="004D3FC0" w:rsidRPr="00AF7AA6">
      <w:pPr>
        <w:jc w:val="both"/>
      </w:pPr>
    </w:p>
    <w:p w:rsidRDefault="00BA3F1C" w:rsidP="00BA3F1C" w:rsidR="00BA3F1C">
      <w:pPr>
        <w:jc w:val="both"/>
      </w:pPr>
      <w:r>
        <w:t>III</w:t>
      </w:r>
      <w:r>
        <w:tab/>
        <w:t>NAČIN PRODAJE:</w:t>
      </w:r>
    </w:p>
    <w:p w:rsidRDefault="00B47550" w:rsidP="00BA3F1C" w:rsidR="00BA3F1C">
      <w:pPr>
        <w:jc w:val="both"/>
      </w:pPr>
      <w:r>
        <w:t>Nekretnine</w:t>
      </w:r>
      <w:r w:rsidR="009A1D42">
        <w:t xml:space="preserve"> i pokretnine </w:t>
      </w:r>
      <w:r w:rsidR="00BA3F1C">
        <w:t>iz točke I ovog zaključka prodavat će se u stečajnom postupku usmenom javnom dražbom</w:t>
      </w:r>
      <w:r w:rsidR="008D3065">
        <w:t>, kao cjelina</w:t>
      </w:r>
      <w:r w:rsidR="00BA3F1C">
        <w:t>.</w:t>
      </w:r>
    </w:p>
    <w:p w:rsidRDefault="00DD2B45" w:rsidP="00BA3F1C" w:rsidR="00BE3923">
      <w:pPr>
        <w:jc w:val="both"/>
      </w:pPr>
      <w:r>
        <w:t xml:space="preserve">Drugo </w:t>
      </w:r>
      <w:r w:rsidR="00BA3F1C" w:rsidRPr="00BE3923">
        <w:t xml:space="preserve">Ročište za prodaju usmenom javnom dražbom održat će se pred stečajnim sucem u zgradi Trgovačkog suda u Zagrebu, soba br. </w:t>
      </w:r>
      <w:r w:rsidR="00B77DE6" w:rsidRPr="00BE3923">
        <w:t>82</w:t>
      </w:r>
      <w:r w:rsidR="00BA3F1C" w:rsidRPr="00BE3923">
        <w:t xml:space="preserve">/II, </w:t>
      </w:r>
    </w:p>
    <w:p w:rsidRDefault="00BE3923" w:rsidP="00BA3F1C" w:rsidR="00BE3923">
      <w:pPr>
        <w:jc w:val="both"/>
      </w:pPr>
    </w:p>
    <w:p w:rsidRDefault="00BA3F1C" w:rsidP="00BA3F1C" w:rsidR="00BA3F1C" w:rsidRPr="00BD5681">
      <w:pPr>
        <w:jc w:val="both"/>
        <w:rPr>
          <w:b/>
          <w:u w:val="single"/>
        </w:rPr>
      </w:pPr>
      <w:r w:rsidRPr="00BD5681">
        <w:rPr>
          <w:b/>
        </w:rPr>
        <w:t>dana</w:t>
      </w:r>
      <w:r w:rsidR="00BE3923" w:rsidRPr="00BD5681">
        <w:rPr>
          <w:b/>
        </w:rPr>
        <w:t xml:space="preserve">: </w:t>
      </w:r>
      <w:r w:rsidR="00DD2B45">
        <w:rPr>
          <w:b/>
        </w:rPr>
        <w:t>11</w:t>
      </w:r>
      <w:r w:rsidR="005A0F22" w:rsidRPr="00BD5681">
        <w:rPr>
          <w:b/>
          <w:u w:val="single"/>
        </w:rPr>
        <w:t>.</w:t>
      </w:r>
      <w:r w:rsidR="00DD2B45">
        <w:rPr>
          <w:b/>
          <w:u w:val="single"/>
        </w:rPr>
        <w:t xml:space="preserve"> svibnja</w:t>
      </w:r>
      <w:r w:rsidR="00B62B9E" w:rsidRPr="00BD5681">
        <w:rPr>
          <w:b/>
          <w:u w:val="single"/>
        </w:rPr>
        <w:t xml:space="preserve"> </w:t>
      </w:r>
      <w:r w:rsidRPr="00BD5681">
        <w:rPr>
          <w:b/>
          <w:u w:val="single"/>
        </w:rPr>
        <w:t>201</w:t>
      </w:r>
      <w:r w:rsidR="00297192" w:rsidRPr="00BD5681">
        <w:rPr>
          <w:b/>
          <w:u w:val="single"/>
        </w:rPr>
        <w:t>7</w:t>
      </w:r>
      <w:r w:rsidRPr="00BD5681">
        <w:rPr>
          <w:b/>
          <w:u w:val="single"/>
        </w:rPr>
        <w:t xml:space="preserve">. u </w:t>
      </w:r>
      <w:r w:rsidR="00DD2B45">
        <w:rPr>
          <w:b/>
          <w:u w:val="single"/>
        </w:rPr>
        <w:t>9,30</w:t>
      </w:r>
      <w:r w:rsidRPr="00BD5681">
        <w:rPr>
          <w:b/>
          <w:u w:val="single"/>
        </w:rPr>
        <w:t xml:space="preserve"> sati</w:t>
      </w:r>
    </w:p>
    <w:p w:rsidRDefault="00BE3923" w:rsidP="00BA3F1C" w:rsidR="00BE3923">
      <w:pPr>
        <w:jc w:val="both"/>
        <w:rPr>
          <w:b/>
          <w:u w:val="single"/>
        </w:rPr>
      </w:pPr>
    </w:p>
    <w:p w:rsidRDefault="00BE3923" w:rsidP="00BA3F1C" w:rsidR="00BE3923" w:rsidRPr="00BE3923">
      <w:pPr>
        <w:jc w:val="both"/>
        <w:rPr>
          <w:b/>
          <w:u w:val="single"/>
        </w:rPr>
      </w:pPr>
    </w:p>
    <w:p w:rsidRDefault="00BA3F1C" w:rsidP="00BA3F1C" w:rsidR="00BA3F1C">
      <w:pPr>
        <w:jc w:val="both"/>
      </w:pPr>
      <w:r>
        <w:t>Ročište će se održati i ako na njemu sudjeluje samo jedan ponuditelj.</w:t>
      </w:r>
    </w:p>
    <w:p w:rsidRDefault="00BA3F1C" w:rsidP="00BA3F1C" w:rsidR="00BA3F1C" w:rsidRPr="00640990">
      <w:pPr>
        <w:jc w:val="both"/>
      </w:pPr>
      <w:r>
        <w:t xml:space="preserve">IV </w:t>
      </w:r>
      <w:r w:rsidR="009A1D42">
        <w:tab/>
      </w:r>
      <w:r>
        <w:t>Ovaj zaključak o prodaji objavit će se na</w:t>
      </w:r>
      <w:r w:rsidR="00D96E2C">
        <w:t xml:space="preserve"> E</w:t>
      </w:r>
      <w:r>
        <w:t xml:space="preserve"> oglasnoj ploči</w:t>
      </w:r>
      <w:r w:rsidR="00D96E2C">
        <w:t xml:space="preserve">. Stečajni upravitelj objavit će prodaju u </w:t>
      </w:r>
      <w:r>
        <w:t>očevidniku Hrvatske gospodarske komore.</w:t>
      </w:r>
    </w:p>
    <w:p w:rsidRDefault="00BA3F1C" w:rsidP="00BA3F1C" w:rsidR="00BA3F1C">
      <w:pPr>
        <w:jc w:val="both"/>
      </w:pPr>
      <w:r>
        <w:t>V</w:t>
      </w:r>
      <w:r>
        <w:tab/>
        <w:t>Rok od objave zaključka o prodaji nekretnin</w:t>
      </w:r>
      <w:r w:rsidR="00B47550">
        <w:t>a</w:t>
      </w:r>
      <w:r>
        <w:t xml:space="preserve"> </w:t>
      </w:r>
      <w:r w:rsidR="00B47550">
        <w:t xml:space="preserve">i pokretnina </w:t>
      </w:r>
      <w:r>
        <w:t>na oglasnoj ploči Suda do dana prodaje iznosi najmanje petnaest dana.</w:t>
      </w:r>
    </w:p>
    <w:p w:rsidRDefault="00BA3F1C" w:rsidP="00BA3F1C" w:rsidR="00BA3F1C">
      <w:pPr>
        <w:jc w:val="both"/>
      </w:pPr>
      <w:r>
        <w:t>VI</w:t>
      </w:r>
      <w:r>
        <w:tab/>
        <w:t>UVJETI PRODAJE: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Nekretnin</w:t>
      </w:r>
      <w:r w:rsidR="00B47550">
        <w:t>e</w:t>
      </w:r>
      <w:r>
        <w:t xml:space="preserve"> iz točke I. ovog zaključka </w:t>
      </w:r>
      <w:r w:rsidR="001C745A">
        <w:t>su</w:t>
      </w:r>
      <w:r>
        <w:t xml:space="preserve"> vlasništvo stečajnog dužnika.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Prodaja se obavlja prema načelu viđeno-kupljeno, što isključuje sve naknadne prigovore kupaca.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Vrijednost nekretnin</w:t>
      </w:r>
      <w:r w:rsidR="001C745A">
        <w:t>a</w:t>
      </w:r>
      <w:r>
        <w:t xml:space="preserve"> </w:t>
      </w:r>
      <w:r w:rsidR="009F4DED">
        <w:t xml:space="preserve">i pokretnina </w:t>
      </w:r>
      <w:r>
        <w:t xml:space="preserve">utvrđena je od </w:t>
      </w:r>
      <w:r w:rsidR="00297192">
        <w:t xml:space="preserve">strane </w:t>
      </w:r>
      <w:r>
        <w:t xml:space="preserve"> sudsk</w:t>
      </w:r>
      <w:r w:rsidR="00297192">
        <w:t>ih vještaka</w:t>
      </w:r>
      <w:r>
        <w:t>.</w:t>
      </w:r>
    </w:p>
    <w:p w:rsidRDefault="00BA3F1C" w:rsidP="00B47550" w:rsidR="00BA3F1C" w:rsidRPr="00AF7AA6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Nekretnin</w:t>
      </w:r>
      <w:r w:rsidR="001C745A">
        <w:t>e</w:t>
      </w:r>
      <w:r>
        <w:t xml:space="preserve"> </w:t>
      </w:r>
      <w:r w:rsidR="009F4DED">
        <w:t xml:space="preserve">i pokretnine  </w:t>
      </w:r>
      <w:r>
        <w:t>iz točke I ovog zaključka prodavat će se</w:t>
      </w:r>
      <w:r w:rsidR="007E039F">
        <w:t>, kao cjelina,</w:t>
      </w:r>
      <w:r>
        <w:t xml:space="preserve"> na ročištu za dražbu po početnoj cijeni u iznosu od </w:t>
      </w:r>
      <w:r w:rsidR="0044044A" w:rsidRPr="00AF7AA6">
        <w:rPr>
          <w:u w:val="single"/>
        </w:rPr>
        <w:t>1</w:t>
      </w:r>
      <w:r w:rsidR="00AF7AA6" w:rsidRPr="00AF7AA6">
        <w:rPr>
          <w:u w:val="single"/>
        </w:rPr>
        <w:t>7</w:t>
      </w:r>
      <w:r w:rsidR="0044044A" w:rsidRPr="00AF7AA6">
        <w:rPr>
          <w:u w:val="single"/>
        </w:rPr>
        <w:t>.</w:t>
      </w:r>
      <w:r w:rsidR="00AF7AA6" w:rsidRPr="00AF7AA6">
        <w:rPr>
          <w:u w:val="single"/>
        </w:rPr>
        <w:t>494.588,33</w:t>
      </w:r>
      <w:r w:rsidR="009A1D42" w:rsidRPr="00AF7AA6">
        <w:rPr>
          <w:u w:val="single"/>
        </w:rPr>
        <w:t xml:space="preserve"> kn</w:t>
      </w:r>
      <w:r w:rsidRPr="00AF7AA6">
        <w:rPr>
          <w:u w:val="single"/>
        </w:rPr>
        <w:t>.</w:t>
      </w:r>
      <w:r w:rsidRPr="00AF7AA6">
        <w:t xml:space="preserve"> Ispod te cijene na ovom ročištu ne mo</w:t>
      </w:r>
      <w:r w:rsidR="00806D34">
        <w:t>gu</w:t>
      </w:r>
      <w:r w:rsidRPr="00AF7AA6">
        <w:t xml:space="preserve"> se prodati.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Sve poreze i pristojbe u svezi s prodajom nekretnine snosi kupac.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 xml:space="preserve">Kao kupci mogu sudjelovati samo osobe koje su najkasnije </w:t>
      </w:r>
      <w:r w:rsidRPr="00BD5681">
        <w:rPr>
          <w:b/>
        </w:rPr>
        <w:t xml:space="preserve">do </w:t>
      </w:r>
      <w:r w:rsidR="00F203E3">
        <w:rPr>
          <w:b/>
        </w:rPr>
        <w:t>5</w:t>
      </w:r>
      <w:r w:rsidR="005A0F22" w:rsidRPr="00BD5681">
        <w:rPr>
          <w:b/>
          <w:u w:val="single"/>
        </w:rPr>
        <w:t>.</w:t>
      </w:r>
      <w:r w:rsidR="00BD5681" w:rsidRPr="00BD5681">
        <w:rPr>
          <w:b/>
          <w:u w:val="single"/>
        </w:rPr>
        <w:t xml:space="preserve"> </w:t>
      </w:r>
      <w:r w:rsidR="00F203E3">
        <w:rPr>
          <w:b/>
          <w:u w:val="single"/>
        </w:rPr>
        <w:t>svibnja</w:t>
      </w:r>
      <w:r w:rsidRPr="00BD5681">
        <w:rPr>
          <w:b/>
          <w:u w:val="single"/>
        </w:rPr>
        <w:t xml:space="preserve"> 201</w:t>
      </w:r>
      <w:r w:rsidR="00D95858" w:rsidRPr="00BD5681">
        <w:rPr>
          <w:b/>
          <w:u w:val="single"/>
        </w:rPr>
        <w:t>7</w:t>
      </w:r>
      <w:r w:rsidRPr="00834131">
        <w:rPr>
          <w:u w:val="single"/>
        </w:rPr>
        <w:t>.</w:t>
      </w:r>
      <w:r w:rsidRPr="00BC4B61">
        <w:t xml:space="preserve"> </w:t>
      </w:r>
      <w:r>
        <w:t xml:space="preserve">uplatile jamčevinu u iznosu od </w:t>
      </w:r>
      <w:r w:rsidR="00BD5681">
        <w:t>10 %</w:t>
      </w:r>
      <w:r>
        <w:t xml:space="preserve"> </w:t>
      </w:r>
      <w:r w:rsidR="00BD5681">
        <w:t xml:space="preserve">vrijednosti imovine ( 10 % </w:t>
      </w:r>
      <w:r w:rsidR="00B21875">
        <w:t xml:space="preserve">od </w:t>
      </w:r>
      <w:r w:rsidR="00B21875" w:rsidRPr="00AF7AA6">
        <w:rPr>
          <w:u w:val="single"/>
        </w:rPr>
        <w:t>17.494.588,33 kn</w:t>
      </w:r>
      <w:r w:rsidR="00B21875">
        <w:t xml:space="preserve"> )</w:t>
      </w:r>
      <w:r w:rsidR="00B173E0">
        <w:t xml:space="preserve"> na</w:t>
      </w:r>
      <w:r>
        <w:t xml:space="preserve"> račun sudskog depozita </w:t>
      </w:r>
      <w:r w:rsidRPr="00834131">
        <w:rPr>
          <w:u w:val="single"/>
        </w:rPr>
        <w:t xml:space="preserve">Trgovačkog suda u Zagrebu pri Hrvatskoj poštanskoj banci d.d. Zagreb, </w:t>
      </w:r>
      <w:r w:rsidR="00B62B9E">
        <w:rPr>
          <w:u w:val="single"/>
        </w:rPr>
        <w:t>IBAN:92</w:t>
      </w:r>
      <w:r w:rsidRPr="00834131">
        <w:rPr>
          <w:u w:val="single"/>
        </w:rPr>
        <w:t xml:space="preserve">23900011300000460, </w:t>
      </w:r>
      <w:r>
        <w:rPr>
          <w:u w:val="single"/>
        </w:rPr>
        <w:t xml:space="preserve">model 05, </w:t>
      </w:r>
      <w:r w:rsidRPr="00834131">
        <w:rPr>
          <w:u w:val="single"/>
        </w:rPr>
        <w:t xml:space="preserve">poziv na </w:t>
      </w:r>
      <w:r w:rsidR="001C745A">
        <w:rPr>
          <w:u w:val="single"/>
        </w:rPr>
        <w:t>46514</w:t>
      </w:r>
      <w:r>
        <w:t xml:space="preserve"> uz opis plaćanja jamčevina za St-</w:t>
      </w:r>
      <w:r w:rsidR="001C745A">
        <w:t>465</w:t>
      </w:r>
      <w:r>
        <w:t>/1</w:t>
      </w:r>
      <w:r w:rsidR="001C745A">
        <w:t>4</w:t>
      </w:r>
      <w:r>
        <w:t xml:space="preserve"> i dokaz o tome predoče stečajnom sucu prije početka dražbe. Jamčevina koja na zaključno s navedenim datumom ne prispije na  označeni račun smatrat će se da nije plaćena.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Kupac je dužan uplatiti razliku između uplaćene jamčevine i postignute kupoprodajne cijene u roku od trideset dana od dana pravomoćnosti rješenja o dosudi na račun sudskog depozita Trgovačkog suda u Zagrebu.</w:t>
      </w:r>
    </w:p>
    <w:p w:rsidRDefault="00C6430D" w:rsidP="00B47550" w:rsidR="00BA3F1C">
      <w:pPr>
        <w:ind w:hanging="567" w:left="1134"/>
        <w:jc w:val="both"/>
      </w:pPr>
      <w:r>
        <w:tab/>
      </w:r>
      <w:r w:rsidR="00BA3F1C">
        <w:t>Ako kupac u navedenom roku ne položi kupovinu, Sud će posebnim rješenjem prodaju proglasiti nevažećom i odrediti novu prodaju uz uvjete određene za prodaju koja je oglašena nevažećom, a iz položene jamčevine namirit će troškove nove prodaje i nadoknaditi razliku između kupovine postignute na prijašnjoj prodaji i novoj prodaji.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Nekretnina će se rješenjem o dosudi dosuditi kupcu koji ponudi najpovoljniju cijenu.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 xml:space="preserve">U rješenju o dosudi nekretnine, sud će odrediti da se nakon pravomoćnosti tog rješenja i nakon što kupac položi kupovinu, u zemljišnim knjigama upiše u </w:t>
      </w:r>
      <w:r>
        <w:lastRenderedPageBreak/>
        <w:t>njegovu korist pravo vlasništva na dosuđenoj nekretnini, te da se brišu prava i tereti na nekretnini koji prestaju njihovom prodajom.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Nakon pravomoćnosti rješenja o dosudi i nakon što kupac položi kupovinu sud će donijeti zaključak o predaji nekretnina kupcu, čime kupac stupa u posjed istih.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 xml:space="preserve">Nalaže se stečajnom upravitelju oglas </w:t>
      </w:r>
      <w:r w:rsidRPr="003340D2">
        <w:t xml:space="preserve">za prodaju nekretnina uz navedene uvjete prodaje </w:t>
      </w:r>
      <w:r>
        <w:t>dostaviti Hrvatskoj gospodarskoj komori radi upisa u očevidnik nekretnina.</w:t>
      </w:r>
    </w:p>
    <w:p w:rsidRDefault="00BA3F1C" w:rsidP="00B47550" w:rsidR="00BA3F1C">
      <w:pPr>
        <w:numPr>
          <w:ilvl w:val="2"/>
          <w:numId w:val="1"/>
        </w:numPr>
        <w:tabs>
          <w:tab w:pos="2340" w:val="clear"/>
        </w:tabs>
        <w:ind w:hanging="567" w:left="1134"/>
        <w:jc w:val="both"/>
      </w:pPr>
      <w:r>
        <w:t>Imovina stečajnog dužnika navedena u točki I. ovog zaključka, a koje je predmet prodaje može se razgledati u dogovoru sa stečajnim upraviteljem, a uz prethodni dogovor na telefon br</w:t>
      </w:r>
      <w:r w:rsidR="00C6430D">
        <w:t>.</w:t>
      </w:r>
      <w:r w:rsidR="009A1D42">
        <w:t xml:space="preserve"> </w:t>
      </w:r>
      <w:r w:rsidR="009A1D42" w:rsidRPr="009A1D42">
        <w:t>0</w:t>
      </w:r>
      <w:r w:rsidR="00036141">
        <w:t>1/</w:t>
      </w:r>
      <w:r w:rsidR="00C6430D">
        <w:t>309</w:t>
      </w:r>
      <w:r w:rsidR="00036141">
        <w:t>-</w:t>
      </w:r>
      <w:r w:rsidR="00C6430D">
        <w:t>27</w:t>
      </w:r>
      <w:r w:rsidR="00036141">
        <w:t>-</w:t>
      </w:r>
      <w:r w:rsidR="00C6430D">
        <w:t>75</w:t>
      </w:r>
      <w:r>
        <w:t>.</w:t>
      </w:r>
    </w:p>
    <w:p w:rsidRDefault="00BA3F1C" w:rsidP="00B47550" w:rsidR="00BA3F1C">
      <w:pPr>
        <w:ind w:hanging="567" w:left="1134"/>
        <w:jc w:val="both"/>
      </w:pPr>
    </w:p>
    <w:p w:rsidRDefault="00BA3F1C" w:rsidP="00BA3F1C" w:rsidR="00BA3F1C">
      <w:pPr>
        <w:jc w:val="center"/>
      </w:pPr>
      <w:r>
        <w:t>Obrazloženje</w:t>
      </w:r>
    </w:p>
    <w:p w:rsidRDefault="00BA3F1C" w:rsidP="00BA3F1C" w:rsidR="00BA3F1C">
      <w:pPr>
        <w:jc w:val="center"/>
      </w:pPr>
    </w:p>
    <w:p w:rsidRDefault="00BA3F1C" w:rsidP="00C63EE3" w:rsidR="00C63EE3" w:rsidRPr="00921CAA">
      <w:pPr>
        <w:jc w:val="both"/>
      </w:pPr>
      <w:r>
        <w:tab/>
      </w:r>
      <w:r w:rsidR="00C63EE3">
        <w:t>Rješenjem ovog suda St-</w:t>
      </w:r>
      <w:r w:rsidR="00297192">
        <w:t>465</w:t>
      </w:r>
      <w:r w:rsidR="00C63EE3">
        <w:t>/</w:t>
      </w:r>
      <w:r w:rsidR="00297192">
        <w:t>2014</w:t>
      </w:r>
      <w:r w:rsidR="00C63EE3">
        <w:t xml:space="preserve"> od </w:t>
      </w:r>
      <w:r w:rsidR="00297192">
        <w:t>3</w:t>
      </w:r>
      <w:r w:rsidR="00C63EE3">
        <w:t xml:space="preserve">1. </w:t>
      </w:r>
      <w:r w:rsidR="00297192">
        <w:t>listopada</w:t>
      </w:r>
      <w:r w:rsidR="00C63EE3">
        <w:t xml:space="preserve"> 2014. otvoren je </w:t>
      </w:r>
      <w:r w:rsidR="00C63EE3" w:rsidRPr="006012F9">
        <w:rPr>
          <w:color w:val="FF0000"/>
        </w:rPr>
        <w:t xml:space="preserve"> </w:t>
      </w:r>
      <w:r w:rsidR="00C63EE3" w:rsidRPr="00921CAA">
        <w:t>stečajni postupak nad stečajnim dužnikom.</w:t>
      </w:r>
    </w:p>
    <w:p w:rsidRDefault="00C63EE3" w:rsidP="008D3065" w:rsidR="00C63EE3">
      <w:pPr>
        <w:ind w:firstLine="708"/>
        <w:jc w:val="both"/>
      </w:pPr>
      <w:r>
        <w:t>Stečajna upraviteljica je  podnijela prijedlog za prodaju nekretnina</w:t>
      </w:r>
      <w:r w:rsidR="0086582B">
        <w:t xml:space="preserve"> i pokretnina </w:t>
      </w:r>
      <w:r>
        <w:t xml:space="preserve"> u vlasništvu stečajnog dužnika sukladno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Stečajnog zakona (NN 44/96, 29/99, 129/00, 123/03, 197/03, 187/04, 82/06 i 116/10 - dalje SZ.</w:t>
      </w:r>
    </w:p>
    <w:p w:rsidRDefault="00BA3F1C" w:rsidP="00C63EE3" w:rsidR="00BA3F1C">
      <w:pPr>
        <w:jc w:val="both"/>
      </w:pPr>
      <w:r w:rsidRPr="003D6C42">
        <w:tab/>
        <w:t>Rješenjem ovog suda broj St-</w:t>
      </w:r>
      <w:r w:rsidR="0086582B">
        <w:t>645</w:t>
      </w:r>
      <w:r w:rsidRPr="003D6C42">
        <w:t>/1</w:t>
      </w:r>
      <w:r w:rsidR="0086582B">
        <w:t>4</w:t>
      </w:r>
      <w:r w:rsidRPr="003D6C42">
        <w:t xml:space="preserve"> od </w:t>
      </w:r>
      <w:r w:rsidR="0086582B">
        <w:t>13</w:t>
      </w:r>
      <w:r w:rsidRPr="003D6C42">
        <w:t xml:space="preserve">. </w:t>
      </w:r>
      <w:r w:rsidR="0086582B">
        <w:t>srpnja</w:t>
      </w:r>
      <w:r w:rsidRPr="003D6C42">
        <w:t xml:space="preserve"> 201</w:t>
      </w:r>
      <w:r w:rsidR="0086582B">
        <w:t>5</w:t>
      </w:r>
      <w:r w:rsidRPr="003D6C42">
        <w:t>. određena je prodaja u stečajnom postupku nekretnina u vlasništvu stečajnog dužnika</w:t>
      </w:r>
      <w:r w:rsidR="0086582B">
        <w:t>, a rješenjem od 06.studenog 2016.godine određena je prodaja pokretnina u vlasništvu stečajnog dužnika,</w:t>
      </w:r>
      <w:r w:rsidRPr="003D6C42">
        <w:t xml:space="preserve"> uz odgovarajuću primjenu pravila o ovrsi na nekretninama.</w:t>
      </w:r>
    </w:p>
    <w:p w:rsidRDefault="008D3065" w:rsidP="00C63EE3" w:rsidR="008D3065" w:rsidRPr="00FF6249">
      <w:pPr>
        <w:jc w:val="both"/>
      </w:pPr>
      <w:r>
        <w:tab/>
        <w:t>Rješenjem od 6. prosinca 2016. i 8. ožujka 2016. određena je prodaja pokretnina u vlasništvu stečajnog dužnika.</w:t>
      </w:r>
    </w:p>
    <w:p w:rsidRDefault="00BA3F1C" w:rsidP="00BA3F1C" w:rsidR="00BA3F1C" w:rsidRPr="00921CAA">
      <w:pPr>
        <w:jc w:val="both"/>
      </w:pPr>
      <w:r w:rsidRPr="00921CAA">
        <w:tab/>
      </w:r>
      <w:r w:rsidR="00A11273">
        <w:t>Razlučni vjerovnik HABOR podneskom od 11.07.2016. godine predložio je početnu cijenu nekretnina u iznosu od 10.737.452,22 kune</w:t>
      </w:r>
      <w:r w:rsidR="00532D88">
        <w:t>, a koja cijena je dobivena procjenom od strane procjenitelja razlučnog vjerovnika</w:t>
      </w:r>
      <w:r w:rsidR="00921CAA" w:rsidRPr="00921CAA">
        <w:t>,</w:t>
      </w:r>
      <w:r w:rsidR="00532D88">
        <w:t xml:space="preserve"> a</w:t>
      </w:r>
      <w:r w:rsidRPr="00921CAA">
        <w:t xml:space="preserve"> koju Sud  prihvaća</w:t>
      </w:r>
      <w:r w:rsidR="00532D88">
        <w:t>.</w:t>
      </w:r>
    </w:p>
    <w:p w:rsidRDefault="00EA7D3F" w:rsidP="009F4DED" w:rsidR="009F4DED" w:rsidRPr="006012F9">
      <w:pPr>
        <w:ind w:firstLine="708"/>
        <w:jc w:val="both"/>
        <w:rPr>
          <w:color w:val="FF0000"/>
        </w:rPr>
      </w:pPr>
      <w:r w:rsidRPr="0008753B">
        <w:t>Elaborat o procjeni motornih vozila i strojeva napravljen je od strane društva INTELEX d.o.o. iz Osijeka dana 03.12.2014.g. odnosno od strane stalnog sudskog vještaka Dražena J</w:t>
      </w:r>
      <w:r>
        <w:t>eđuda</w:t>
      </w:r>
      <w:r w:rsidRPr="00532D88">
        <w:t>,</w:t>
      </w:r>
      <w:r w:rsidR="009F4DED" w:rsidRPr="00532D88">
        <w:t xml:space="preserve"> </w:t>
      </w:r>
      <w:r w:rsidR="00532D88" w:rsidRPr="00532D88">
        <w:t>koji je</w:t>
      </w:r>
      <w:r w:rsidR="009F4DED" w:rsidRPr="00532D88">
        <w:t xml:space="preserve"> izrazio mišljenje da ista iznosi </w:t>
      </w:r>
      <w:r w:rsidR="00921CAA" w:rsidRPr="00532D88">
        <w:t>6.757.136,11</w:t>
      </w:r>
      <w:r w:rsidR="009F4DED" w:rsidRPr="00532D88">
        <w:t xml:space="preserve"> kn, a koju Sud i prihvaća jer smatra da je utemeljena</w:t>
      </w:r>
      <w:r w:rsidR="009F4DED" w:rsidRPr="00921CAA">
        <w:t xml:space="preserve"> na pravilima struke i činjenicama</w:t>
      </w:r>
      <w:r w:rsidR="009F4DED" w:rsidRPr="006012F9">
        <w:rPr>
          <w:color w:val="FF0000"/>
        </w:rPr>
        <w:tab/>
      </w:r>
    </w:p>
    <w:p w:rsidRDefault="00BA3F1C" w:rsidP="00BA3F1C" w:rsidR="00BA3F1C" w:rsidRPr="00532D88">
      <w:pPr>
        <w:jc w:val="both"/>
      </w:pPr>
      <w:r>
        <w:tab/>
        <w:t xml:space="preserve">O uvjetima i načinu prodaje odlučeno je na temelju odredbi </w:t>
      </w:r>
      <w:r w:rsidRPr="00C176FC">
        <w:t xml:space="preserve">Ovršnog zakona, a u svezi s </w:t>
      </w:r>
      <w:r w:rsidRPr="00532D88">
        <w:t>člankom</w:t>
      </w:r>
      <w:r w:rsidR="009F4DED" w:rsidRPr="00532D88">
        <w:t xml:space="preserve"> </w:t>
      </w:r>
      <w:r w:rsidRPr="00532D88">
        <w:t>164. SZ-a.</w:t>
      </w:r>
    </w:p>
    <w:p w:rsidRDefault="00BA3F1C" w:rsidP="00BA3F1C" w:rsidR="00BA3F1C" w:rsidRPr="007069EE">
      <w:pPr>
        <w:jc w:val="both"/>
        <w:rPr>
          <w:b/>
        </w:rPr>
      </w:pPr>
    </w:p>
    <w:p w:rsidRDefault="00BA3F1C" w:rsidP="00BA3F1C" w:rsidR="00BA3F1C">
      <w:pPr>
        <w:jc w:val="center"/>
      </w:pPr>
      <w:r>
        <w:t xml:space="preserve">U Zagrebu, </w:t>
      </w:r>
      <w:r w:rsidR="00F203E3">
        <w:t>6. travnja</w:t>
      </w:r>
      <w:r w:rsidR="0065515F" w:rsidRPr="0065515F">
        <w:t xml:space="preserve"> 201</w:t>
      </w:r>
      <w:r w:rsidR="0086582B">
        <w:t>7</w:t>
      </w:r>
      <w:r w:rsidR="0065515F" w:rsidRPr="0065515F">
        <w:t>.</w:t>
      </w:r>
    </w:p>
    <w:p w:rsidRDefault="00BA3F1C" w:rsidP="00BA3F1C" w:rsidR="00BA3F1C">
      <w:pPr>
        <w:jc w:val="both"/>
      </w:pPr>
    </w:p>
    <w:p w:rsidRDefault="00BA3F1C" w:rsidP="0003097D" w:rsidR="000309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="0003097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3097D" w:rsidP="0003097D" w:rsidR="0003097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50024B" w:rsidP="0003097D" w:rsidR="0050024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A3F1C" w:rsidP="0050024B" w:rsidR="00BA3F1C" w:rsidRPr="006012F9">
      <w:pPr>
        <w:jc w:val="both"/>
        <w:rPr>
          <w:color w:val="FF0000"/>
        </w:rPr>
      </w:pPr>
    </w:p>
    <w:p w:rsidRDefault="0050024B" w:rsidP="00BA3F1C" w:rsidR="0050024B">
      <w:pPr>
        <w:jc w:val="both"/>
        <w:rPr>
          <w:u w:val="single"/>
        </w:rPr>
      </w:pPr>
    </w:p>
    <w:p w:rsidRDefault="00BA3F1C" w:rsidP="00BA3F1C" w:rsidR="00BA3F1C" w:rsidRPr="00B173E0">
      <w:pPr>
        <w:jc w:val="both"/>
        <w:rPr>
          <w:u w:val="single"/>
        </w:rPr>
      </w:pPr>
      <w:r w:rsidRPr="00B173E0">
        <w:rPr>
          <w:u w:val="single"/>
        </w:rPr>
        <w:t>UPUTA O PRAVNOM LIJEKU:</w:t>
      </w:r>
    </w:p>
    <w:p w:rsidRDefault="00BA3F1C" w:rsidP="00BA3F1C" w:rsidR="00BA3F1C" w:rsidRPr="00B173E0">
      <w:pPr>
        <w:jc w:val="both"/>
      </w:pPr>
      <w:r w:rsidRPr="00B173E0">
        <w:t>Protiv ovog zaključka nije dopuštena žalba (čl.11. t.9. SZ-a)</w:t>
      </w:r>
    </w:p>
    <w:p w:rsidRDefault="0050024B" w:rsidP="00BA3F1C" w:rsidR="0050024B">
      <w:pPr>
        <w:jc w:val="both"/>
      </w:pPr>
    </w:p>
    <w:p w:rsidRDefault="0050024B" w:rsidP="00BA3F1C" w:rsidR="0050024B">
      <w:pPr>
        <w:jc w:val="both"/>
      </w:pPr>
    </w:p>
    <w:p w:rsidRDefault="0003097D" w:rsidP="00BA3F1C" w:rsidR="0003097D">
      <w:pPr>
        <w:jc w:val="both"/>
      </w:pPr>
    </w:p>
    <w:p w:rsidRDefault="0003097D" w:rsidP="00BA3F1C" w:rsidR="0003097D">
      <w:pPr>
        <w:jc w:val="both"/>
      </w:pPr>
    </w:p>
    <w:p w:rsidRDefault="0003097D" w:rsidP="00BA3F1C" w:rsidR="0003097D">
      <w:pPr>
        <w:jc w:val="both"/>
      </w:pPr>
    </w:p>
    <w:p w:rsidRDefault="0003097D" w:rsidP="00BA3F1C" w:rsidR="0003097D">
      <w:pPr>
        <w:jc w:val="both"/>
      </w:pPr>
    </w:p>
    <w:p w:rsidRDefault="00BA3F1C" w:rsidP="00BA3F1C" w:rsidR="00BA3F1C" w:rsidRPr="00B173E0">
      <w:pPr>
        <w:jc w:val="both"/>
      </w:pPr>
      <w:r w:rsidRPr="00B173E0">
        <w:lastRenderedPageBreak/>
        <w:t>DNA:</w:t>
      </w:r>
    </w:p>
    <w:p w:rsidRDefault="00BA3F1C" w:rsidP="00BA3F1C" w:rsidR="00BA3F1C" w:rsidRPr="00B173E0">
      <w:pPr>
        <w:numPr>
          <w:ilvl w:val="0"/>
          <w:numId w:val="6"/>
        </w:numPr>
        <w:jc w:val="both"/>
      </w:pPr>
      <w:r w:rsidRPr="00B173E0">
        <w:t>Stečajnom upravitelju</w:t>
      </w:r>
      <w:r w:rsidR="009A1D42" w:rsidRPr="00B173E0">
        <w:t xml:space="preserve"> i na email</w:t>
      </w:r>
    </w:p>
    <w:p w:rsidRDefault="00532D88" w:rsidP="00532D88" w:rsidR="00BA3F1C">
      <w:pPr>
        <w:ind w:left="360"/>
        <w:jc w:val="both"/>
      </w:pPr>
      <w:r>
        <w:t xml:space="preserve">      </w:t>
      </w:r>
      <w:r w:rsidR="00BA3F1C">
        <w:t>Razlučnim vjerovnicima</w:t>
      </w:r>
    </w:p>
    <w:p w:rsidRDefault="006642F9" w:rsidP="006642F9" w:rsidR="006642F9" w:rsidRPr="00921CAA">
      <w:pPr>
        <w:numPr>
          <w:ilvl w:val="0"/>
          <w:numId w:val="6"/>
        </w:numPr>
        <w:jc w:val="both"/>
      </w:pPr>
      <w:r w:rsidRPr="00921CAA">
        <w:t>HRVATSKA BANKA ZA OBNOVU I RAZVITAK ZAGREB, STROSSMAYEROV TRG 9</w:t>
      </w:r>
    </w:p>
    <w:p w:rsidRDefault="00EA7D3F" w:rsidP="006642F9" w:rsidR="00EA7D3F" w:rsidRPr="00921CAA">
      <w:pPr>
        <w:numPr>
          <w:ilvl w:val="0"/>
          <w:numId w:val="6"/>
        </w:numPr>
        <w:jc w:val="both"/>
      </w:pPr>
      <w:r w:rsidRPr="00921CAA">
        <w:t xml:space="preserve">REPUBLIKA HRVATSKA, MINISTARSTVO FINANCIJA, </w:t>
      </w:r>
    </w:p>
    <w:p w:rsidRDefault="00EA7D3F" w:rsidP="006642F9" w:rsidR="00EA7D3F" w:rsidRPr="00921CAA">
      <w:pPr>
        <w:numPr>
          <w:ilvl w:val="0"/>
          <w:numId w:val="6"/>
        </w:numPr>
        <w:jc w:val="both"/>
      </w:pPr>
      <w:r w:rsidRPr="00921CAA">
        <w:t>HRVATSKA AGENCIJA ZA MALO GOSPODARSTVO, INOVACIJE I INVESTICIJE, Prilaz Gjure Deželića 7, Zagreb,</w:t>
      </w:r>
    </w:p>
    <w:p w:rsidRDefault="00EA7D3F" w:rsidP="006642F9" w:rsidR="001A2967" w:rsidRPr="00921CAA">
      <w:pPr>
        <w:numPr>
          <w:ilvl w:val="0"/>
          <w:numId w:val="6"/>
        </w:numPr>
        <w:jc w:val="both"/>
      </w:pPr>
      <w:r w:rsidRPr="00921CAA">
        <w:t xml:space="preserve">CREDO BANKA d.d. u stečaju, Zrinjsko-Frankopanska 58, Split, </w:t>
      </w:r>
    </w:p>
    <w:p w:rsidRDefault="001A2967" w:rsidP="00532D88" w:rsidR="00AD6089">
      <w:pPr>
        <w:numPr>
          <w:ilvl w:val="0"/>
          <w:numId w:val="6"/>
        </w:numPr>
        <w:jc w:val="both"/>
      </w:pPr>
      <w:r w:rsidRPr="00921CAA">
        <w:t>BOSNAPLOD D.D. ZA PROIZVODNJU I SPOLJNOTRGOVINSKI PROMET u stečaju, Bijeljinska 54, Brčko, BiH</w:t>
      </w:r>
      <w:r w:rsidR="00AD6089">
        <w:t>, zastupana po odvjetniku Jugoslavu Puran iz Bjelovara, J.Jelačića 121.</w:t>
      </w:r>
      <w:r w:rsidR="00AD6089">
        <w:tab/>
        <w:t xml:space="preserve"> </w:t>
      </w:r>
    </w:p>
    <w:p w:rsidRDefault="00B173E0" w:rsidP="00532D88" w:rsidR="00B173E0">
      <w:pPr>
        <w:numPr>
          <w:ilvl w:val="0"/>
          <w:numId w:val="6"/>
        </w:numPr>
        <w:jc w:val="both"/>
      </w:pPr>
      <w:r>
        <w:t>E oglasna ploča</w:t>
      </w:r>
    </w:p>
    <w:p w:rsidRDefault="00B173E0" w:rsidP="00532D88" w:rsidR="00B173E0">
      <w:pPr>
        <w:numPr>
          <w:ilvl w:val="0"/>
          <w:numId w:val="6"/>
        </w:numPr>
        <w:jc w:val="both"/>
      </w:pPr>
      <w:r>
        <w:t>ŽDO Zagreb</w:t>
      </w:r>
    </w:p>
    <w:p w:rsidRDefault="00B173E0" w:rsidP="00532D88" w:rsidR="00B173E0">
      <w:pPr>
        <w:numPr>
          <w:ilvl w:val="0"/>
          <w:numId w:val="6"/>
        </w:numPr>
        <w:jc w:val="both"/>
      </w:pPr>
      <w:r>
        <w:t>spis</w:t>
      </w:r>
    </w:p>
    <w:sectPr w:rsidSect="004A1C1E" w:rsidR="00B173E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097D" w:rsidR="0003097D">
      <w:r>
        <w:separator/>
      </w:r>
    </w:p>
  </w:endnote>
  <w:endnote w:id="0" w:type="continuationSeparator">
    <w:p w:rsidRDefault="0003097D" w:rsidR="000309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097D" w:rsidR="0003097D">
      <w:r>
        <w:separator/>
      </w:r>
    </w:p>
  </w:footnote>
  <w:footnote w:id="0" w:type="continuationSeparator">
    <w:p w:rsidRDefault="0003097D" w:rsidR="000309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097D" w:rsidP="00593F0B" w:rsidR="000309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3097D" w:rsidR="000309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097D" w:rsidP="00593F0B" w:rsidR="000309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3C2A">
      <w:rPr>
        <w:rStyle w:val="Brojstranice"/>
        <w:noProof/>
      </w:rPr>
      <w:t>9</w:t>
    </w:r>
    <w:r>
      <w:rPr>
        <w:rStyle w:val="Brojstranice"/>
      </w:rPr>
      <w:fldChar w:fldCharType="end"/>
    </w:r>
  </w:p>
  <w:p w:rsidRDefault="0003097D" w:rsidP="00834131" w:rsidR="0003097D">
    <w:pPr>
      <w:pStyle w:val="Zaglavlje"/>
      <w:jc w:val="right"/>
    </w:pPr>
    <w:r>
      <w:t>St-465/14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B55A0"/>
    <w:multiLevelType w:val="hybridMultilevel"/>
    <w:tmpl w:val="390AC4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3B74EE"/>
    <w:multiLevelType w:val="hybridMultilevel"/>
    <w:tmpl w:val="29A0264C"/>
    <w:lvl w:tplc="A920BD38" w:ilvl="0">
      <w:start w:val="1"/>
      <w:numFmt w:val="decimal"/>
      <w:lvlText w:val="%1."/>
      <w:lvlJc w:val="left"/>
      <w:pPr>
        <w:ind w:hanging="708" w:left="10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7E1EA0"/>
    <w:multiLevelType w:val="hybridMultilevel"/>
    <w:tmpl w:val="145C69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8"/>
  </w:num>
  <w:num w:numId="5">
    <w:abstractNumId w:val="4"/>
  </w:num>
  <w:num w:numId="6">
    <w:abstractNumId w:val="2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4A92"/>
    <w:rsid w:val="00006FBA"/>
    <w:rsid w:val="0001483A"/>
    <w:rsid w:val="0003097D"/>
    <w:rsid w:val="00036141"/>
    <w:rsid w:val="0004763A"/>
    <w:rsid w:val="00053E05"/>
    <w:rsid w:val="00055622"/>
    <w:rsid w:val="000629B5"/>
    <w:rsid w:val="0008753B"/>
    <w:rsid w:val="000A6B2D"/>
    <w:rsid w:val="000B2D16"/>
    <w:rsid w:val="000E184D"/>
    <w:rsid w:val="00100A6F"/>
    <w:rsid w:val="001155B1"/>
    <w:rsid w:val="001530B5"/>
    <w:rsid w:val="00162060"/>
    <w:rsid w:val="00177B41"/>
    <w:rsid w:val="001856DB"/>
    <w:rsid w:val="001A2967"/>
    <w:rsid w:val="001A54D5"/>
    <w:rsid w:val="001C3D63"/>
    <w:rsid w:val="001C65A4"/>
    <w:rsid w:val="001C745A"/>
    <w:rsid w:val="001D5BB3"/>
    <w:rsid w:val="001D6011"/>
    <w:rsid w:val="001E7C8F"/>
    <w:rsid w:val="001F2394"/>
    <w:rsid w:val="001F2868"/>
    <w:rsid w:val="00210F91"/>
    <w:rsid w:val="002132F8"/>
    <w:rsid w:val="00216757"/>
    <w:rsid w:val="00216E53"/>
    <w:rsid w:val="00220A1B"/>
    <w:rsid w:val="002241D8"/>
    <w:rsid w:val="00234698"/>
    <w:rsid w:val="00241F8A"/>
    <w:rsid w:val="002469E0"/>
    <w:rsid w:val="00294E83"/>
    <w:rsid w:val="00297192"/>
    <w:rsid w:val="002C5BBF"/>
    <w:rsid w:val="002C6876"/>
    <w:rsid w:val="002E1E67"/>
    <w:rsid w:val="002F7FF2"/>
    <w:rsid w:val="003038D9"/>
    <w:rsid w:val="00306851"/>
    <w:rsid w:val="003300B9"/>
    <w:rsid w:val="003340D2"/>
    <w:rsid w:val="00337DEA"/>
    <w:rsid w:val="00342211"/>
    <w:rsid w:val="003622D7"/>
    <w:rsid w:val="00382100"/>
    <w:rsid w:val="00385D9F"/>
    <w:rsid w:val="003A39EA"/>
    <w:rsid w:val="003C64D3"/>
    <w:rsid w:val="003D6C42"/>
    <w:rsid w:val="00401D12"/>
    <w:rsid w:val="0040222E"/>
    <w:rsid w:val="00404715"/>
    <w:rsid w:val="0042266C"/>
    <w:rsid w:val="00425A95"/>
    <w:rsid w:val="0044044A"/>
    <w:rsid w:val="004A1C1E"/>
    <w:rsid w:val="004A3A68"/>
    <w:rsid w:val="004C512F"/>
    <w:rsid w:val="004D3FC0"/>
    <w:rsid w:val="004E5D6E"/>
    <w:rsid w:val="0050024B"/>
    <w:rsid w:val="00503164"/>
    <w:rsid w:val="0051222F"/>
    <w:rsid w:val="00517CB2"/>
    <w:rsid w:val="005325FD"/>
    <w:rsid w:val="00532D88"/>
    <w:rsid w:val="00537215"/>
    <w:rsid w:val="005419DD"/>
    <w:rsid w:val="00554FEF"/>
    <w:rsid w:val="0057296D"/>
    <w:rsid w:val="005741C2"/>
    <w:rsid w:val="00593F0B"/>
    <w:rsid w:val="00594B5A"/>
    <w:rsid w:val="00594D29"/>
    <w:rsid w:val="005A0F22"/>
    <w:rsid w:val="005A4181"/>
    <w:rsid w:val="005B0674"/>
    <w:rsid w:val="005B48F3"/>
    <w:rsid w:val="005F0903"/>
    <w:rsid w:val="006012F9"/>
    <w:rsid w:val="0061144E"/>
    <w:rsid w:val="00640990"/>
    <w:rsid w:val="0065515F"/>
    <w:rsid w:val="006565E7"/>
    <w:rsid w:val="006642F9"/>
    <w:rsid w:val="00670425"/>
    <w:rsid w:val="00696452"/>
    <w:rsid w:val="006B4D8E"/>
    <w:rsid w:val="006E6A30"/>
    <w:rsid w:val="007065E1"/>
    <w:rsid w:val="007069EE"/>
    <w:rsid w:val="00726CCD"/>
    <w:rsid w:val="00746732"/>
    <w:rsid w:val="00747BE7"/>
    <w:rsid w:val="00753C2A"/>
    <w:rsid w:val="00787107"/>
    <w:rsid w:val="007A16F0"/>
    <w:rsid w:val="007A18B6"/>
    <w:rsid w:val="007D4C10"/>
    <w:rsid w:val="007E039F"/>
    <w:rsid w:val="007E2FDF"/>
    <w:rsid w:val="007E75AF"/>
    <w:rsid w:val="007E7F99"/>
    <w:rsid w:val="00806D34"/>
    <w:rsid w:val="00834131"/>
    <w:rsid w:val="00845B01"/>
    <w:rsid w:val="0086582B"/>
    <w:rsid w:val="008A5CB2"/>
    <w:rsid w:val="008C4B20"/>
    <w:rsid w:val="008C577F"/>
    <w:rsid w:val="008D3065"/>
    <w:rsid w:val="008E1F58"/>
    <w:rsid w:val="008E2F36"/>
    <w:rsid w:val="008F21F5"/>
    <w:rsid w:val="00921CAA"/>
    <w:rsid w:val="00937084"/>
    <w:rsid w:val="009405B5"/>
    <w:rsid w:val="009526B9"/>
    <w:rsid w:val="00975C2D"/>
    <w:rsid w:val="0097615D"/>
    <w:rsid w:val="00991035"/>
    <w:rsid w:val="009A1D42"/>
    <w:rsid w:val="009B3AE6"/>
    <w:rsid w:val="009D5B17"/>
    <w:rsid w:val="009E3C8A"/>
    <w:rsid w:val="009E687B"/>
    <w:rsid w:val="009F35AC"/>
    <w:rsid w:val="009F4DED"/>
    <w:rsid w:val="009F4F57"/>
    <w:rsid w:val="009F6855"/>
    <w:rsid w:val="00A0102B"/>
    <w:rsid w:val="00A11273"/>
    <w:rsid w:val="00A1693F"/>
    <w:rsid w:val="00A4534C"/>
    <w:rsid w:val="00A62738"/>
    <w:rsid w:val="00A8002E"/>
    <w:rsid w:val="00A9212E"/>
    <w:rsid w:val="00AB12F1"/>
    <w:rsid w:val="00AD0C48"/>
    <w:rsid w:val="00AD6089"/>
    <w:rsid w:val="00AE29A4"/>
    <w:rsid w:val="00AF7AA6"/>
    <w:rsid w:val="00B0196D"/>
    <w:rsid w:val="00B01CEB"/>
    <w:rsid w:val="00B0255C"/>
    <w:rsid w:val="00B038BD"/>
    <w:rsid w:val="00B173E0"/>
    <w:rsid w:val="00B21875"/>
    <w:rsid w:val="00B4330D"/>
    <w:rsid w:val="00B47550"/>
    <w:rsid w:val="00B62B9E"/>
    <w:rsid w:val="00B77DE6"/>
    <w:rsid w:val="00B8133B"/>
    <w:rsid w:val="00B867D6"/>
    <w:rsid w:val="00B92B43"/>
    <w:rsid w:val="00BA3F1C"/>
    <w:rsid w:val="00BA7068"/>
    <w:rsid w:val="00BC0062"/>
    <w:rsid w:val="00BC07D8"/>
    <w:rsid w:val="00BC4B61"/>
    <w:rsid w:val="00BC4C40"/>
    <w:rsid w:val="00BD5681"/>
    <w:rsid w:val="00BD60F6"/>
    <w:rsid w:val="00BE1C82"/>
    <w:rsid w:val="00BE3923"/>
    <w:rsid w:val="00C047ED"/>
    <w:rsid w:val="00C134FD"/>
    <w:rsid w:val="00C31981"/>
    <w:rsid w:val="00C3671D"/>
    <w:rsid w:val="00C5120C"/>
    <w:rsid w:val="00C63EE3"/>
    <w:rsid w:val="00C6430D"/>
    <w:rsid w:val="00C76F52"/>
    <w:rsid w:val="00CA4490"/>
    <w:rsid w:val="00CD1078"/>
    <w:rsid w:val="00CE7B64"/>
    <w:rsid w:val="00D0108E"/>
    <w:rsid w:val="00D02D17"/>
    <w:rsid w:val="00D11701"/>
    <w:rsid w:val="00D15F9F"/>
    <w:rsid w:val="00D32739"/>
    <w:rsid w:val="00D35B32"/>
    <w:rsid w:val="00D526D4"/>
    <w:rsid w:val="00D57E39"/>
    <w:rsid w:val="00D60658"/>
    <w:rsid w:val="00D92510"/>
    <w:rsid w:val="00D95858"/>
    <w:rsid w:val="00D96E2C"/>
    <w:rsid w:val="00DA02E6"/>
    <w:rsid w:val="00DA1412"/>
    <w:rsid w:val="00DA7F3E"/>
    <w:rsid w:val="00DC4971"/>
    <w:rsid w:val="00DD159D"/>
    <w:rsid w:val="00DD2B45"/>
    <w:rsid w:val="00DE3EFA"/>
    <w:rsid w:val="00DF40E3"/>
    <w:rsid w:val="00DF6CD8"/>
    <w:rsid w:val="00E14038"/>
    <w:rsid w:val="00E438EE"/>
    <w:rsid w:val="00E74068"/>
    <w:rsid w:val="00E8300E"/>
    <w:rsid w:val="00E91836"/>
    <w:rsid w:val="00E96088"/>
    <w:rsid w:val="00EA7D3F"/>
    <w:rsid w:val="00EB37C3"/>
    <w:rsid w:val="00EB67C3"/>
    <w:rsid w:val="00EC3F25"/>
    <w:rsid w:val="00ED1150"/>
    <w:rsid w:val="00ED394A"/>
    <w:rsid w:val="00EE3F01"/>
    <w:rsid w:val="00F17C2F"/>
    <w:rsid w:val="00F203E3"/>
    <w:rsid w:val="00F31FAE"/>
    <w:rsid w:val="00F54695"/>
    <w:rsid w:val="00F63508"/>
    <w:rsid w:val="00F67B4C"/>
    <w:rsid w:val="00F951F1"/>
    <w:rsid w:val="00F9655A"/>
    <w:rsid w:val="00F96A5A"/>
    <w:rsid w:val="00F97B8B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A3F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customStyle="true" w:styleId="Default" w:type="paragraph">
    <w:name w:val="Default"/>
    <w:rsid w:val="00404715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</w:rPr>
  </w:style>
  <w:style w:styleId="Podnaslov" w:type="paragraph">
    <w:name w:val="Subtitle"/>
    <w:basedOn w:val="Normal"/>
    <w:link w:val="PodnaslovChar"/>
    <w:qFormat/>
    <w:rsid w:val="0050024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0024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53C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3C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3C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3C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3C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A3F1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customStyle="1" w:styleId="Default" w:type="paragraph">
    <w:name w:val="Default"/>
    <w:rsid w:val="0040471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styleId="Podnaslov" w:type="paragraph">
    <w:name w:val="Subtitle"/>
    <w:basedOn w:val="Normal"/>
    <w:link w:val="PodnaslovChar"/>
    <w:qFormat/>
    <w:rsid w:val="0050024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0024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53C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3C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3C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C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C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845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302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2014.</izvorni_sadrzaj>
    <derivirana_varijabla naziv="DomainObject.Predmet.DatumOsnivanja_1">13.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St-465/2014</izvorni_sadrzaj>
    <derivirana_varijabla naziv="DomainObject.Predmet.OznakaBroj_1">St-465/2014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VOĆE ROYAL d.o.o. za zastupanje u crinskom postupku i trgovinu</izvorni_sadrzaj>
    <derivirana_varijabla naziv="DomainObject.Predmet.ProtustrankaFormated_1">  VOĆE ROYAL d.o.o. za zastupanje u crinskom postupku i trgovinu</derivirana_varijabla>
  </DomainObject.Predmet.ProtustrankaFormated>
  <DomainObject.Predmet.ProtustrankaFormatedOIB>
    <izvorni_sadrzaj>  VOĆE ROYAL d.o.o. za zastupanje u crinskom postupku i trgovinu, OIB 27354046277</izvorni_sadrzaj>
    <derivirana_varijabla naziv="DomainObject.Predmet.ProtustrankaFormatedOIB_1">  VOĆE ROYAL d.o.o. za zastupanje u crinskom postupku i trgovinu, OIB 27354046277</derivirana_varijabla>
  </DomainObject.Predmet.ProtustrankaFormatedOIB>
  <DomainObject.Predmet.ProtustrankaFormatedWithAdress>
    <izvorni_sadrzaj> VOĆE ROYAL d.o.o. za zastupanje u crinskom postupku i trgovinu, Bulatova 20, 10000 Zagreb</izvorni_sadrzaj>
    <derivirana_varijabla naziv="DomainObject.Predmet.ProtustrankaFormatedWithAdress_1"> VOĆE ROYAL d.o.o. za zastupanje u crinskom postupku i trgovinu, Bulatova 20, 10000 Zagreb</derivirana_varijabla>
  </DomainObject.Predmet.ProtustrankaFormatedWithAdress>
  <DomainObject.Predmet.ProtustrankaFormatedWithAdressOIB>
    <izvorni_sadrzaj> VOĆE ROYAL d.o.o. za zastupanje u crinskom postupku i trgovinu, OIB 27354046277, Bulatova 20, 10000 Zagreb</izvorni_sadrzaj>
    <derivirana_varijabla naziv="DomainObject.Predmet.ProtustrankaFormatedWithAdressOIB_1"> VOĆE ROYAL d.o.o. za zastupanje u crinskom postupku i trgovinu, OIB 27354046277, Bulatova 20, 10000 Zagreb</derivirana_varijabla>
  </DomainObject.Predmet.ProtustrankaFormatedWithAdressOIB>
  <DomainObject.Predmet.ProtustrankaWithAdress>
    <izvorni_sadrzaj>VOĆE ROYAL d.o.o. za zastupanje u crinskom postupku i trgovinu Bulatova 20, 10000 Zagreb</izvorni_sadrzaj>
    <derivirana_varijabla naziv="DomainObject.Predmet.ProtustrankaWithAdress_1">VOĆE ROYAL d.o.o. za zastupanje u crinskom postupku i trgovinu Bulatova 20, 10000 Zagreb</derivirana_varijabla>
  </DomainObject.Predmet.ProtustrankaWithAdress>
  <DomainObject.Predmet.ProtustrankaWithAdressOIB>
    <izvorni_sadrzaj>VOĆE ROYAL d.o.o. za zastupanje u crinskom postupku i trgovinu, OIB 27354046277, Bulatova 20, 10000 Zagreb</izvorni_sadrzaj>
    <derivirana_varijabla naziv="DomainObject.Predmet.ProtustrankaWithAdressOIB_1">VOĆE ROYAL d.o.o. za zastupanje u crinskom postupku i trgovinu, OIB 27354046277, Bulatova 20, 10000 Zagreb</derivirana_varijabla>
  </DomainObject.Predmet.ProtustrankaWithAdressOIB>
  <DomainObject.Predmet.ProtustrankaNazivFormated>
    <izvorni_sadrzaj>VOĆE ROYAL d.o.o. za zastupanje u crinskom postupku i trgovinu</izvorni_sadrzaj>
    <derivirana_varijabla naziv="DomainObject.Predmet.ProtustrankaNazivFormated_1">VOĆE ROYAL d.o.o. za zastupanje u crinskom postupku i trgovinu</derivirana_varijabla>
  </DomainObject.Predmet.ProtustrankaNazivFormated>
  <DomainObject.Predmet.ProtustrankaNazivFormatedOIB>
    <izvorni_sadrzaj>VOĆE ROYAL d.o.o. za zastupanje u crinskom postupku i trgovinu, OIB 27354046277</izvorni_sadrzaj>
    <derivirana_varijabla naziv="DomainObject.Predmet.ProtustrankaNazivFormatedOIB_1">VOĆE ROYAL d.o.o. za zastupanje u crinskom postupku i trgovinu, OIB 27354046277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Brkić</izvorni_sadrzaj>
    <derivirana_varijabla naziv="DomainObject.Predmet.StrankaFormated_1">  Sanja Brkić</derivirana_varijabla>
  </DomainObject.Predmet.StrankaFormated>
  <DomainObject.Predmet.StrankaFormatedOIB>
    <izvorni_sadrzaj>  Sanja Brkić, OIB 16439277259</izvorni_sadrzaj>
    <derivirana_varijabla naziv="DomainObject.Predmet.StrankaFormatedOIB_1">  Sanja Brkić, OIB 16439277259</derivirana_varijabla>
  </DomainObject.Predmet.StrankaFormatedOIB>
  <DomainObject.Predmet.StrankaFormatedWithAdress>
    <izvorni_sadrzaj> Sanja Brkić, Sunekov I.odvojak 31h, 10000 Zagreb</izvorni_sadrzaj>
    <derivirana_varijabla naziv="DomainObject.Predmet.StrankaFormatedWithAdress_1"> Sanja Brkić, Sunekov I.odvojak 31h, 10000 Zagreb</derivirana_varijabla>
  </DomainObject.Predmet.StrankaFormatedWithAdress>
  <DomainObject.Predmet.StrankaFormatedWithAdressOIB>
    <izvorni_sadrzaj> Sanja Brkić, OIB 16439277259, Sunekov I.odvojak 31h, 10000 Zagreb</izvorni_sadrzaj>
    <derivirana_varijabla naziv="DomainObject.Predmet.StrankaFormatedWithAdressOIB_1"> Sanja Brkić, OIB 16439277259, Sunekov I.odvojak 31h, 10000 Zagreb</derivirana_varijabla>
  </DomainObject.Predmet.StrankaFormatedWithAdressOIB>
  <DomainObject.Predmet.StrankaWithAdress>
    <izvorni_sadrzaj>Sanja Brkić Sunekov I.odvojak 31h,10000 Zagreb</izvorni_sadrzaj>
    <derivirana_varijabla naziv="DomainObject.Predmet.StrankaWithAdress_1">Sanja Brkić Sunekov I.odvojak 31h,10000 Zagreb</derivirana_varijabla>
  </DomainObject.Predmet.StrankaWithAdress>
  <DomainObject.Predmet.StrankaWithAdressOIB>
    <izvorni_sadrzaj>Sanja Brkić, OIB 16439277259, Sunekov I.odvojak 31h,10000 Zagreb</izvorni_sadrzaj>
    <derivirana_varijabla naziv="DomainObject.Predmet.StrankaWithAdressOIB_1">Sanja Brkić, OIB 16439277259, Sunekov I.odvojak 31h,10000 Zagreb</derivirana_varijabla>
  </DomainObject.Predmet.StrankaWithAdressOIB>
  <DomainObject.Predmet.StrankaNazivFormated>
    <izvorni_sadrzaj>Sanja Brkić</izvorni_sadrzaj>
    <derivirana_varijabla naziv="DomainObject.Predmet.StrankaNazivFormated_1">Sanja Brkić</derivirana_varijabla>
  </DomainObject.Predmet.StrankaNazivFormated>
  <DomainObject.Predmet.StrankaNazivFormatedOIB>
    <izvorni_sadrzaj>Sanja Brkić, OIB 16439277259</izvorni_sadrzaj>
    <derivirana_varijabla naziv="DomainObject.Predmet.StrankaNazivFormatedOIB_1">Sanja Brkić, OIB 16439277259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Sanja Brkić</item>
    </izvorni_sadrzaj>
    <derivirana_varijabla naziv="DomainObject.Predmet.StrankaListFormated_1">
      <item>Sanja Brkić</item>
    </derivirana_varijabla>
  </DomainObject.Predmet.StrankaListFormated>
  <DomainObject.Predmet.StrankaListFormatedOIB>
    <izvorni_sadrzaj>
      <item>Sanja Brkić, OIB 16439277259</item>
    </izvorni_sadrzaj>
    <derivirana_varijabla naziv="DomainObject.Predmet.StrankaListFormatedOIB_1">
      <item>Sanja Brkić, OIB 16439277259</item>
    </derivirana_varijabla>
  </DomainObject.Predmet.StrankaListFormatedOIB>
  <DomainObject.Predmet.StrankaListFormatedWithAdress>
    <izvorni_sadrzaj>
      <item>Sanja Brkić, Sunekov I.odvojak 31h, 10000 Zagreb</item>
    </izvorni_sadrzaj>
    <derivirana_varijabla naziv="DomainObject.Predmet.StrankaListFormatedWithAdress_1">
      <item>Sanja Brkić, Sunekov I.odvojak 31h, 10000 Zagreb</item>
    </derivirana_varijabla>
  </DomainObject.Predmet.StrankaListFormatedWithAdress>
  <DomainObject.Predmet.StrankaListFormatedWithAdressOIB>
    <izvorni_sadrzaj>
      <item>Sanja Brkić, OIB 16439277259, Sunekov I.odvojak 31h, 10000 Zagreb</item>
    </izvorni_sadrzaj>
    <derivirana_varijabla naziv="DomainObject.Predmet.StrankaListFormatedWithAdressOIB_1">
      <item>Sanja Brkić, OIB 16439277259, Sunekov I.odvojak 31h, 10000 Zagreb</item>
    </derivirana_varijabla>
  </DomainObject.Predmet.StrankaListFormatedWithAdressOIB>
  <DomainObject.Predmet.StrankaListNazivFormated>
    <izvorni_sadrzaj>
      <item>Sanja Brkić</item>
    </izvorni_sadrzaj>
    <derivirana_varijabla naziv="DomainObject.Predmet.StrankaListNazivFormated_1">
      <item>Sanja Brkić</item>
    </derivirana_varijabla>
  </DomainObject.Predmet.StrankaListNazivFormated>
  <DomainObject.Predmet.StrankaListNazivFormatedOIB>
    <izvorni_sadrzaj>
      <item>Sanja Brkić, OIB 16439277259</item>
    </izvorni_sadrzaj>
    <derivirana_varijabla naziv="DomainObject.Predmet.StrankaListNazivFormatedOIB_1">
      <item>Sanja Brkić, OIB 16439277259</item>
    </derivirana_varijabla>
  </DomainObject.Predmet.StrankaListNazivFormatedOIB>
  <DomainObject.Predmet.ProtuStrankaListFormated>
    <izvorni_sadrzaj>
      <item>VOĆE ROYAL d.o.o. za zastupanje u crinskom postupku i trgovinu</item>
    </izvorni_sadrzaj>
    <derivirana_varijabla naziv="DomainObject.Predmet.ProtuStrankaListFormated_1">
      <item>VOĆE ROYAL d.o.o. za zastupanje u crinskom postupku i trgovinu</item>
    </derivirana_varijabla>
  </DomainObject.Predmet.ProtuStrankaListFormated>
  <DomainObject.Predmet.ProtuStrankaListFormatedOIB>
    <izvorni_sadrzaj>
      <item>VOĆE ROYAL d.o.o. za zastupanje u crinskom postupku i trgovinu, OIB 27354046277</item>
    </izvorni_sadrzaj>
    <derivirana_varijabla naziv="DomainObject.Predmet.ProtuStrankaListFormatedOIB_1">
      <item>VOĆE ROYAL d.o.o. za zastupanje u crinskom postupku i trgovinu, OIB 27354046277</item>
    </derivirana_varijabla>
  </DomainObject.Predmet.ProtuStrankaListFormatedOIB>
  <DomainObject.Predmet.ProtuStrankaListFormatedWithAdress>
    <izvorni_sadrzaj>
      <item>VOĆE ROYAL d.o.o. za zastupanje u crinskom postupku i trgovinu, Bulatova 20, 10000 Zagreb</item>
    </izvorni_sadrzaj>
    <derivirana_varijabla naziv="DomainObject.Predmet.ProtuStrankaListFormatedWithAdress_1">
      <item>VOĆE ROYAL d.o.o. za zastupanje u crinskom postupku i trgovinu, Bulatova 20, 10000 Zagreb</item>
    </derivirana_varijabla>
  </DomainObject.Predmet.ProtuStrankaListFormatedWithAdress>
  <DomainObject.Predmet.ProtuStrankaListFormatedWithAdressOIB>
    <izvorni_sadrzaj>
      <item>VOĆE ROYAL d.o.o. za zastupanje u crinskom postupku i trgovinu, OIB 27354046277, Bulatova 20, 10000 Zagreb</item>
    </izvorni_sadrzaj>
    <derivirana_varijabla naziv="DomainObject.Predmet.ProtuStrankaListFormatedWithAdressOIB_1">
      <item>VOĆE ROYAL d.o.o. za zastupanje u crinskom postupku i trgovinu, OIB 27354046277, Bulatova 20, 10000 Zagreb</item>
    </derivirana_varijabla>
  </DomainObject.Predmet.ProtuStrankaListFormatedWithAdressOIB>
  <DomainObject.Predmet.ProtuStrankaListNazivFormated>
    <izvorni_sadrzaj>
      <item>VOĆE ROYAL d.o.o. za zastupanje u crinskom postupku i trgovinu</item>
    </izvorni_sadrzaj>
    <derivirana_varijabla naziv="DomainObject.Predmet.ProtuStrankaListNazivFormated_1">
      <item>VOĆE ROYAL d.o.o. za zastupanje u crinskom postupku i trgovinu</item>
    </derivirana_varijabla>
  </DomainObject.Predmet.ProtuStrankaListNazivFormated>
  <DomainObject.Predmet.ProtuStrankaListNazivFormatedOIB>
    <izvorni_sadrzaj>
      <item>VOĆE ROYAL d.o.o. za zastupanje u crinskom postupku i trgovinu, OIB 27354046277</item>
    </izvorni_sadrzaj>
    <derivirana_varijabla naziv="DomainObject.Predmet.ProtuStrankaListNazivFormatedOIB_1">
      <item>VOĆE ROYAL d.o.o. za zastupanje u crinskom postupku i trgovinu, OIB 27354046277</item>
    </derivirana_varijabla>
  </DomainObject.Predmet.ProtuStrankaListNazivFormatedOIB>
  <DomainObject.Predmet.OstaliListFormated>
    <izvorni_sadrzaj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</izvorni_sadrzaj>
    <derivirana_varijabla naziv="DomainObject.Predmet.OstaliListFormated_1"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</derivirana_varijabla>
  </DomainObject.Predmet.OstaliListFormated>
  <DomainObject.Predmet.OstaliListFormatedOIB>
    <izvorni_sadrzaj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  <item>Odvjetničko društvo KLIŠANIN &amp; PARTNERI društvo s ograničenom odgovornošću, OIB 06259076695</item>
    </izvorni_sadrzaj>
    <derivirana_varijabla naziv="DomainObject.Predmet.OstaliListFormatedOIB_1"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Branka Malbašić, Kolodvorska 2, 44320 Kutina</item>
      <item>Županijsko državno odvjetništvo u Zagrebu</item>
      <item>UniCredit Leasing Croatia društvo s ograničenom odgovornošću za leasing, Heinzelova 33, 10000 Zagreb</item>
      <item>CROKOMBI društvo s ograničenom odgovornošću za kombinirani prijevoz, Ul. A. Hebranga 10, 10000 Zagreb</item>
      <item>OD Smolčić i partneri, Jurišićeva 23, 10000 Zagreb</item>
      <item>ZITEX društvo s ograničenom odgovornošću za izvođenje građevinskih radova, Vukovarska 12, 31540 Donji Miholjac</item>
      <item>AWT INTERNATIONAL Trgovina i usluge, d.o.o.,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Ul. grada Vukovara 269d, 10000 Zagreb</item>
      <item>Agencija za osiguranje radničkih potraživanja u slučaju stečaja poslodavca,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Vinkovačka 1/A, 31000 Osijek</item>
      <item>Hrvatska banka za obnovu i razvitak, Strossmayerov trg 9, 10000 Zagreb</item>
      <item>Fond za razvoj i zapošljavanje, Preobraženska 4, 10000 Zagreb</item>
      <item>Credo banka dioničko društvo "u stečaju", Zrinjsko Frankopanska 58, 21000 Split</item>
      <item>HRVATSKA AGENCIJA ZA MALO GOSPODARSTVO, INOVACIJE I INVESTICIJE, Prilaz Gjure Deželića 7, 10000 Zagreb</item>
      <item>Jugoslav Puran, Josipa Jelačića 12, 43000 Bjelovar</item>
      <item>REPUBLIKA HRVATSKA MINISTARSTVO FINANCIJA, Av. Dubrovnik 32, 10000 Zagreb</item>
      <item>ZAVOD ZA JAVNO ZDRAVSTVO SVETI ROK VIROVITIČKO-PODRAVSKE ŽUPANIJE, Ljudevita Gaja 21, 33000 Virovitica</item>
      <item>OD Radomir Borotić i Darko Novačić,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Trg Stjepana Radića 1, 10000 Zagreb</item>
      <item>Odvjetničko društvo KLIŠANIN &amp; PARTNERI društvo s ograničenom odgovornošću, Zelinska 2I, 10000 Zagreb</item>
    </izvorni_sadrzaj>
    <derivirana_varijabla naziv="DomainObject.Predmet.OstaliListFormatedWithAdress_1">
      <item>Branka Malbašić, Kolodvorska 2, 44320 Kutina</item>
      <item>Županijsko državno odvjetništvo u Zagrebu</item>
      <item>UniCredit Leasing Croatia društvo s ograničenom odgovornošću za leasing, Heinzelova 33, 10000 Zagreb</item>
      <item>CROKOMBI društvo s ograničenom odgovornošću za kombinirani prijevoz, Ul. A. Hebranga 10, 10000 Zagreb</item>
      <item>OD Smolčić i partneri, Jurišićeva 23, 10000 Zagreb</item>
      <item>ZITEX društvo s ograničenom odgovornošću za izvođenje građevinskih radova, Vukovarska 12, 31540 Donji Miholjac</item>
      <item>AWT INTERNATIONAL Trgovina i usluge, d.o.o.,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Ul. grada Vukovara 269d, 10000 Zagreb</item>
      <item>Agencija za osiguranje radničkih potraživanja u slučaju stečaja poslodavca,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Vinkovačka 1/A, 31000 Osijek</item>
      <item>Hrvatska banka za obnovu i razvitak, Strossmayerov trg 9, 10000 Zagreb</item>
      <item>Fond za razvoj i zapošljavanje, Preobraženska 4, 10000 Zagreb</item>
      <item>Credo banka dioničko društvo "u stečaju", Zrinjsko Frankopanska 58, 21000 Split</item>
      <item>HRVATSKA AGENCIJA ZA MALO GOSPODARSTVO, INOVACIJE I INVESTICIJE, Prilaz Gjure Deželića 7, 10000 Zagreb</item>
      <item>Jugoslav Puran, Josipa Jelačića 12, 43000 Bjelovar</item>
      <item>REPUBLIKA HRVATSKA MINISTARSTVO FINANCIJA, Av. Dubrovnik 32, 10000 Zagreb</item>
      <item>ZAVOD ZA JAVNO ZDRAVSTVO SVETI ROK VIROVITIČKO-PODRAVSKE ŽUPANIJE, Ljudevita Gaja 21, 33000 Virovitica</item>
      <item>OD Radomir Borotić i Darko Novačić,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Trg Stjepana Radića 1, 10000 Zagreb</item>
      <item>Odvjetničko društvo KLIŠANIN &amp; PARTNERI društvo s ograničenom odgovornošću, Zelinska 2I, 10000 Zagreb</item>
    </derivirana_varijabla>
  </DomainObject.Predmet.OstaliListFormatedWithAdress>
  <DomainObject.Predmet.OstaliListFormatedWithAdressOIB>
    <izvorni_sadrzaj>
      <item>Branka Malbašić, OIB 93517569919, Kolodvorska 2, 44320 Kutina</item>
      <item>Županijsko državno odvjetništvo u Zagrebu</item>
      <item>UniCredit Leasing Croatia društvo s ograničenom odgovornošću za leasing, OIB 18736141210, Heinzelova 33, 10000 Zagreb</item>
      <item>CROKOMBI društvo s ograničenom odgovornošću za kombinirani prijevoz, OIB 17940814477, Ul. A. Hebranga 10, 10000 Zagreb</item>
      <item>OD Smolčić i partneri, Jurišićeva 23, 10000 Zagreb</item>
      <item>ZITEX društvo s ograničenom odgovornošću za izvođenje građevinskih radova, OIB 91166929650, Vukovarska 12, 31540 Donji Miholjac</item>
      <item>AWT INTERNATIONAL Trgovina i usluge, d.o.o., OIB 57159149897,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OIB 10817745628,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OIB 03744272526,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OIB 99122235709, Ul. grada Vukovara 269d, 10000 Zagreb</item>
      <item>Agencija za osiguranje radničkih potraživanja u slučaju stečaja poslodavca, OIB 04323472109,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OIB 62919225671, Vinkovačka 1/A, 31000 Osijek</item>
      <item>Hrvatska banka za obnovu i razvitak, Strossmayerov trg 9, 10000 Zagreb</item>
      <item>Fond za razvoj i zapošljavanje, Preobraženska 4, 10000 Zagreb</item>
      <item>Credo banka dioničko društvo "u stečaju", OIB 94141384086, Zrinjsko Frankopanska 58, 21000 Split</item>
      <item>HRVATSKA AGENCIJA ZA MALO GOSPODARSTVO, INOVACIJE I INVESTICIJE, OIB 25609559342, Prilaz Gjure Deželića 7, 10000 Zagreb</item>
      <item>Jugoslav Puran, Josipa Jelačića 12, 43000 Bjelovar</item>
      <item>REPUBLIKA HRVATSKA MINISTARSTVO FINANCIJA, OIB 18683136487, Av. Dubrovnik 32, 10000 Zagreb</item>
      <item>ZAVOD ZA JAVNO ZDRAVSTVO SVETI ROK VIROVITIČKO-PODRAVSKE ŽUPANIJE, OIB 76860791838, Ljudevita Gaja 21, 33000 Virovitica</item>
      <item>OD Radomir Borotić i Darko Novačić, OIB 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OIB 61817894937, Trg Stjepana Radića 1, 10000 Zagreb</item>
      <item>Odvjetničko društvo KLIŠANIN &amp; PARTNERI društvo s ograničenom odgovornošću, OIB 06259076695, Zelinska 2I, 10000 Zagreb</item>
    </izvorni_sadrzaj>
    <derivirana_varijabla naziv="DomainObject.Predmet.OstaliListFormatedWithAdressOIB_1">
      <item>Branka Malbašić, OIB 93517569919, Kolodvorska 2, 44320 Kutina</item>
      <item>Županijsko državno odvjetništvo u Zagrebu</item>
      <item>UniCredit Leasing Croatia društvo s ograničenom odgovornošću za leasing, OIB 18736141210, Heinzelova 33, 10000 Zagreb</item>
      <item>CROKOMBI društvo s ograničenom odgovornošću za kombinirani prijevoz, OIB 17940814477, Ul. A. Hebranga 10, 10000 Zagreb</item>
      <item>OD Smolčić i partneri, Jurišićeva 23, 10000 Zagreb</item>
      <item>ZITEX društvo s ograničenom odgovornošću za izvođenje građevinskih radova, OIB 91166929650, Vukovarska 12, 31540 Donji Miholjac</item>
      <item>AWT INTERNATIONAL Trgovina i usluge, d.o.o., OIB 57159149897,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OIB 10817745628,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OIB 03744272526,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OIB 99122235709, Ul. grada Vukovara 269d, 10000 Zagreb</item>
      <item>Agencija za osiguranje radničkih potraživanja u slučaju stečaja poslodavca, OIB 04323472109,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OIB 62919225671, Vinkovačka 1/A, 31000 Osijek</item>
      <item>Hrvatska banka za obnovu i razvitak, Strossmayerov trg 9, 10000 Zagreb</item>
      <item>Fond za razvoj i zapošljavanje, Preobraženska 4, 10000 Zagreb</item>
      <item>Credo banka dioničko društvo "u stečaju", OIB 94141384086, Zrinjsko Frankopanska 58, 21000 Split</item>
      <item>HRVATSKA AGENCIJA ZA MALO GOSPODARSTVO, INOVACIJE I INVESTICIJE, OIB 25609559342, Prilaz Gjure Deželića 7, 10000 Zagreb</item>
      <item>Jugoslav Puran, Josipa Jelačića 12, 43000 Bjelovar</item>
      <item>REPUBLIKA HRVATSKA MINISTARSTVO FINANCIJA, OIB 18683136487, Av. Dubrovnik 32, 10000 Zagreb</item>
      <item>ZAVOD ZA JAVNO ZDRAVSTVO SVETI ROK VIROVITIČKO-PODRAVSKE ŽUPANIJE, OIB 76860791838, Ljudevita Gaja 21, 33000 Virovitica</item>
      <item>OD Radomir Borotić i Darko Novačić, OIB 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OIB 61817894937, Trg Stjepana Radića 1, 10000 Zagreb</item>
      <item>Odvjetničko društvo KLIŠANIN &amp; PARTNERI društvo s ograničenom odgovornošću, OIB 06259076695, Zelinska 2I, 10000 Zagreb</item>
    </derivirana_varijabla>
  </DomainObject.Predmet.OstaliListFormatedWithAdressOIB>
  <DomainObject.Predmet.OstaliListNazivFormated>
    <izvorni_sadrzaj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</izvorni_sadrzaj>
    <derivirana_varijabla naziv="DomainObject.Predmet.OstaliListNazivFormated_1"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</derivirana_varijabla>
  </DomainObject.Predmet.OstaliListNazivFormated>
  <DomainObject.Predmet.OstaliListNazivFormatedOIB>
    <izvorni_sadrzaj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  <item>Odvjetničko društvo KLIŠANIN &amp; PARTNERI društvo s ograničenom odgovornošću, OIB 06259076695</item>
    </izvorni_sadrzaj>
    <derivirana_varijabla naziv="DomainObject.Predmet.OstaliListNazivFormatedOIB_1"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Brkić</izvorni_sadrzaj>
    <derivirana_varijabla naziv="DomainObject.Predmet.StrankaIDrugi_1">Sanja Brkić</derivirana_varijabla>
  </DomainObject.Predmet.StrankaIDrugi>
  <DomainObject.Predmet.ProtustrankaIDrugi>
    <izvorni_sadrzaj>VOĆE ROYAL d.o.o. za zastupanje u crinskom postupku i trgovinu</izvorni_sadrzaj>
    <derivirana_varijabla naziv="DomainObject.Predmet.ProtustrankaIDrugi_1">VOĆE ROYAL d.o.o. za zastupanje u crinskom postupku i trgovinu</derivirana_varijabla>
  </DomainObject.Predmet.ProtustrankaIDrugi>
  <DomainObject.Predmet.StrankaIDrugiAdressOIB>
    <izvorni_sadrzaj>Sanja Brkić, OIB 16439277259, Sunekov I.odvojak 31h, 10000 Zagreb</izvorni_sadrzaj>
    <derivirana_varijabla naziv="DomainObject.Predmet.StrankaIDrugiAdressOIB_1">Sanja Brkić, OIB 16439277259, Sunekov I.odvojak 31h, 10000 Zagreb</derivirana_varijabla>
  </DomainObject.Predmet.StrankaIDrugiAdressOIB>
  <DomainObject.Predmet.ProtustrankaIDrugiAdressOIB>
    <izvorni_sadrzaj>VOĆE ROYAL d.o.o. za zastupanje u crinskom postupku i trgovinu, OIB 27354046277, Bulatova 20, 10000 Zagreb</izvorni_sadrzaj>
    <derivirana_varijabla naziv="DomainObject.Predmet.ProtustrankaIDrugiAdressOIB_1">VOĆE ROYAL d.o.o. za zastupanje u crinskom postupku i trgovinu, OIB 27354046277, Bulatova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Brkić</item>
      <item>VOĆE ROYAL d.o.o. za zastupanje u crinskom postupku i trgovinu</item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</izvorni_sadrzaj>
    <derivirana_varijabla naziv="DomainObject.Predmet.SudioniciListNaziv_1">
      <item>Sanja Brkić</item>
      <item>VOĆE ROYAL d.o.o. za zastupanje u crinskom postupku i trgovinu</item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  <item>Odvjetničko društvo KLIŠANIN &amp; PARTNERI društvo s ograničenom odgovornošću</item>
    </derivirana_varijabla>
  </DomainObject.Predmet.SudioniciListNaziv>
  <DomainObject.Predmet.SudioniciListAdressOIB>
    <izvorni_sadrzaj>
      <item>Sanja Brkić, OIB 16439277259, Sunekov I.odvojak 31h,10000 Zagreb</item>
      <item>VOĆE ROYAL d.o.o. za zastupanje u crinskom postupku i trgovinu, OIB 27354046277, Bulatova 20,10000 Zagreb</item>
      <item>Branka Malbašić, OIB 93517569919, Kolodvorska 2,44320 Kutina</item>
      <item>Županijsko državno odvjetništvo u Zagrebu</item>
      <item>UniCredit Leasing Croatia društvo s ograničenom odgovornošću za leasing, OIB 18736141210, Heinzelova 33,10000 Zagreb</item>
      <item>CROKOMBI društvo s ograničenom odgovornošću za kombinirani prijevoz, OIB 17940814477, Ul. A. Hebranga 10,10000 Zagreb</item>
      <item>OD Smolčić i partneri, Jurišićeva 23,10000 Zagreb</item>
      <item>ZITEX društvo s ograničenom odgovornošću za izvođenje građevinskih radova, OIB 91166929650, Vukovarska 12,31540 Donji Miholjac</item>
      <item>AWT INTERNATIONAL Trgovina i usluge, d.o.o., OIB 57159149897, Slavonska avenija 52a,10000 Zagreb</item>
      <item>Josip Šimović, Marjanovićev prilaz 13,10000 Zagreb</item>
      <item>OD Maša i Monja Matić, Bednjanska 8/1,10000 Zagreb</item>
      <item>Vinko Ilenić, vl. obrta PRIJEVOZ TOPOLIĆ, Žlebec 14,10000 Zagreb</item>
      <item>Milan Banić, Ilica 60,10000 Zagreb</item>
      <item>Zoran Brica, S. Radića 19,40000 Čakovec</item>
      <item>Nada Ambruš, vl. obrta AMBRUŠ - Agencija za org. transporta, Pleškovec 55,40000 Pleškovec</item>
      <item>V.R. TABERNUS d.o.o. za trgovinu u stečaju, OIB 10817745628, I. Sunekov odvojak 31H,10000 Zagreb</item>
      <item>ZOU Tončić Tomislav i Urek Ivica, Teslina 3,10000 Zagreb</item>
      <item>Marijana Dedić-Lokma, Horvaćanska 21,10000 Zagreb</item>
      <item>GRADSKO STAMBENO KOMUNALNO GOSPODARSTVO društvo s ograničenom odgovornošću za usluge, građevinarstvo i trgovinu, OIB 03744272526, Savska c. 1,10000 Zagreb</item>
      <item>OD Praljak &amp; Svić, Centar 2000 - Radnička c. 37b,10000 Zagreb</item>
      <item>Općinski sud u Našicama, zemljišno-knjižni odjel, x,31500 Našice</item>
      <item>OBRT PRIJEVOZ TOPOLIĆ, Žlebec 14,10000 Zagreb</item>
      <item>Agencija za plaćanja u poljoprivredi, ribarstvu i ruralnom razvoju, OIB 99122235709, Ul. grada Vukovara 269d,10000 Zagreb</item>
      <item>Agencija za osiguranje radničkih potraživanja u slučaju stečaja poslodavca, OIB 04323472109, Frankopanska 11,10000 Zagreb</item>
      <item>Valentina Horvat, Matije Gupca 97,31511 Đurđenovac</item>
      <item>Nenad Kljajić, Matije Gupca 2,31511 Đurđenovac</item>
      <item>Milobara Zrinka, Kolodvorska 88,33514 Čačinci</item>
      <item>Dragan Vulić, Nikole Tesle 43,31511 Đurđenovac</item>
      <item>ORAO d.o.o. za proizvodnju i trgovinu, OIB 62919225671, Vinkovačka 1/A,31000 Osijek</item>
      <item>Hrvatska banka za obnovu i razvitak, Strossmayerov trg 9,10000 Zagreb</item>
      <item>Fond za razvoj i zapošljavanje, Preobraženska 4,10000 Zagreb</item>
      <item>Credo banka dioničko društvo "u stečaju", OIB 94141384086, Zrinjsko Frankopanska 58,21000 Split</item>
      <item>HRVATSKA AGENCIJA ZA MALO GOSPODARSTVO, INOVACIJE I INVESTICIJE, OIB 25609559342, Prilaz Gjure Deželića 7,10000 Zagreb</item>
      <item>Jugoslav Puran, Josipa Jelačića 12,43000 Bjelovar</item>
      <item>REPUBLIKA HRVATSKA MINISTARSTVO FINANCIJA, OIB 18683136487, Av. Dubrovnik 32,10000 Zagreb</item>
      <item>ZAVOD ZA JAVNO ZDRAVSTVO SVETI ROK VIROVITIČKO-PODRAVSKE ŽUPANIJE, OIB 76860791838, Ljudevita Gaja 21,33000 Virovitica</item>
      <item>OD Radomir Borotić i Darko Novačić, OIB , Masarykova 14,33000 Virovitica</item>
      <item>Matijana Ćulap, Gajeva 53/II,10000 Zagreb</item>
      <item>Duško Vučevac, Savska c. 1,10000 Zagreb</item>
      <item>ZOU Gordana Prolić Duboja i Zrinka Širić, Radnička c. 52,10000 Zagreb</item>
      <item>GRAD ZAGREB, OIB 61817894937, Trg Stjepana Radića 1,10000 Zagreb</item>
      <item>Odvjetničko društvo KLIŠANIN &amp; PARTNERI društvo s ograničenom odgovornošću, OIB 06259076695, Zelinska 2I,10000 Zagreb</item>
    </izvorni_sadrzaj>
    <derivirana_varijabla naziv="DomainObject.Predmet.SudioniciListAdressOIB_1">
      <item>Sanja Brkić, OIB 16439277259, Sunekov I.odvojak 31h,10000 Zagreb</item>
      <item>VOĆE ROYAL d.o.o. za zastupanje u crinskom postupku i trgovinu, OIB 27354046277, Bulatova 20,10000 Zagreb</item>
      <item>Branka Malbašić, OIB 93517569919, Kolodvorska 2,44320 Kutina</item>
      <item>Županijsko državno odvjetništvo u Zagrebu</item>
      <item>UniCredit Leasing Croatia društvo s ograničenom odgovornošću za leasing, OIB 18736141210, Heinzelova 33,10000 Zagreb</item>
      <item>CROKOMBI društvo s ograničenom odgovornošću za kombinirani prijevoz, OIB 17940814477, Ul. A. Hebranga 10,10000 Zagreb</item>
      <item>OD Smolčić i partneri, Jurišićeva 23,10000 Zagreb</item>
      <item>ZITEX društvo s ograničenom odgovornošću za izvođenje građevinskih radova, OIB 91166929650, Vukovarska 12,31540 Donji Miholjac</item>
      <item>AWT INTERNATIONAL Trgovina i usluge, d.o.o., OIB 57159149897, Slavonska avenija 52a,10000 Zagreb</item>
      <item>Josip Šimović, Marjanovićev prilaz 13,10000 Zagreb</item>
      <item>OD Maša i Monja Matić, Bednjanska 8/1,10000 Zagreb</item>
      <item>Vinko Ilenić, vl. obrta PRIJEVOZ TOPOLIĆ, Žlebec 14,10000 Zagreb</item>
      <item>Milan Banić, Ilica 60,10000 Zagreb</item>
      <item>Zoran Brica, S. Radića 19,40000 Čakovec</item>
      <item>Nada Ambruš, vl. obrta AMBRUŠ - Agencija za org. transporta, Pleškovec 55,40000 Pleškovec</item>
      <item>V.R. TABERNUS d.o.o. za trgovinu u stečaju, OIB 10817745628, I. Sunekov odvojak 31H,10000 Zagreb</item>
      <item>ZOU Tončić Tomislav i Urek Ivica, Teslina 3,10000 Zagreb</item>
      <item>Marijana Dedić-Lokma, Horvaćanska 21,10000 Zagreb</item>
      <item>GRADSKO STAMBENO KOMUNALNO GOSPODARSTVO društvo s ograničenom odgovornošću za usluge, građevinarstvo i trgovinu, OIB 03744272526, Savska c. 1,10000 Zagreb</item>
      <item>OD Praljak &amp; Svić, Centar 2000 - Radnička c. 37b,10000 Zagreb</item>
      <item>Općinski sud u Našicama, zemljišno-knjižni odjel, x,31500 Našice</item>
      <item>OBRT PRIJEVOZ TOPOLIĆ, Žlebec 14,10000 Zagreb</item>
      <item>Agencija za plaćanja u poljoprivredi, ribarstvu i ruralnom razvoju, OIB 99122235709, Ul. grada Vukovara 269d,10000 Zagreb</item>
      <item>Agencija za osiguranje radničkih potraživanja u slučaju stečaja poslodavca, OIB 04323472109, Frankopanska 11,10000 Zagreb</item>
      <item>Valentina Horvat, Matije Gupca 97,31511 Đurđenovac</item>
      <item>Nenad Kljajić, Matije Gupca 2,31511 Đurđenovac</item>
      <item>Milobara Zrinka, Kolodvorska 88,33514 Čačinci</item>
      <item>Dragan Vulić, Nikole Tesle 43,31511 Đurđenovac</item>
      <item>ORAO d.o.o. za proizvodnju i trgovinu, OIB 62919225671, Vinkovačka 1/A,31000 Osijek</item>
      <item>Hrvatska banka za obnovu i razvitak, Strossmayerov trg 9,10000 Zagreb</item>
      <item>Fond za razvoj i zapošljavanje, Preobraženska 4,10000 Zagreb</item>
      <item>Credo banka dioničko društvo "u stečaju", OIB 94141384086, Zrinjsko Frankopanska 58,21000 Split</item>
      <item>HRVATSKA AGENCIJA ZA MALO GOSPODARSTVO, INOVACIJE I INVESTICIJE, OIB 25609559342, Prilaz Gjure Deželića 7,10000 Zagreb</item>
      <item>Jugoslav Puran, Josipa Jelačića 12,43000 Bjelovar</item>
      <item>REPUBLIKA HRVATSKA MINISTARSTVO FINANCIJA, OIB 18683136487, Av. Dubrovnik 32,10000 Zagreb</item>
      <item>ZAVOD ZA JAVNO ZDRAVSTVO SVETI ROK VIROVITIČKO-PODRAVSKE ŽUPANIJE, OIB 76860791838, Ljudevita Gaja 21,33000 Virovitica</item>
      <item>OD Radomir Borotić i Darko Novačić, OIB , Masarykova 14,33000 Virovitica</item>
      <item>Matijana Ćulap, Gajeva 53/II,10000 Zagreb</item>
      <item>Duško Vučevac, Savska c. 1,10000 Zagreb</item>
      <item>ZOU Gordana Prolić Duboja i Zrinka Širić, Radnička c. 52,10000 Zagreb</item>
      <item>GRAD ZAGREB, OIB 61817894937, Trg Stjepana Radića 1,10000 Zagreb</item>
      <item>Odvjetničko društvo KLIŠANIN &amp; PARTNERI društvo s ograničenom odgovornošću, OIB 06259076695, Zelinska 2I,10000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16439277259</item>
      <item>, OIB 27354046277</item>
      <item>, OIB 93517569919</item>
      <item>, OIB null</item>
      <item>, OIB 18736141210</item>
      <item>, OIB 17940814477</item>
      <item>, OIB null</item>
      <item>, OIB 91166929650</item>
      <item>, OIB 57159149897</item>
      <item>, OIB null</item>
      <item>, OIB null</item>
      <item>, OIB null</item>
      <item>, OIB null</item>
      <item>, OIB null</item>
      <item>, OIB null</item>
      <item>, OIB 10817745628</item>
      <item>, OIB null</item>
      <item>, OIB null</item>
      <item>, OIB 03744272526</item>
      <item>, OIB null</item>
      <item>, OIB null</item>
      <item>, OIB null</item>
      <item>, OIB 99122235709</item>
      <item>, OIB 04323472109</item>
      <item>, OIB null</item>
      <item>, OIB null</item>
      <item>, OIB null</item>
      <item>, OIB null</item>
      <item>, OIB 62919225671</item>
      <item>, OIB null</item>
      <item>, OIB null</item>
      <item>, OIB 94141384086</item>
      <item>, OIB 25609559342</item>
      <item>, OIB null</item>
      <item>, OIB 18683136487</item>
      <item>, OIB 76860791838</item>
      <item>, OIB </item>
      <item>, OIB null</item>
      <item>, OIB null</item>
      <item>, OIB null</item>
      <item>, OIB 61817894937</item>
      <item>, OIB 06259076695</item>
    </izvorni_sadrzaj>
    <derivirana_varijabla naziv="DomainObject.Predmet.SudioniciListNazivOIB_1">
      <item>, OIB 16439277259</item>
      <item>, OIB 27354046277</item>
      <item>, OIB 93517569919</item>
      <item>, OIB null</item>
      <item>, OIB 18736141210</item>
      <item>, OIB 17940814477</item>
      <item>, OIB null</item>
      <item>, OIB 91166929650</item>
      <item>, OIB 57159149897</item>
      <item>, OIB null</item>
      <item>, OIB null</item>
      <item>, OIB null</item>
      <item>, OIB null</item>
      <item>, OIB null</item>
      <item>, OIB null</item>
      <item>, OIB 10817745628</item>
      <item>, OIB null</item>
      <item>, OIB null</item>
      <item>, OIB 03744272526</item>
      <item>, OIB null</item>
      <item>, OIB null</item>
      <item>, OIB null</item>
      <item>, OIB 99122235709</item>
      <item>, OIB 04323472109</item>
      <item>, OIB null</item>
      <item>, OIB null</item>
      <item>, OIB null</item>
      <item>, OIB null</item>
      <item>, OIB 62919225671</item>
      <item>, OIB null</item>
      <item>, OIB null</item>
      <item>, OIB 94141384086</item>
      <item>, OIB 25609559342</item>
      <item>, OIB null</item>
      <item>, OIB 18683136487</item>
      <item>, OIB 76860791838</item>
      <item>, OIB </item>
      <item>, OIB null</item>
      <item>, OIB null</item>
      <item>, OIB null</item>
      <item>, OIB 61817894937</item>
      <item>, OIB 06259076695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310F3F-F23F-4A7D-9A89-796B637D3A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9</properties:Pages>
  <properties:Words>2562</properties:Words>
  <properties:Characters>14692</properties:Characters>
  <properties:Lines>930</properties:Lines>
  <properties:Paragraphs>510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2017-04-06T08:26:00Z</dcterms:created>
  <dc:creator>Dražen</dc:creator>
  <cp:lastModifiedBy>Jadranka Zelić</cp:lastModifiedBy>
  <cp:lastPrinted>2017-04-06T08:38:00Z</cp:lastPrinted>
  <dcterms:modified xmlns:xsi="http://www.w3.org/2001/XMLSchema-instance" xsi:type="dcterms:W3CDTF">2017-04-06T09:00:00Z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