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283ac6" w14:paraId="9283ac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D25F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936F4">
              <w:t>603</w:t>
            </w:r>
            <w:r w:rsidR="00ED25FD">
              <w:t>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936F4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>
        <w:rPr>
          <w:rFonts w:hAnsi="Times New Roman" w:ascii="Times New Roman"/>
          <w:sz w:val="24"/>
          <w:szCs w:val="24"/>
        </w:rPr>
        <w:t>,</w:t>
      </w:r>
      <w:r w:rsidR="000551A0">
        <w:rPr>
          <w:rFonts w:hAnsi="Times New Roman" w:ascii="Times New Roman"/>
          <w:sz w:val="24"/>
          <w:szCs w:val="24"/>
        </w:rPr>
        <w:t xml:space="preserve"> dana 5. prosinca 2017.,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936F4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936F4">
        <w:rPr>
          <w:rFonts w:hAnsi="Times New Roman" w:ascii="Times New Roman"/>
          <w:sz w:val="24"/>
          <w:szCs w:val="24"/>
        </w:rPr>
        <w:t>27.672,33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</w:t>
      </w:r>
      <w:r w:rsidR="004936F4">
        <w:rPr>
          <w:rFonts w:hAnsi="Times New Roman" w:ascii="Times New Roman"/>
          <w:sz w:val="24"/>
          <w:szCs w:val="24"/>
        </w:rPr>
        <w:t>Nikola Antončić, OIB: 98753337524, Čakovec, Petra Preradovića 18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474DD">
        <w:rPr>
          <w:rFonts w:hAnsi="Times New Roman" w:ascii="Times New Roman"/>
          <w:sz w:val="24"/>
          <w:szCs w:val="24"/>
        </w:rPr>
        <w:t>29</w:t>
      </w:r>
      <w:r w:rsidR="0089633F">
        <w:rPr>
          <w:rFonts w:hAnsi="Times New Roman" w:ascii="Times New Roman"/>
          <w:sz w:val="24"/>
          <w:szCs w:val="24"/>
        </w:rPr>
        <w:t>. studenog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4936F4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="0089633F">
        <w:rPr>
          <w:rFonts w:hAnsi="Times New Roman" w:ascii="Times New Roman"/>
          <w:sz w:val="24"/>
          <w:szCs w:val="24"/>
        </w:rPr>
        <w:t>, na dan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</w:t>
      </w:r>
      <w:r w:rsidR="004936F4"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 w:rsidR="004936F4">
        <w:rPr>
          <w:rFonts w:hAnsi="Times New Roman" w:ascii="Times New Roman"/>
          <w:sz w:val="24"/>
          <w:szCs w:val="24"/>
        </w:rPr>
        <w:t>27.672,33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9633F">
        <w:rPr>
          <w:rFonts w:hAnsi="Times New Roman" w:ascii="Times New Roman"/>
          <w:sz w:val="24"/>
          <w:szCs w:val="24"/>
        </w:rPr>
        <w:t>u 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9633F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042E47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89633F" w:rsidR="00340A58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1D" w:rsidP="00501147" w:rsidR="0080081D">
      <w:pPr>
        <w:spacing w:lineRule="auto" w:line="240" w:after="0"/>
      </w:pPr>
      <w:r>
        <w:separator/>
      </w:r>
    </w:p>
  </w:endnote>
  <w:endnote w:id="0" w:type="continuationSeparator">
    <w:p w:rsidRDefault="0080081D" w:rsidP="00501147" w:rsidR="008008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1D" w:rsidP="00501147" w:rsidR="0080081D">
      <w:pPr>
        <w:spacing w:lineRule="auto" w:line="240" w:after="0"/>
      </w:pPr>
      <w:r>
        <w:separator/>
      </w:r>
    </w:p>
  </w:footnote>
  <w:footnote w:id="0" w:type="continuationSeparator">
    <w:p w:rsidRDefault="0080081D" w:rsidP="00501147" w:rsidR="008008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42E47">
      <w:rPr>
        <w:rFonts w:hAnsi="Times New Roman" w:ascii="Times New Roman"/>
        <w:noProof/>
        <w:sz w:val="24"/>
        <w:szCs w:val="24"/>
      </w:rPr>
      <w:t>Poslovni broj: 9 St-603/2017-3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42E4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42E47"/>
    <w:rsid w:val="000551A0"/>
    <w:rsid w:val="00087C43"/>
    <w:rsid w:val="000967BF"/>
    <w:rsid w:val="001474DD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36F4"/>
    <w:rsid w:val="0049749B"/>
    <w:rsid w:val="004A0BD1"/>
    <w:rsid w:val="004E1C60"/>
    <w:rsid w:val="00501147"/>
    <w:rsid w:val="005343B3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0081D"/>
    <w:rsid w:val="008659E3"/>
    <w:rsid w:val="0089633F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25FD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E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E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PAPIRUS jednostavno društvo s ograničenom odgovornošću za prikupljanje otpada, trgovinu i usluge zastupanog po punomoćniku Nikola Antončić</izvorni_sadrzaj>
    <derivirana_varijabla naziv="DomainObject.Predmet.ProtustrankaFormated_1">  N PAPIRUS jednostavno društvo s ograničenom odgovornošću za prikupljanje otpada, trgovinu i usluge zastupanog po punomoćniku Nikola Antončić</derivirana_varijabla>
  </DomainObject.Predmet.ProtustrankaFormated>
  <DomainObject.Predmet.ProtustrankaFormatedOIB>
    <izvorni_sadrzaj>  N PAPIRUS jednostavno društvo s ograničenom odgovornošću za prikupljanje otpada, trgovinu i usluge, OIB 58378859363 zastupanog po punomoćniku Nikola Antončić</izvorni_sadrzaj>
    <derivirana_varijabla naziv="DomainObject.Predmet.ProtustrankaFormatedOIB_1">  N PAPIRUS jednostavno društvo s ograničenom odgovornošću za prikupljanje otpada, trgovinu i usluge, OIB 58378859363 zastupanog po punomoćniku Nikola Antončić</derivirana_varijabla>
  </DomainObject.Predmet.ProtustrankaFormatedOIB>
  <DomainObject.Predmet.ProtustrankaFormatedWithAdress>
    <izvorni_sadrzaj> N PAPIRUS jednostavno društvo s ograničenom odgovornošću za prikupljanje otpada, trgovinu i usluge, Petra Preradovića 18, 40000 Čakovec zastupanog po punomoćniku Nikola Antončić</izvorni_sadrzaj>
    <derivirana_varijabla naziv="DomainObject.Predmet.ProtustrankaFormatedWithAdress_1"> N PAPIRUS jednostavno društvo s ograničenom odgovornošću za prikupljanje otpada, trgovinu i usluge, Petra Preradovića 18, 40000 Čakovec zastupanog po punomoćniku Nikola Antončić</derivirana_varijabla>
  </DomainObject.Predmet.ProtustrankaFormatedWithAdress>
  <DomainObject.Predmet.ProtustrankaFormatedWithAdressOIB>
    <izvorni_sadrzaj> N PAPIRUS jednostavno društvo s ograničenom odgovornošću za prikupljanje otpada, trgovinu i usluge, OIB 58378859363, Petra Preradovića 18, 40000 Čakovec zastupanog po punomoćniku Nikola Antončić</izvorni_sadrzaj>
    <derivirana_varijabla naziv="DomainObject.Predmet.ProtustrankaFormatedWithAdressOIB_1"> N PAPIRUS jednostavno društvo s ograničenom odgovornošću za prikupljanje otpada, trgovinu i usluge, OIB 58378859363, Petra Preradovića 18, 40000 Čakovec zastupanog po punomoćniku Nikola Antončić</derivirana_varijabla>
  </DomainObject.Predmet.ProtustrankaFormatedWithAdressOIB>
  <DomainObject.Predmet.ProtustrankaWithAdress>
    <izvorni_sadrzaj>N PAPIRUS jednostavno društvo s ograničenom odgovornošću za prikupljanje otpada, trgovinu i usluge Petra Preradovića 18, 40000 Čakovec</izvorni_sadrzaj>
    <derivirana_varijabla naziv="DomainObject.Predmet.ProtustrankaWithAdress_1">N PAPIRUS jednostavno društvo s ograničenom odgovornošću za prikupljanje otpada, trgovinu i usluge Petra Preradovića 18, 40000 Čakovec</derivirana_varijabla>
  </DomainObject.Predmet.ProtustrankaWithAdress>
  <DomainObject.Predmet.ProtustrankaWithAdressOIB>
    <izvorni_sadrzaj>N PAPIRUS jednostavno društvo s ograničenom odgovornošću za prikupljanje otpada, trgovinu i usluge, OIB 58378859363, Petra Preradovića 18, 40000 Čakovec</izvorni_sadrzaj>
    <derivirana_varijabla naziv="DomainObject.Predmet.ProtustrankaWithAdressOIB_1">N PAPIRUS jednostavno društvo s ograničenom odgovornošću za prikupljanje otpada, trgovinu i usluge, OIB 58378859363, Petra Preradovića 18, 40000 Čakovec</derivirana_varijabla>
  </DomainObject.Predmet.ProtustrankaWithAdressOIB>
  <DomainObject.Predmet.ProtustrankaNazivFormated>
    <izvorni_sadrzaj>N PAPIRUS jednostavno društvo s ograničenom odgovornošću za prikupljanje otpada, trgovinu i usluge</izvorni_sadrzaj>
    <derivirana_varijabla naziv="DomainObject.Predmet.ProtustrankaNazivFormated_1">N PAPIRUS jednostavno društvo s ograničenom odgovornošću za prikupljanje otpada, trgovinu i usluge</derivirana_varijabla>
  </DomainObject.Predmet.ProtustrankaNazivFormated>
  <DomainObject.Predmet.ProtustrankaNazivFormatedOIB>
    <izvorni_sadrzaj>N PAPIRUS jednostavno društvo s ograničenom odgovornošću za prikupljanje otpada, trgovinu i usluge, OIB 58378859363</izvorni_sadrzaj>
    <derivirana_varijabla naziv="DomainObject.Predmet.ProtustrankaNazivFormatedOIB_1">N PAPIRUS jednostavno društvo s ograničenom odgovornošću za prikupljanje otpada, trgovinu i usluge, OIB 58378859363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27672.33</izvorni_sadrzaj>
    <derivirana_varijabla naziv="DomainObject.Predmet.TrenutnaVrijednost_1">27672.33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 PAPIRUS jednostavno društvo s ograničenom odgovornošću za prikupljanje otpada, trgovinu i usluge zastupanog po punomoćniku Nikola Antončić</item>
    </izvorni_sadrzaj>
    <derivirana_varijabla naziv="DomainObject.Predmet.ProtuStrankaListFormated_1">
      <item>N PAPIRUS jednostavno društvo s ograničenom odgovornošću za prikupljanje otpada, trgovinu i usluge zastupanog po punomoćniku Nikola Antončić</item>
    </derivirana_varijabla>
  </DomainObject.Predmet.ProtuStrankaListFormated>
  <DomainObject.Predmet.ProtuStrankaListFormatedOIB>
    <izvorni_sadrzaj>
      <item>N PAPIRUS jednostavno društvo s ograničenom odgovornošću za prikupljanje otpada, trgovinu i usluge, OIB 58378859363 zastupanog po punomoćniku Nikola Antončić</item>
    </izvorni_sadrzaj>
    <derivirana_varijabla naziv="DomainObject.Predmet.ProtuStrankaListFormatedOIB_1">
      <item>N PAPIRUS jednostavno društvo s ograničenom odgovornošću za prikupljanje otpada, trgovinu i usluge, OIB 58378859363 zastupanog po punomoćniku Nikola Antončić</item>
    </derivirana_varijabla>
  </DomainObject.Predmet.ProtuStrankaListFormatedOIB>
  <DomainObject.Predmet.ProtuStrankaListFormatedWithAdress>
    <izvorni_sadrzaj>
      <item>N PAPIRUS jednostavno društvo s ograničenom odgovornošću za prikupljanje otpada, trgovinu i usluge, Petra Preradovića 18, 40000 Čakovec zastupanog po punomoćniku Nikola Antončić</item>
    </izvorni_sadrzaj>
    <derivirana_varijabla naziv="DomainObject.Predmet.ProtuStrankaListFormatedWithAdress_1">
      <item>N PAPIRUS jednostavno društvo s ograničenom odgovornošću za prikupljanje otpada, trgovinu i usluge, Petra Preradovića 18, 40000 Čakovec zastupanog po punomoćniku Nikola Antončić</item>
    </derivirana_varijabla>
  </DomainObject.Predmet.ProtuStrankaListFormatedWithAdress>
  <DomainObject.Predmet.ProtuStrankaListFormatedWithAdressOIB>
    <izvorni_sadrzaj>
      <item>N PAPIRUS jednostavno društvo s ograničenom odgovornošću za prikupljanje otpada, trgovinu i usluge, OIB 58378859363, Petra Preradovića 18, 40000 Čakovec zastupanog po punomoćniku Nikola Antončić</item>
    </izvorni_sadrzaj>
    <derivirana_varijabla naziv="DomainObject.Predmet.ProtuStrankaListFormatedWithAdressOIB_1">
      <item>N PAPIRUS jednostavno društvo s ograničenom odgovornošću za prikupljanje otpada, trgovinu i usluge, OIB 58378859363, Petra Preradovića 18, 40000 Čakovec zastupanog po punomoćniku Nikola Antončić</item>
    </derivirana_varijabla>
  </DomainObject.Predmet.ProtuStrankaListFormatedWithAdressOIB>
  <DomainObject.Predmet.ProtuStrankaListNazivFormated>
    <izvorni_sadrzaj>
      <item>N PAPIRUS jednostavno društvo s ograničenom odgovornošću za prikupljanje otpada, trgovinu i usluge</item>
    </izvorni_sadrzaj>
    <derivirana_varijabla naziv="DomainObject.Predmet.ProtuStrankaListNazivFormated_1">
      <item>N PAPIRUS jednostavno društvo s ograničenom odgovornošću za prikupljanje otpada, trgovinu i usluge</item>
    </derivirana_varijabla>
  </DomainObject.Predmet.ProtuStrankaListNazivFormated>
  <DomainObject.Predmet.ProtuStrankaListNazivFormatedOIB>
    <izvorni_sadrzaj>
      <item>N PAPIRUS jednostavno društvo s ograničenom odgovornošću za prikupljanje otpada, trgovinu i usluge, OIB 58378859363</item>
    </izvorni_sadrzaj>
    <derivirana_varijabla naziv="DomainObject.Predmet.ProtuStrankaListNazivFormatedOIB_1">
      <item>N PAPIRUS jednostavno društvo s ograničenom odgovornošću za prikupljanje otpada, trgovinu i usluge, OIB 58378859363</item>
    </derivirana_varijabla>
  </DomainObject.Predmet.ProtuStrankaListNazivFormatedOIB>
  <DomainObject.Predmet.OstaliListFormated>
    <izvorni_sadrzaj>
      <item>Sudski registar</item>
      <item>Nikola Antončić punomoćnik sudionika u postupku N PAPIRUS jednostavno društvo s ograničenom odgovornošću za prikupljanje otpada, trgovinu i usluge</item>
    </izvorni_sadrzaj>
    <derivirana_varijabla naziv="DomainObject.Predmet.OstaliListFormated_1">
      <item>Sudski registar</item>
      <item>Nikola Antončić punomoćnik sudionika u postupku N PAPIRUS jednostavno društvo s ograničenom odgovornošću za prikupljanje otpada, trgovinu i usluge</item>
    </derivirana_varijabla>
  </DomainObject.Predmet.OstaliListFormated>
  <DomainObject.Predmet.OstaliListFormatedOIB>
    <izvorni_sadrzaj>
      <item>Sudski registar</item>
      <item>Nikola Antončić, OIB 98753337524 punomoćnik sudionika u postupku N PAPIRUS jednostavno društvo s ograničenom odgovornošću za prikupljanje otpada, trgovinu i usluge</item>
    </izvorni_sadrzaj>
    <derivirana_varijabla naziv="DomainObject.Predmet.OstaliListFormatedOIB_1">
      <item>Sudski registar</item>
      <item>Nikola Antončić, OIB 98753337524 punomoćnik sudionika u postupku N PAPIRUS jednostavno društvo s ograničenom odgovornošću za prikupljanje otpada, trgovinu i usluge</item>
    </derivirana_varijabla>
  </DomainObject.Predmet.OstaliListFormatedOIB>
  <DomainObject.Predmet.OstaliListFormatedWithAdress>
    <izvorni_sadrzaj>
      <item>Sudski registar</item>
      <item>Nikola Antončić, Petra Preradovića 18, 40000 Čakovec punomoćnik sudionika u postupku N PAPIRUS jednostavno društvo s ograničenom odgovornošću za prikupljanje otpada, trgovinu i usluge</item>
    </izvorni_sadrzaj>
    <derivirana_varijabla naziv="DomainObject.Predmet.OstaliListFormatedWithAdress_1">
      <item>Sudski registar</item>
      <item>Nikola Antončić, Petra Preradovića 18, 40000 Čakovec punomoćnik sudionika u postupku N PAPIRUS jednostavno društvo s ograničenom odgovornošću za prikupljanje otpada, trgovinu i usluge</item>
    </derivirana_varijabla>
  </DomainObject.Predmet.OstaliListFormatedWithAdress>
  <DomainObject.Predmet.OstaliListFormatedWithAdressOIB>
    <izvorni_sadrzaj>
      <item>Sudski registar</item>
      <item>Nikola Antončić, OIB 98753337524, Petra Preradovića 18, 40000 Čakovec punomoćnik sudionika u postupku N PAPIRUS jednostavno društvo s ograničenom odgovornošću za prikupljanje otpada, trgovinu i usluge</item>
    </izvorni_sadrzaj>
    <derivirana_varijabla naziv="DomainObject.Predmet.OstaliListFormatedWithAdressOIB_1">
      <item>Sudski registar</item>
      <item>Nikola Antončić, OIB 98753337524, Petra Preradovića 18, 40000 Čakovec punomoćnik sudionika u postupku N PAPIRUS jednostavno društvo s ograničenom odgovornošću za prikupljanje otpada, trgovinu i usluge</item>
    </derivirana_varijabla>
  </DomainObject.Predmet.OstaliListFormatedWithAdressOIB>
  <DomainObject.Predmet.OstaliListNazivFormated>
    <izvorni_sadrzaj>
      <item>Sudski registar</item>
      <item>Nikola Antončić</item>
    </izvorni_sadrzaj>
    <derivirana_varijabla naziv="DomainObject.Predmet.OstaliListNazivFormated_1">
      <item>Sudski registar</item>
      <item>Nikola Antončić</item>
    </derivirana_varijabla>
  </DomainObject.Predmet.OstaliListNazivFormated>
  <DomainObject.Predmet.OstaliListNazivFormatedOIB>
    <izvorni_sadrzaj>
      <item>Sudski registar</item>
      <item>Nikola Antončić, OIB 98753337524</item>
    </izvorni_sadrzaj>
    <derivirana_varijabla naziv="DomainObject.Predmet.OstaliListNazivFormatedOIB_1">
      <item>Sudski registar</item>
      <item>Nikola Antončić, OIB 98753337524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 PAPIRUS jednostavno društvo s ograničenom odgovornošću za prikupljanje otpada, trgovinu i usluge</izvorni_sadrzaj>
    <derivirana_varijabla naziv="DomainObject.Predmet.ProtustrankaIDrugi_1">N PAPIRUS jednostavno društvo s ograničenom odgovornošću za prikupljanje otpada,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 PAPIRUS jednostavno društvo s ograničenom odgovornošću za prikupljanje otpada, trgovinu i usluge, OIB 58378859363, Petra Preradovića 18, 40000 Čakovec</izvorni_sadrzaj>
    <derivirana_varijabla naziv="DomainObject.Predmet.ProtustrankaIDrugiAdressOIB_1">N PAPIRUS jednostavno društvo s ograničenom odgovornošću za prikupljanje otpada, trgovinu i usluge, OIB 58378859363, Petra Preradovića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 PAPIRUS jednostavno društvo s ograničenom odgovornošću za prikupljanje otpada, trgovinu i usluge</item>
      <item>Sudski registar</item>
      <item>Nikola Antončić</item>
    </izvorni_sadrzaj>
    <derivirana_varijabla naziv="DomainObject.Predmet.SudioniciListNaziv_1">
      <item>Financijska agencija</item>
      <item>N PAPIRUS jednostavno društvo s ograničenom odgovornošću za prikupljanje otpada, trgovinu i usluge</item>
      <item>Sudski registar</item>
      <item>Nikola Antončić</item>
    </derivirana_varijabla>
  </DomainObject.Predmet.SudioniciListNaziv>
  <DomainObject.Predmet.SudioniciListAdressOIB>
    <izvorni_sadrzaj>
      <item>Financijska agencija, OIB 85821130368, Ulica grada Vukovara 70,10000 Zagreb</item>
      <item>N PAPIRUS jednostavno društvo s ograničenom odgovornošću za prikupljanje otpada, trgovinu i usluge, OIB 58378859363, Petra Preradovića 18,40000 Čakovec</item>
      <item>Sudski registar</item>
      <item>Nikola Antončić, OIB 98753337524, Petra Preradovića 18,40000 Čakovec</item>
    </izvorni_sadrzaj>
    <derivirana_varijabla naziv="DomainObject.Predmet.SudioniciListAdressOIB_1">
      <item>Financijska agencija, OIB 85821130368, Ulica grada Vukovara 70,10000 Zagreb</item>
      <item>N PAPIRUS jednostavno društvo s ograničenom odgovornošću za prikupljanje otpada, trgovinu i usluge, OIB 58378859363, Petra Preradovića 18,40000 Čakovec</item>
      <item>Sudski registar</item>
      <item>Nikola Antončić, OIB 98753337524, Petra Preradovića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58378859363</item>
      <item>, OIB null</item>
      <item>, OIB 98753337524</item>
    </izvorni_sadrzaj>
    <derivirana_varijabla naziv="DomainObject.Predmet.SudioniciListNazivOIB_1">
      <item>, OIB 85821130368</item>
      <item>, OIB 58378859363</item>
      <item>, OIB null</item>
      <item>, OIB 98753337524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C201E-1952-40B6-AA90-2ECFEA61F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2565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2017-12-05T11:45:00Z</dcterms:created>
  <dc:creator>Mirjana Mlinarić</dc:creator>
  <cp:lastModifiedBy>Marko Makaj</cp:lastModifiedBy>
  <cp:lastPrinted>2017-12-05T11:45:00Z</cp:lastPrinted>
  <dcterms:modified xmlns:xsi="http://www.w3.org/2001/XMLSchema-instance" xsi:type="dcterms:W3CDTF">2017-12-05T11:46:00Z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