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b440" w14:paraId="709b440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B3CC0">
        <w:rPr>
          <w:lang w:val="hr-HR"/>
        </w:rPr>
        <w:t>1403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EB3CC0">
        <w:rPr>
          <w:lang w:val="hr-HR"/>
        </w:rPr>
        <w:t>EJ PROMET jednostavno društvo s ograničenom odgovornošću za trgovinu, usluge i ugostiteljstvo,</w:t>
      </w:r>
      <w:r w:rsidR="00B8004F" w:rsidRPr="00B8004F">
        <w:rPr>
          <w:lang w:val="hr-HR"/>
        </w:rPr>
        <w:t xml:space="preserve"> </w:t>
      </w:r>
      <w:r w:rsidR="0046139F">
        <w:rPr>
          <w:lang w:val="hr-HR"/>
        </w:rPr>
        <w:t>Bjelovar</w:t>
      </w:r>
      <w:r>
        <w:rPr>
          <w:lang w:val="hr-HR"/>
        </w:rPr>
        <w:t>,</w:t>
      </w:r>
      <w:r w:rsidR="00EB3CC0">
        <w:rPr>
          <w:lang w:val="hr-HR"/>
        </w:rPr>
        <w:t xml:space="preserve"> Stari Pavljani 9</w:t>
      </w:r>
      <w:r w:rsidR="0046139F">
        <w:rPr>
          <w:lang w:val="hr-HR"/>
        </w:rPr>
        <w:t>,</w:t>
      </w:r>
      <w:r>
        <w:rPr>
          <w:lang w:val="hr-HR"/>
        </w:rPr>
        <w:t xml:space="preserve"> MBS: </w:t>
      </w:r>
      <w:r w:rsidR="00EB3CC0">
        <w:rPr>
          <w:lang w:val="hr-HR"/>
        </w:rPr>
        <w:t>010090892</w:t>
      </w:r>
      <w:r>
        <w:rPr>
          <w:lang w:val="hr-HR"/>
        </w:rPr>
        <w:t xml:space="preserve">, OIB: </w:t>
      </w:r>
      <w:r w:rsidR="00EB3CC0">
        <w:rPr>
          <w:lang w:val="hr-HR"/>
        </w:rPr>
        <w:t>90386590524</w:t>
      </w:r>
      <w:r>
        <w:rPr>
          <w:lang w:val="hr-HR"/>
        </w:rPr>
        <w:t>, koji se vodi kod ovoga suda pod brojem St-</w:t>
      </w:r>
      <w:r w:rsidR="00EB3CC0">
        <w:rPr>
          <w:lang w:val="hr-HR"/>
        </w:rPr>
        <w:t>1403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B3CC0">
        <w:rPr>
          <w:lang w:val="hr-HR"/>
        </w:rPr>
        <w:t>03.</w:t>
      </w:r>
      <w:r w:rsidR="0046139F">
        <w:rPr>
          <w:lang w:val="hr-HR"/>
        </w:rPr>
        <w:t xml:space="preserve"> studenoga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B3CC0">
        <w:rPr>
          <w:lang w:val="hr-HR"/>
        </w:rPr>
        <w:t>8.109,58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EB3CC0">
        <w:rPr>
          <w:lang w:val="hr-HR"/>
        </w:rPr>
        <w:t>Alenka Andok,</w:t>
      </w:r>
      <w:r>
        <w:rPr>
          <w:lang w:val="hr-HR"/>
        </w:rPr>
        <w:t xml:space="preserve"> iz </w:t>
      </w:r>
      <w:r w:rsidR="00EB3CC0">
        <w:rPr>
          <w:lang w:val="hr-HR"/>
        </w:rPr>
        <w:t>Stari Pavljani 9</w:t>
      </w:r>
      <w:r w:rsidR="0046139F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CA13DE">
        <w:rPr>
          <w:lang w:val="hr-HR"/>
        </w:rPr>
        <w:t>04159349</w:t>
      </w:r>
      <w:r w:rsidR="00EB3CC0">
        <w:rPr>
          <w:lang w:val="hr-HR"/>
        </w:rPr>
        <w:t>442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CD3E26">
        <w:rPr>
          <w:lang w:val="hr-HR"/>
        </w:rPr>
        <w:t>11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r>
        <w:rPr>
          <w:lang w:val="hr-HR"/>
        </w:rPr>
        <w:t>Rj.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  <w:r w:rsidR="00CD3E26">
        <w:rPr>
          <w:lang w:val="hr-HR"/>
        </w:rPr>
        <w:t xml:space="preserve">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zakonskom zastupniku  putem e-Oglasne ploče suda</w:t>
      </w:r>
      <w:r w:rsidR="00CD3E26">
        <w:rPr>
          <w:lang w:val="hr-HR"/>
        </w:rPr>
        <w:t xml:space="preserve"> i poštom</w:t>
      </w:r>
      <w:r>
        <w:rPr>
          <w:lang w:val="hr-HR"/>
        </w:rPr>
        <w:t xml:space="preserve">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CD3E26">
        <w:rPr>
          <w:lang w:val="hr-HR"/>
        </w:rPr>
        <w:t>11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125" w:rsidR="00811125">
      <w:r>
        <w:separator/>
      </w:r>
    </w:p>
  </w:endnote>
  <w:endnote w:id="0" w:type="continuationSeparator">
    <w:p w:rsidRDefault="00811125" w:rsidR="00811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125" w:rsidR="00811125">
      <w:r>
        <w:separator/>
      </w:r>
    </w:p>
  </w:footnote>
  <w:footnote w:id="0" w:type="continuationSeparator">
    <w:p w:rsidRDefault="00811125" w:rsidR="00811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B07C5"/>
    <w:rsid w:val="003B6396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1125"/>
    <w:rsid w:val="008133DF"/>
    <w:rsid w:val="00821405"/>
    <w:rsid w:val="008235A3"/>
    <w:rsid w:val="0082429A"/>
    <w:rsid w:val="008259B1"/>
    <w:rsid w:val="008309EB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13DE"/>
    <w:rsid w:val="00CA2F00"/>
    <w:rsid w:val="00CA6057"/>
    <w:rsid w:val="00CB4775"/>
    <w:rsid w:val="00CD08D1"/>
    <w:rsid w:val="00CD3E26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0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0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EJ PROMET jednostavno društvo s ograničenom odgovornošću za trgovinu, usluge i ugostiteljstvo</izvorni_sadrzaj>
    <derivirana_varijabla naziv="DomainObject.Predmet.ProtustrankaFormated_1">  EJ PROMET jednostavno društvo s ograničenom odgovornošću za trgovinu, usluge i ugostiteljstvo</derivirana_varijabla>
  </DomainObject.Predmet.ProtustrankaFormated>
  <DomainObject.Predmet.ProtustrankaFormatedOIB>
    <izvorni_sadrzaj>  EJ PROMET jednostavno društvo s ograničenom odgovornošću za trgovinu, usluge i ugostiteljstvo, OIB 90386590524</izvorni_sadrzaj>
    <derivirana_varijabla naziv="DomainObject.Predmet.ProtustrankaFormatedOIB_1">  EJ PROMET jednostavno društvo s ograničenom odgovornošću za trgovinu, usluge i ugostiteljstvo, OIB 90386590524</derivirana_varijabla>
  </DomainObject.Predmet.ProtustrankaFormatedOIB>
  <DomainObject.Predmet.ProtustrankaFormatedWithAdress>
    <izvorni_sadrzaj> EJ PROMET jednostavno društvo s ograničenom odgovornošću za trgovinu, usluge i ugostiteljstvo, Stari Pavljani 9, 43000 Stari Pavljani</izvorni_sadrzaj>
    <derivirana_varijabla naziv="DomainObject.Predmet.ProtustrankaFormatedWithAdress_1"> EJ PROMET jednostavno društvo s ograničenom odgovornošću za trgovinu, usluge i ugostiteljstvo, Stari Pavljani 9, 43000 Stari Pavljani</derivirana_varijabla>
  </DomainObject.Predmet.ProtustrankaFormatedWithAdress>
  <DomainObject.Predmet.ProtustrankaFormatedWithAdressOIB>
    <izvorni_sadrzaj> EJ PROMET jednostavno društvo s ograničenom odgovornošću za trgovinu, usluge i ugostiteljstvo, OIB 90386590524, Stari Pavljani 9, 43000 Stari Pavljani</izvorni_sadrzaj>
    <derivirana_varijabla naziv="DomainObject.Predmet.ProtustrankaFormatedWithAdressOIB_1"> EJ PROMET jednostavno društvo s ograničenom odgovornošću za trgovinu, usluge i ugostiteljstvo, OIB 90386590524, Stari Pavljani 9, 43000 Stari Pavljani</derivirana_varijabla>
  </DomainObject.Predmet.ProtustrankaFormatedWithAdressOIB>
  <DomainObject.Predmet.ProtustrankaWithAdress>
    <izvorni_sadrzaj>EJ PROMET jednostavno društvo s ograničenom odgovornošću za trgovinu, usluge i ugostiteljstvo Stari Pavljani 9, 43000 Stari Pavljani</izvorni_sadrzaj>
    <derivirana_varijabla naziv="DomainObject.Predmet.ProtustrankaWithAdress_1">EJ PROMET jednostavno društvo s ograničenom odgovornošću za trgovinu, usluge i ugostiteljstvo Stari Pavljani 9, 43000 Stari Pavljani</derivirana_varijabla>
  </DomainObject.Predmet.ProtustrankaWithAdress>
  <DomainObject.Predmet.ProtustrankaWithAdressOIB>
    <izvorni_sadrzaj>EJ PROMET jednostavno društvo s ograničenom odgovornošću za trgovinu, usluge i ugostiteljstvo, OIB 90386590524, Stari Pavljani 9, 43000 Stari Pavljani</izvorni_sadrzaj>
    <derivirana_varijabla naziv="DomainObject.Predmet.ProtustrankaWithAdressOIB_1">EJ PROMET jednostavno društvo s ograničenom odgovornošću za trgovinu, usluge i ugostiteljstvo, OIB 90386590524, Stari Pavljani 9, 43000 Stari Pavljani</derivirana_varijabla>
  </DomainObject.Predmet.ProtustrankaWithAdressOIB>
  <DomainObject.Predmet.ProtustrankaNazivFormated>
    <izvorni_sadrzaj>EJ PROMET jednostavno društvo s ograničenom odgovornošću za trgovinu, usluge i ugostiteljstvo</izvorni_sadrzaj>
    <derivirana_varijabla naziv="DomainObject.Predmet.ProtustrankaNazivFormated_1">EJ PROMET jednostavno društvo s ograničenom odgovornošću za trgovinu, usluge i ugostiteljstvo</derivirana_varijabla>
  </DomainObject.Predmet.ProtustrankaNazivFormated>
  <DomainObject.Predmet.ProtustrankaNazivFormatedOIB>
    <izvorni_sadrzaj>EJ PROMET jednostavno društvo s ograničenom odgovornošću za trgovinu, usluge i ugostiteljstvo, OIB 90386590524</izvorni_sadrzaj>
    <derivirana_varijabla naziv="DomainObject.Predmet.ProtustrankaNazivFormatedOIB_1">EJ PROMET jednostavno društvo s ograničenom odgovornošću za trgovinu, usluge i ugostiteljstvo, OIB 90386590524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EJ PROMET jednostavno društvo s ograničenom odgovornošću za trgovinu, usluge i ugostiteljstvo</item>
    </izvorni_sadrzaj>
    <derivirana_varijabla naziv="DomainObject.Predmet.ProtuStrankaListFormated_1">
      <item>EJ PROMET jednostavno društvo s ograničenom odgovornošću za trgovinu, usluge i ugostiteljstvo</item>
    </derivirana_varijabla>
  </DomainObject.Predmet.ProtuStrankaListFormated>
  <DomainObject.Predmet.ProtuStrankaListFormatedOIB>
    <izvorni_sadrzaj>
      <item>EJ PROMET jednostavno društvo s ograničenom odgovornošću za trgovinu, usluge i ugostiteljstvo, OIB 90386590524</item>
    </izvorni_sadrzaj>
    <derivirana_varijabla naziv="DomainObject.Predmet.ProtuStrankaListFormatedOIB_1">
      <item>EJ PROMET jednostavno društvo s ograničenom odgovornošću za trgovinu, usluge i ugostiteljstvo, OIB 90386590524</item>
    </derivirana_varijabla>
  </DomainObject.Predmet.ProtuStrankaListFormatedOIB>
  <DomainObject.Predmet.ProtuStrankaListFormatedWithAdress>
    <izvorni_sadrzaj>
      <item>EJ PROMET jednostavno društvo s ograničenom odgovornošću za trgovinu, usluge i ugostiteljstvo, Stari Pavljani 9, 43000 Stari Pavljani</item>
    </izvorni_sadrzaj>
    <derivirana_varijabla naziv="DomainObject.Predmet.ProtuStrankaListFormatedWithAdress_1">
      <item>EJ PROMET jednostavno društvo s ograničenom odgovornošću za trgovinu, usluge i ugostiteljstvo, Stari Pavljani 9, 43000 Stari Pavljani</item>
    </derivirana_varijabla>
  </DomainObject.Predmet.ProtuStrankaListFormatedWithAdress>
  <DomainObject.Predmet.ProtuStrankaListFormatedWithAdressOIB>
    <izvorni_sadrzaj>
      <item>EJ PROMET jednostavno društvo s ograničenom odgovornošću za trgovinu, usluge i ugostiteljstvo, OIB 90386590524, Stari Pavljani 9, 43000 Stari Pavljani</item>
    </izvorni_sadrzaj>
    <derivirana_varijabla naziv="DomainObject.Predmet.ProtuStrankaListFormatedWithAdressOIB_1">
      <item>EJ PROMET jednostavno društvo s ograničenom odgovornošću za trgovinu, usluge i ugostiteljstvo, OIB 90386590524, Stari Pavljani 9, 43000 Stari Pavljani</item>
    </derivirana_varijabla>
  </DomainObject.Predmet.ProtuStrankaListFormatedWithAdressOIB>
  <DomainObject.Predmet.ProtuStrankaListNazivFormated>
    <izvorni_sadrzaj>
      <item>EJ PROMET jednostavno društvo s ograničenom odgovornošću za trgovinu, usluge i ugostiteljstvo</item>
    </izvorni_sadrzaj>
    <derivirana_varijabla naziv="DomainObject.Predmet.ProtuStrankaListNazivFormated_1">
      <item>EJ PROMET jednostavno društvo s ograničenom odgovornošću za trgovinu, usluge i ugostiteljstvo</item>
    </derivirana_varijabla>
  </DomainObject.Predmet.ProtuStrankaListNazivFormated>
  <DomainObject.Predmet.ProtuStrankaListNazivFormatedOIB>
    <izvorni_sadrzaj>
      <item>EJ PROMET jednostavno društvo s ograničenom odgovornošću za trgovinu, usluge i ugostiteljstvo, OIB 90386590524</item>
    </izvorni_sadrzaj>
    <derivirana_varijabla naziv="DomainObject.Predmet.ProtuStrankaListNazivFormatedOIB_1">
      <item>EJ PROMET jednostavno društvo s ograničenom odgovornošću za trgovinu, usluge i ugostiteljstvo, OIB 90386590524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EJ PROMET jednostavno društvo s ograničenom odgovornošću za trgovinu, usluge i ugostiteljstvo</izvorni_sadrzaj>
    <derivirana_varijabla naziv="DomainObject.Predmet.ProtustrankaIDrugi_1">EJ PROMET jednostavno društvo s ograničenom odgovornošću za trgovinu, usluge i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EJ PROMET jednostavno društvo s ograničenom odgovornošću za trgovinu, usluge i ugostiteljstvo, OIB 90386590524, Stari Pavljani 9, 43000 Stari Pavljani</izvorni_sadrzaj>
    <derivirana_varijabla naziv="DomainObject.Predmet.ProtustrankaIDrugiAdressOIB_1">EJ PROMET jednostavno društvo s ograničenom odgovornošću za trgovinu, usluge i ugostiteljstvo, OIB 90386590524, Stari Pavljani 9,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EJ PROMET jednostavno društvo s ograničenom odgovornošću za trgovinu, usluge i ugostiteljstvo</item>
    </izvorni_sadrzaj>
    <derivirana_varijabla naziv="DomainObject.Predmet.SudioniciListNaziv_1">
      <item>FINA, RC ZAGREB, Podružnica Bjelovar</item>
      <item>EJ PROMET jednostavno društvo s ograničenom odgovornošću za trgovinu, usluge i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EJ PROMET jednostavno društvo s ograničenom odgovornošću za trgovinu, usluge i ugostiteljstvo, OIB 90386590524, Stari Pavljani 9,43000 Stari Pavljani</item>
    </izvorni_sadrzaj>
    <derivirana_varijabla naziv="DomainObject.Predmet.SudioniciListAdressOIB_1">
      <item>FINA, RC ZAGREB, Podružnica Bjelovar, OIB 85821130368, F. Supila 4,43000 Bjelovar</item>
      <item>EJ PROMET jednostavno društvo s ograničenom odgovornošću za trgovinu, usluge i ugostiteljstvo, OIB 90386590524, Stari Pavljani 9,43000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90386590524</item>
    </izvorni_sadrzaj>
    <derivirana_varijabla naziv="DomainObject.Predmet.SudioniciListNazivOIB_1">
      <item>, OIB 85821130368</item>
      <item>, OIB 90386590524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DB650-8F0A-44B4-81BF-55E060888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1776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2017-01-03T11:28:00Z</dcterms:created>
  <dc:creator>ssabljic</dc:creator>
  <cp:lastModifiedBy>Miroslav Lovreković</cp:lastModifiedBy>
  <cp:lastPrinted>2017-01-11T07:39:00Z</cp:lastPrinted>
  <dcterms:modified xmlns:xsi="http://www.w3.org/2001/XMLSchema-instance" xsi:type="dcterms:W3CDTF">2017-01-11T07:44:00Z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