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3b2c" w14:paraId="9833b2c" w:rsidRDefault="00EE04CE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75631B">
        <w:t>1153</w:t>
      </w:r>
      <w:r w:rsidR="006368FD">
        <w:t>/201</w:t>
      </w:r>
      <w:r w:rsidR="004942D8">
        <w:t>6</w:t>
      </w:r>
      <w:r w:rsidR="001E73C4">
        <w:t>-</w:t>
      </w:r>
      <w:r w:rsidR="0075631B">
        <w:t>59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>dužnikom</w:t>
      </w:r>
      <w:r w:rsidR="004942D8">
        <w:t xml:space="preserve"> Stečajna masa iza</w:t>
      </w:r>
      <w:r w:rsidR="0056526D">
        <w:t xml:space="preserve"> </w:t>
      </w:r>
      <w:r w:rsidR="0075631B">
        <w:t xml:space="preserve">JASEN d.o.o. u stečaju, Zadar, </w:t>
      </w:r>
      <w:r w:rsidR="0075631B" w:rsidRPr="008E37E9">
        <w:t>Ante Starčevića 25a</w:t>
      </w:r>
      <w:r w:rsidR="0075631B">
        <w:t>, OIB: 66710394600</w:t>
      </w:r>
      <w:r w:rsidR="005F26AB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4942D8">
        <w:t>Željku Vrkiću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DD7697">
        <w:t>20</w:t>
      </w:r>
      <w:r w:rsidR="003578A5">
        <w:t xml:space="preserve">. </w:t>
      </w:r>
      <w:r w:rsidR="004942D8">
        <w:t>lipnja</w:t>
      </w:r>
      <w:r w:rsidR="000A01DA">
        <w:t xml:space="preserve"> </w:t>
      </w:r>
      <w:r w:rsidR="00F77A78">
        <w:t>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75631B">
        <w:t xml:space="preserve">JASEN d.o.o. u stečaju, Zadar, </w:t>
      </w:r>
      <w:r w:rsidR="0075631B" w:rsidRPr="008E37E9">
        <w:t>Ante Starčevića 25a</w:t>
      </w:r>
      <w:r w:rsidR="0075631B">
        <w:t>, OIB: 66710394600</w:t>
      </w:r>
      <w:r>
        <w:t xml:space="preserve"> 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 xml:space="preserve">Stečajni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utvrdio da isti nema stečajnu masu te da je bespredmetno da ista</w:t>
      </w:r>
      <w:r w:rsidR="00DA569D">
        <w:t xml:space="preserve"> bude upisana u sudski registar, pa je stoga odlučeno kao u izreci.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DD7697">
        <w:t>20</w:t>
      </w:r>
      <w:r w:rsidR="003578A5">
        <w:t xml:space="preserve">. </w:t>
      </w:r>
      <w:r w:rsidR="004942D8">
        <w:t>lipnja</w:t>
      </w:r>
      <w:r w:rsidR="00F77A7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440D27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440D27" w:rsidP="00440D27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A01DA"/>
    <w:rsid w:val="000C7E57"/>
    <w:rsid w:val="001E73C4"/>
    <w:rsid w:val="00242827"/>
    <w:rsid w:val="002E560F"/>
    <w:rsid w:val="003030D8"/>
    <w:rsid w:val="003578A5"/>
    <w:rsid w:val="0039513A"/>
    <w:rsid w:val="003B391E"/>
    <w:rsid w:val="00440D27"/>
    <w:rsid w:val="00443952"/>
    <w:rsid w:val="004942D8"/>
    <w:rsid w:val="004E3574"/>
    <w:rsid w:val="0056526D"/>
    <w:rsid w:val="00584B22"/>
    <w:rsid w:val="005A1684"/>
    <w:rsid w:val="005B52D5"/>
    <w:rsid w:val="005F26AB"/>
    <w:rsid w:val="005F4FE6"/>
    <w:rsid w:val="00607E9D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5631B"/>
    <w:rsid w:val="007D7EE3"/>
    <w:rsid w:val="008E1367"/>
    <w:rsid w:val="00900794"/>
    <w:rsid w:val="00924FFF"/>
    <w:rsid w:val="009B1942"/>
    <w:rsid w:val="009B4A38"/>
    <w:rsid w:val="009E5554"/>
    <w:rsid w:val="00A163E1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D72603"/>
    <w:rsid w:val="00DA569D"/>
    <w:rsid w:val="00DC1AD3"/>
    <w:rsid w:val="00DD7697"/>
    <w:rsid w:val="00E017B8"/>
    <w:rsid w:val="00E06B02"/>
    <w:rsid w:val="00E26F50"/>
    <w:rsid w:val="00EB1098"/>
    <w:rsid w:val="00EC5339"/>
    <w:rsid w:val="00EE04CE"/>
    <w:rsid w:val="00EE7986"/>
    <w:rsid w:val="00F21650"/>
    <w:rsid w:val="00F30F36"/>
    <w:rsid w:val="00F533AB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0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0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26. travnja 2017.</izvorni_sadrzaj>
    <derivirana_varijabla naziv="DomainObject.Predmet.DatumArhiviranja_1">26.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>6. travnja 2027.</izvorni_sadrzaj>
    <derivirana_varijabla naziv="DomainObject.Predmet.DatumRokaCuvanja_1">6.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travnja 2017.</izvorni_sadrzaj>
    <derivirana_varijabla naziv="DomainObject.Predmet.DatumZatvaranja_1">26.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hr.ibm.icms.common.model.sluzbeneosobe.Referada@57d557d5[id=5815, dbStatus=null, naziv=Referada 1, oznaka=null, sudac=null] &lt;-hr.ibm.icms.common.model.sluzbeneosobe.Referada@57d557d5[status dodjele: =false]</izvorni_sadrzaj>
    <derivirana_varijabla naziv="DomainObject.Predmet.MjestoCuvanja_1">hr.ibm.icms.common.model.sluzbeneosobe.Referada@57d557d5[id=5815, dbStatus=null, naziv=Referada 1, oznaka=null, sudac=null] &lt;-hr.ibm.icms.common.model.sluzbeneosobe.Referada@57d557d5[status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JASEN društvo s ograničenom odgovornošću za ugostiteljstvo i turizam u stečaju</izvorni_sadrzaj>
    <derivirana_varijabla naziv="DomainObject.Predmet.ProtustrankaFormated_1">  Stečajna masa iza JASEN društvo s ograničenom odgovornošću za ugostiteljstvo i turizam u stečaju</derivirana_varijabla>
  </DomainObject.Predmet.ProtustrankaFormated>
  <DomainObject.Predmet.ProtustrankaFormatedOIB>
    <izvorni_sadrzaj>  Stečajna masa iza JASEN društvo s ograničenom odgovornošću za ugostiteljstvo i turizam u stečaju, OIB 66710394600</izvorni_sadrzaj>
    <derivirana_varijabla naziv="DomainObject.Predmet.ProtustrankaFormatedOIB_1">  Stečajna masa iza JASEN društvo s ograničenom odgovornošću za ugostiteljstvo i turizam u stečaju, OIB 66710394600</derivirana_varijabla>
  </DomainObject.Predmet.ProtustrankaFormatedOIB>
  <DomainObject.Predmet.ProtustrankaFormatedWithAdress>
    <izvorni_sadrzaj> Stečajna masa iza JASEN društvo s ograničenom odgovornošću za ugostiteljstvo i turizam u stečaju, Jurja Šižgorića 7, 23000 Zadar</izvorni_sadrzaj>
    <derivirana_varijabla naziv="DomainObject.Predmet.ProtustrankaFormatedWithAdress_1"> Stečajna masa iza JASEN društvo s ograničenom odgovornošću za ugostiteljstvo i turizam u stečaju, Jurja Šižgorića 7, 23000 Zadar</derivirana_varijabla>
  </DomainObject.Predmet.ProtustrankaFormatedWithAdress>
  <DomainObject.Predmet.ProtustrankaFormatedWithAdressOIB>
    <izvorni_sadrzaj> Stečajna masa iza JASEN društvo s ograničenom odgovornošću za ugostiteljstvo i turizam u stečaju, OIB 66710394600, Jurja Šižgorića 7, 23000 Zadar</izvorni_sadrzaj>
    <derivirana_varijabla naziv="DomainObject.Predmet.ProtustrankaFormatedWithAdressOIB_1"> Stečajna masa iza JASEN društvo s ograničenom odgovornošću za ugostiteljstvo i turizam u stečaju, OIB 66710394600, Jurja Šižgorića 7, 23000 Zadar</derivirana_varijabla>
  </DomainObject.Predmet.ProtustrankaFormatedWithAdressOIB>
  <DomainObject.Predmet.ProtustrankaWithAdress>
    <izvorni_sadrzaj>Stečajna masa iza JASEN društvo s ograničenom odgovornošću za ugostiteljstvo i turizam u stečaju Jurja Šižgorića 7, 23000 Zadar</izvorni_sadrzaj>
    <derivirana_varijabla naziv="DomainObject.Predmet.ProtustrankaWithAdress_1">Stečajna masa iza JASEN društvo s ograničenom odgovornošću za ugostiteljstvo i turizam u stečaju Jurja Šižgorića 7, 23000 Zadar</derivirana_varijabla>
  </DomainObject.Predmet.ProtustrankaWithAdress>
  <DomainObject.Predmet.ProtustrankaWithAdressOIB>
    <izvorni_sadrzaj>Stečajna masa iza JASEN društvo s ograničenom odgovornošću za ugostiteljstvo i turizam u stečaju, OIB 66710394600, Jurja Šižgorića 7, 23000 Zadar</izvorni_sadrzaj>
    <derivirana_varijabla naziv="DomainObject.Predmet.ProtustrankaWithAdressOIB_1">Stečajna masa iza JASEN društvo s ograničenom odgovornošću za ugostiteljstvo i turizam u stečaju, OIB 66710394600, Jurja Šižgorića 7, 23000 Zadar</derivirana_varijabla>
  </DomainObject.Predmet.ProtustrankaWithAdressOIB>
  <DomainObject.Predmet.ProtustrankaNazivFormated>
    <izvorni_sadrzaj>Stečajna masa iza JASEN društvo s ograničenom odgovornošću za ugostiteljstvo i turizam u stečaju</izvorni_sadrzaj>
    <derivirana_varijabla naziv="DomainObject.Predmet.ProtustrankaNazivFormated_1">Stečajna masa iza JASEN društvo s ograničenom odgovornošću za ugostiteljstvo i turizam u stečaju</derivirana_varijabla>
  </DomainObject.Predmet.ProtustrankaNazivFormated>
  <DomainObject.Predmet.ProtustrankaNazivFormatedOIB>
    <izvorni_sadrzaj>Stečajna masa iza JASEN društvo s ograničenom odgovornošću za ugostiteljstvo i turizam u stečaju, OIB 66710394600</izvorni_sadrzaj>
    <derivirana_varijabla naziv="DomainObject.Predmet.ProtustrankaNazivFormatedOIB_1">Stečajna masa iza JASEN društvo s ograničenom odgovornošću za ugostiteljstvo i turizam u stečaju, OIB 66710394600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2880790.72</izvorni_sadrzaj>
    <derivirana_varijabla naziv="DomainObject.Predmet.TrenutnaVrijednost_1">2880790.72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Stečajna masa iza JASEN društvo s ograničenom odgovornošću za ugostiteljstvo i turizam u stečaju</item>
    </izvorni_sadrzaj>
    <derivirana_varijabla naziv="DomainObject.Predmet.ProtuStrankaListFormated_1">
      <item>Stečajna masa iza JASEN društvo s ograničenom odgovornošću za ugostiteljstvo i turizam u stečaju</item>
    </derivirana_varijabla>
  </DomainObject.Predmet.ProtuStrankaListFormated>
  <DomainObject.Predmet.ProtuStrankaListFormatedOIB>
    <izvorni_sadrzaj>
      <item>Stečajna masa iza JASEN društvo s ograničenom odgovornošću za ugostiteljstvo i turizam u stečaju, OIB 66710394600</item>
    </izvorni_sadrzaj>
    <derivirana_varijabla naziv="DomainObject.Predmet.ProtuStrankaListFormatedOIB_1">
      <item>Stečajna masa iza JASEN društvo s ograničenom odgovornošću za ugostiteljstvo i turizam u stečaju, OIB 66710394600</item>
    </derivirana_varijabla>
  </DomainObject.Predmet.ProtuStrankaListFormatedOIB>
  <DomainObject.Predmet.ProtuStrankaListFormatedWithAdress>
    <izvorni_sadrzaj>
      <item>Stečajna masa iza JASEN društvo s ograničenom odgovornošću za ugostiteljstvo i turizam u stečaju, Jurja Šižgorića 7, 23000 Zadar</item>
    </izvorni_sadrzaj>
    <derivirana_varijabla naziv="DomainObject.Predmet.ProtuStrankaListFormatedWithAdress_1">
      <item>Stečajna masa iza JASEN društvo s ograničenom odgovornošću za ugostiteljstvo i turizam u stečaju, Jurja Šižgorića 7, 23000 Zadar</item>
    </derivirana_varijabla>
  </DomainObject.Predmet.ProtuStrankaListFormatedWithAdress>
  <DomainObject.Predmet.ProtuStrankaListFormatedWithAdressOIB>
    <izvorni_sadrzaj>
      <item>Stečajna masa iza JASEN društvo s ograničenom odgovornošću za ugostiteljstvo i turizam u stečaju, OIB 66710394600, Jurja Šižgorića 7, 23000 Zadar</item>
    </izvorni_sadrzaj>
    <derivirana_varijabla naziv="DomainObject.Predmet.ProtuStrankaListFormatedWithAdressOIB_1">
      <item>Stečajna masa iza JASEN društvo s ograničenom odgovornošću za ugostiteljstvo i turizam u stečaju, OIB 66710394600, Jurja Šižgorića 7, 23000 Zadar</item>
    </derivirana_varijabla>
  </DomainObject.Predmet.ProtuStrankaListFormatedWithAdressOIB>
  <DomainObject.Predmet.ProtuStrankaListNazivFormated>
    <izvorni_sadrzaj>
      <item>Stečajna masa iza JASEN društvo s ograničenom odgovornošću za ugostiteljstvo i turizam u stečaju</item>
    </izvorni_sadrzaj>
    <derivirana_varijabla naziv="DomainObject.Predmet.ProtuStrankaListNazivFormated_1">
      <item>Stečajna masa iza JASEN društvo s ograničenom odgovornošću za ugostiteljstvo i turizam u stečaju</item>
    </derivirana_varijabla>
  </DomainObject.Predmet.ProtuStrankaListNazivFormated>
  <DomainObject.Predmet.ProtuStrankaListNazivFormatedOIB>
    <izvorni_sadrzaj>
      <item>Stečajna masa iza JASEN društvo s ograničenom odgovornošću za ugostiteljstvo i turizam u stečaju, OIB 66710394600</item>
    </izvorni_sadrzaj>
    <derivirana_varijabla naziv="DomainObject.Predmet.ProtuStrankaListNazivFormatedOIB_1">
      <item>Stečajna masa iza JASEN društvo s ograničenom odgovornošću za ugostiteljstvo i turizam u stečaju, OIB 66710394600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Stečajna masa iza JASEN društvo s ograničenom odgovornošću za ugostiteljstvo i turizam u stečaju</izvorni_sadrzaj>
    <derivirana_varijabla naziv="DomainObject.Predmet.ProtustrankaIDrugi_1">Stečajna masa iza JASEN društvo s ograničenom odgovornošću za ugostiteljstvo i turizam u stečaju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Stečajna masa iza JASEN društvo s ograničenom odgovornošću za ugostiteljstvo i turizam u stečaju, OIB 66710394600, Jurja Šižgorića 7, 23000 Zadar</izvorni_sadrzaj>
    <derivirana_varijabla naziv="DomainObject.Predmet.ProtustrankaIDrugiAdressOIB_1">Stečajna masa iza JASEN društvo s ograničenom odgovornošću za ugostiteljstvo i turizam u stečaju, OIB 66710394600, Jurja Šižgorića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2017.</izvorni_sadrzaj>
    <derivirana_varijabla naziv="DomainObject.Predmet.OdlukaRjesenje.DatumDonosenjaOdluke_1">20. ožujka 2017.</derivirana_varijabla>
  </DomainObject.Predmet.OdlukaRjesenje.DatumDonosenjaOdluke>
  <DomainObject.Predmet.OdlukaRjesenje.DatumPravomocnosti>
    <izvorni_sadrzaj>6. travnja 2017.</izvorni_sadrzaj>
    <derivirana_varijabla naziv="DomainObject.Predmet.OdlukaRjesenje.DatumPravomocnosti_1">6. travnja 2017.</derivirana_varijabla>
  </DomainObject.Predmet.OdlukaRjesenje.DatumPravomocnosti>
  <DomainObject.Predmet.OdlukaRjesenje.Oznaka>
    <izvorni_sadrzaj>St-1153/2016-17</izvorni_sadrzaj>
    <derivirana_varijabla naziv="DomainObject.Predmet.OdlukaRjesenje.Oznaka_1">St-1153/2016-17</derivirana_varijabla>
  </DomainObject.Predmet.OdlukaRjesenje.Oznaka>
  <DomainObject.Predmet.SudioniciListNaziv>
    <izvorni_sadrzaj>
      <item>Stečajna masa iza JASEN društvo s ograničenom odgovornošću za ugostiteljstvo i turizam u stečaju</item>
      <item>Porezna uprava, Područni ured Zadar</item>
    </izvorni_sadrzaj>
    <derivirana_varijabla naziv="DomainObject.Predmet.SudioniciListNaziv_1">
      <item>Stečajna masa iza JASEN društvo s ograničenom odgovornošću za ugostiteljstvo i turizam u stečaju</item>
      <item>Porezna uprava, Područni ured Zadar</item>
    </derivirana_varijabla>
  </DomainObject.Predmet.SudioniciListNaziv>
  <DomainObject.Predmet.SudioniciListAdressOIB>
    <izvorni_sadrzaj>
      <item>Stečajna masa iza JASEN društvo s ograničenom odgovornošću za ugostiteljstvo i turizam u stečaju, OIB 66710394600, Jurja Šižgorića 7,23000 Zadar</item>
      <item>Porezna uprava, Područni ured Zadar, OIB 18683136487</item>
    </izvorni_sadrzaj>
    <derivirana_varijabla naziv="DomainObject.Predmet.SudioniciListAdressOIB_1">
      <item>Stečajna masa iza JASEN društvo s ograničenom odgovornošću za ugostiteljstvo i turizam u stečaju, OIB 66710394600, Jurja Šižgorića 7,23000 Zadar</item>
      <item>Porezna uprava, Područni ured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66710394600</item>
      <item>, OIB 18683136487</item>
    </izvorni_sadrzaj>
    <derivirana_varijabla naziv="DomainObject.Predmet.SudioniciListNazivOIB_1">
      <item>, OIB 66710394600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224</properties:Words>
  <properties:Characters>1072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2018-06-20T06:59:00Z</dcterms:created>
  <dc:creator>Ardena Bajlo</dc:creator>
  <cp:lastModifiedBy>Ante Rubelj</cp:lastModifiedBy>
  <cp:lastPrinted>2018-06-20T11:33:00Z</cp:lastPrinted>
  <dcterms:modified xmlns:xsi="http://www.w3.org/2001/XMLSchema-instance" xsi:type="dcterms:W3CDTF">2018-06-20T11:33:00Z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(1 St-1153-16 - JASEN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