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343788" w14:paraId="f343788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A01EDA">
        <w:t>1218</w:t>
      </w:r>
      <w:r w:rsidR="002C11A9">
        <w:t>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A01EDA">
        <w:t>FUTSAL OPREMA j.d.o.o. Osijek, Murterska 44/a, MBS: 030128383, OIB: 54423799996</w:t>
      </w:r>
      <w:r w:rsidR="00F95A06">
        <w:t xml:space="preserve">, dana </w:t>
      </w:r>
      <w:r w:rsidR="002C11A9">
        <w:t>13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</w:t>
      </w:r>
      <w:r w:rsidR="0046715E">
        <w:t>postupak nad stečajnim dužnikom</w:t>
      </w:r>
      <w:r w:rsidR="00A01EDA" w:rsidRPr="00A01EDA">
        <w:t xml:space="preserve"> </w:t>
      </w:r>
      <w:r w:rsidR="00A01EDA">
        <w:t>FUTSAL OPREMA j.d.o.o. Osijek, Murterska 44/a, MBS: 030128383, OIB: 54423799996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7431D9">
        <w:t>18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A01EDA">
        <w:t>4740</w:t>
      </w:r>
      <w:r>
        <w:t xml:space="preserve"> od </w:t>
      </w:r>
      <w:r w:rsidR="00A01EDA">
        <w:t>17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A01EDA">
        <w:t>FUTSAL OPREMA j.d.o.o. Osijek, Murterska 44/a, MBS: 030128383, OIB: 54423799996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</w:t>
      </w:r>
      <w:r w:rsidR="00A01EDA">
        <w:t>1218</w:t>
      </w:r>
      <w:r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2C11A9">
        <w:t>16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A01EDA">
        <w:t>220</w:t>
      </w:r>
      <w:r w:rsidR="00757D2F">
        <w:t xml:space="preserve">/2018 od </w:t>
      </w:r>
      <w:r w:rsidR="007431D9">
        <w:t>16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A01EDA">
        <w:t>31.868,78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7431D9">
        <w:t>13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A01EDA">
        <w:t>147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A01EDA">
        <w:t>34.242,42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2C11A9">
        <w:rPr>
          <w:bCs/>
        </w:rPr>
        <w:t>13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7431D9">
        <w:t>10</w:t>
      </w:r>
      <w:r w:rsidR="002C11A9">
        <w:t>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041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27041"/>
    <w:rsid w:val="00336A57"/>
    <w:rsid w:val="00364EB7"/>
    <w:rsid w:val="003908EC"/>
    <w:rsid w:val="003E4468"/>
    <w:rsid w:val="004049C3"/>
    <w:rsid w:val="00463C3F"/>
    <w:rsid w:val="0046715E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St-1218/2018</izvorni_sadrzaj>
    <derivirana_varijabla naziv="DomainObject.Predmet.OznakaBroj_1">St-1218/2018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FUTSAL OPREMA jednostavno društvo s ograničenom odgovornošću za trgovinu i usluge</izvorni_sadrzaj>
    <derivirana_varijabla naziv="DomainObject.Predmet.ProtustrankaFormated_1">  FUTSAL OPREMA jednostavno društvo s ograničenom odgovornošću za trgovinu i usluge</derivirana_varijabla>
  </DomainObject.Predmet.ProtustrankaFormated>
  <DomainObject.Predmet.ProtustrankaFormatedOIB>
    <izvorni_sadrzaj>  FUTSAL OPREMA jednostavno društvo s ograničenom odgovornošću za trgovinu i usluge, OIB 54423799996</izvorni_sadrzaj>
    <derivirana_varijabla naziv="DomainObject.Predmet.ProtustrankaFormatedOIB_1">  FUTSAL OPREMA jednostavno društvo s ograničenom odgovornošću za trgovinu i usluge, OIB 54423799996</derivirana_varijabla>
  </DomainObject.Predmet.ProtustrankaFormatedOIB>
  <DomainObject.Predmet.ProtustrankaFormatedWithAdress>
    <izvorni_sadrzaj> FUTSAL OPREMA jednostavno društvo s ograničenom odgovornošću za trgovinu i usluge, Murterska 44/a, 31000 Osijek</izvorni_sadrzaj>
    <derivirana_varijabla naziv="DomainObject.Predmet.ProtustrankaFormatedWithAdress_1"> FUTSAL OPREMA jednostavno društvo s ograničenom odgovornošću za trgovinu i usluge, Murterska 44/a, 31000 Osijek</derivirana_varijabla>
  </DomainObject.Predmet.ProtustrankaFormatedWithAdress>
  <DomainObject.Predmet.ProtustrankaFormatedWithAdressOIB>
    <izvorni_sadrzaj> FUTSAL OPREMA jednostavno društvo s ograničenom odgovornošću za trgovinu i usluge, OIB 54423799996, Murterska 44/a, 31000 Osijek</izvorni_sadrzaj>
    <derivirana_varijabla naziv="DomainObject.Predmet.ProtustrankaFormatedWithAdressOIB_1"> FUTSAL OPREMA jednostavno društvo s ograničenom odgovornošću za trgovinu i usluge, OIB 54423799996, Murterska 44/a, 31000 Osijek</derivirana_varijabla>
  </DomainObject.Predmet.ProtustrankaFormatedWithAdressOIB>
  <DomainObject.Predmet.ProtustrankaWithAdress>
    <izvorni_sadrzaj>FUTSAL OPREMA jednostavno društvo s ograničenom odgovornošću za trgovinu i usluge Murterska 44/a, 31000 Osijek</izvorni_sadrzaj>
    <derivirana_varijabla naziv="DomainObject.Predmet.ProtustrankaWithAdress_1">FUTSAL OPREMA jednostavno društvo s ograničenom odgovornošću za trgovinu i usluge Murterska 44/a, 31000 Osijek</derivirana_varijabla>
  </DomainObject.Predmet.ProtustrankaWithAdress>
  <DomainObject.Predmet.ProtustrankaWithAdressOIB>
    <izvorni_sadrzaj>FUTSAL OPREMA jednostavno društvo s ograničenom odgovornošću za trgovinu i usluge, OIB 54423799996, Murterska 44/a, 31000 Osijek</izvorni_sadrzaj>
    <derivirana_varijabla naziv="DomainObject.Predmet.ProtustrankaWithAdressOIB_1">FUTSAL OPREMA jednostavno društvo s ograničenom odgovornošću za trgovinu i usluge, OIB 54423799996, Murterska 44/a, 31000 Osijek</derivirana_varijabla>
  </DomainObject.Predmet.ProtustrankaWithAdressOIB>
  <DomainObject.Predmet.ProtustrankaNazivFormated>
    <izvorni_sadrzaj>FUTSAL OPREMA jednostavno društvo s ograničenom odgovornošću za trgovinu i usluge</izvorni_sadrzaj>
    <derivirana_varijabla naziv="DomainObject.Predmet.ProtustrankaNazivFormated_1">FUTSAL OPREMA jednostavno društvo s ograničenom odgovornošću za trgovinu i usluge</derivirana_varijabla>
  </DomainObject.Predmet.ProtustrankaNazivFormated>
  <DomainObject.Predmet.ProtustrankaNazivFormatedOIB>
    <izvorni_sadrzaj>FUTSAL OPREMA jednostavno društvo s ograničenom odgovornošću za trgovinu i usluge, OIB 54423799996</izvorni_sadrzaj>
    <derivirana_varijabla naziv="DomainObject.Predmet.ProtustrankaNazivFormatedOIB_1">FUTSAL OPREMA jednostavno društvo s ograničenom odgovornošću za trgovinu i usluge, OIB 54423799996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FUTSAL OPREMA jednostavno društvo s ograničenom odgovornošću za trgovinu i usluge</item>
    </izvorni_sadrzaj>
    <derivirana_varijabla naziv="DomainObject.Predmet.ProtuStrankaListFormated_1">
      <item>FUTSAL OPREMA jednostavno društvo s ograničenom odgovornošću za trgovinu i usluge</item>
    </derivirana_varijabla>
  </DomainObject.Predmet.ProtuStrankaListFormated>
  <DomainObject.Predmet.ProtuStrankaListFormatedOIB>
    <izvorni_sadrzaj>
      <item>FUTSAL OPREMA jednostavno društvo s ograničenom odgovornošću za trgovinu i usluge, OIB 54423799996</item>
    </izvorni_sadrzaj>
    <derivirana_varijabla naziv="DomainObject.Predmet.ProtuStrankaListFormatedOIB_1">
      <item>FUTSAL OPREMA jednostavno društvo s ograničenom odgovornošću za trgovinu i usluge, OIB 54423799996</item>
    </derivirana_varijabla>
  </DomainObject.Predmet.ProtuStrankaListFormatedOIB>
  <DomainObject.Predmet.ProtuStrankaListFormatedWithAdress>
    <izvorni_sadrzaj>
      <item>FUTSAL OPREMA jednostavno društvo s ograničenom odgovornošću za trgovinu i usluge, Murterska 44/a, 31000 Osijek</item>
    </izvorni_sadrzaj>
    <derivirana_varijabla naziv="DomainObject.Predmet.ProtuStrankaListFormatedWithAdress_1">
      <item>FUTSAL OPREMA jednostavno društvo s ograničenom odgovornošću za trgovinu i usluge, Murterska 44/a, 31000 Osijek</item>
    </derivirana_varijabla>
  </DomainObject.Predmet.ProtuStrankaListFormatedWithAdress>
  <DomainObject.Predmet.ProtuStrankaListFormatedWithAdressOIB>
    <izvorni_sadrzaj>
      <item>FUTSAL OPREMA jednostavno društvo s ograničenom odgovornošću za trgovinu i usluge, OIB 54423799996, Murterska 44/a, 31000 Osijek</item>
    </izvorni_sadrzaj>
    <derivirana_varijabla naziv="DomainObject.Predmet.ProtuStrankaListFormatedWithAdressOIB_1">
      <item>FUTSAL OPREMA jednostavno društvo s ograničenom odgovornošću za trgovinu i usluge, OIB 54423799996, Murterska 44/a, 31000 Osijek</item>
    </derivirana_varijabla>
  </DomainObject.Predmet.ProtuStrankaListFormatedWithAdressOIB>
  <DomainObject.Predmet.ProtuStrankaListNazivFormated>
    <izvorni_sadrzaj>
      <item>FUTSAL OPREMA jednostavno društvo s ograničenom odgovornošću za trgovinu i usluge</item>
    </izvorni_sadrzaj>
    <derivirana_varijabla naziv="DomainObject.Predmet.ProtuStrankaListNazivFormated_1">
      <item>FUTSAL OPREMA jednostavno društvo s ograničenom odgovornošću za trgovinu i usluge</item>
    </derivirana_varijabla>
  </DomainObject.Predmet.ProtuStrankaListNazivFormated>
  <DomainObject.Predmet.ProtuStrankaListNazivFormatedOIB>
    <izvorni_sadrzaj>
      <item>FUTSAL OPREMA jednostavno društvo s ograničenom odgovornošću za trgovinu i usluge, OIB 54423799996</item>
    </izvorni_sadrzaj>
    <derivirana_varijabla naziv="DomainObject.Predmet.ProtuStrankaListNazivFormatedOIB_1">
      <item>FUTSAL OPREMA jednostavno društvo s ograničenom odgovornošću za trgovinu i usluge, OIB 54423799996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FUTSAL OPREMA jednostavno društvo s ograničenom odgovornošću za trgovinu i usluge</izvorni_sadrzaj>
    <derivirana_varijabla naziv="DomainObject.Predmet.ProtustrankaIDrugi_1">FUTSAL OPREMA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FUTSAL OPREMA jednostavno društvo s ograničenom odgovornošću za trgovinu i usluge, OIB 54423799996, Murterska 44/a, 31000 Osijek</izvorni_sadrzaj>
    <derivirana_varijabla naziv="DomainObject.Predmet.ProtustrankaIDrugiAdressOIB_1">FUTSAL OPREMA jednostavno društvo s ograničenom odgovornošću za trgovinu i usluge, OIB 54423799996, Murterska 44/a,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FUTSAL OPREMA jednostavno društvo s ograničenom odgovornošću za trgovinu i usluge</item>
    </izvorni_sadrzaj>
    <derivirana_varijabla naziv="DomainObject.Predmet.SudioniciListNaziv_1">
      <item>FINA RC OSIJEK</item>
      <item>FUTSAL OPREMA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FUTSAL OPREMA jednostavno društvo s ograničenom odgovornošću za trgovinu i usluge, OIB 54423799996, Murterska 44/a,31000 Osijek</item>
    </izvorni_sadrzaj>
    <derivirana_varijabla naziv="DomainObject.Predmet.SudioniciListAdressOIB_1">
      <item>FINA RC OSIJEK, OIB 85821130368</item>
      <item>FUTSAL OPREMA jednostavno društvo s ograničenom odgovornošću za trgovinu i usluge, OIB 54423799996, Murterska 44/a,31000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54423799996</item>
    </izvorni_sadrzaj>
    <derivirana_varijabla naziv="DomainObject.Predmet.SudioniciListNazivOIB_1">
      <item>, OIB 85821130368</item>
      <item>, OIB 54423799996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2944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2018-12-13T07:00:00Z</dcterms:created>
  <dc:creator>Snježana Andrijanić</dc:creator>
  <cp:lastModifiedBy>Sanda Gučić</cp:lastModifiedBy>
  <cp:lastPrinted>2018-12-13T06:56:00Z</cp:lastPrinted>
  <dcterms:modified xmlns:xsi="http://www.w3.org/2001/XMLSchema-instance" xsi:type="dcterms:W3CDTF">2018-12-13T10:30:00Z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(St-1218-18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