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a44a" w14:paraId="319a44a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84477A">
        <w:rPr>
          <w:b/>
          <w:sz w:val="22"/>
          <w:szCs w:val="22"/>
        </w:rPr>
        <w:t>2314/2015-7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84477A">
        <w:rPr>
          <w:b/>
        </w:rPr>
        <w:t>OMEGA ZAŠTITA</w:t>
      </w:r>
      <w:r w:rsidR="00F620AB">
        <w:rPr>
          <w:b/>
        </w:rPr>
        <w:t xml:space="preserve"> </w:t>
      </w:r>
      <w:r w:rsidR="002733BE">
        <w:rPr>
          <w:b/>
        </w:rPr>
        <w:t>d.o.o.</w:t>
      </w:r>
      <w:r>
        <w:t xml:space="preserve"> </w:t>
      </w:r>
      <w:r w:rsidR="0084477A">
        <w:t>Orašac</w:t>
      </w:r>
      <w:r w:rsidR="002733BE">
        <w:t xml:space="preserve">, </w:t>
      </w:r>
      <w:r w:rsidR="0084477A">
        <w:t>Čerjan 36</w:t>
      </w:r>
      <w:r w:rsidR="00AC519C">
        <w:t xml:space="preserve">, </w:t>
      </w:r>
      <w:r>
        <w:t xml:space="preserve">OIB: </w:t>
      </w:r>
      <w:r w:rsidR="0084477A">
        <w:t>71489584189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F620AB">
        <w:rPr>
          <w:sz w:val="22"/>
          <w:szCs w:val="22"/>
        </w:rPr>
        <w:t>8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F620AB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84477A" w:rsidRPr="0084477A">
        <w:rPr>
          <w:b/>
        </w:rPr>
        <w:t xml:space="preserve"> </w:t>
      </w:r>
      <w:r w:rsidR="0084477A">
        <w:rPr>
          <w:b/>
        </w:rPr>
        <w:t>OMEGA ZAŠTITA d.o.o.</w:t>
      </w:r>
      <w:r w:rsidR="0084477A">
        <w:t xml:space="preserve"> Orašac, Čerjan 36, OIB: 71489584189</w:t>
      </w:r>
      <w:r w:rsidRPr="00F620AB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84477A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84477A">
        <w:rPr>
          <w:sz w:val="22"/>
          <w:szCs w:val="22"/>
        </w:rPr>
        <w:t>1.609,81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</w:t>
      </w:r>
      <w:r w:rsidR="000F03F0">
        <w:rPr>
          <w:sz w:val="22"/>
          <w:szCs w:val="22"/>
        </w:rPr>
        <w:t>8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</w:t>
      </w:r>
      <w:r w:rsidR="000F03F0">
        <w:rPr>
          <w:sz w:val="22"/>
          <w:szCs w:val="22"/>
        </w:rPr>
        <w:t>8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F03F0"/>
    <w:rsid w:val="00166031"/>
    <w:rsid w:val="001F0678"/>
    <w:rsid w:val="002733BE"/>
    <w:rsid w:val="0028468C"/>
    <w:rsid w:val="00447F0F"/>
    <w:rsid w:val="004E2A1F"/>
    <w:rsid w:val="00656F92"/>
    <w:rsid w:val="0071542D"/>
    <w:rsid w:val="007C71CF"/>
    <w:rsid w:val="007D1F61"/>
    <w:rsid w:val="0084477A"/>
    <w:rsid w:val="008B1FE5"/>
    <w:rsid w:val="00A1036C"/>
    <w:rsid w:val="00AC519C"/>
    <w:rsid w:val="00C54F47"/>
    <w:rsid w:val="00F620AB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68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68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6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68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68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68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6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68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2314</izvorni_sadrzaj>
    <derivirana_varijabla naziv="DomainObject.Predmet.Broj_1">2314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St-2314/2015</izvorni_sadrzaj>
    <derivirana_varijabla naziv="DomainObject.Predmet.OznakaBroj_1">St-2314/2015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ZAŠTITA d.o.o. za zaštitu osoba i imovine, trgovinu, turizam i usluge</izvorni_sadrzaj>
    <derivirana_varijabla naziv="DomainObject.Predmet.ProtustrankaFormated_1">  OMEGA ZAŠTITA d.o.o. za zaštitu osoba i imovine, trgovinu, turizam i usluge</derivirana_varijabla>
  </DomainObject.Predmet.ProtustrankaFormated>
  <DomainObject.Predmet.ProtustrankaFormatedOIB>
    <izvorni_sadrzaj>  OMEGA ZAŠTITA d.o.o. za zaštitu osoba i imovine, trgovinu, turizam i usluge, OIB 71489584189</izvorni_sadrzaj>
    <derivirana_varijabla naziv="DomainObject.Predmet.ProtustrankaFormatedOIB_1">  OMEGA ZAŠTITA d.o.o. za zaštitu osoba i imovine, trgovinu, turizam i usluge, OIB 71489584189</derivirana_varijabla>
  </DomainObject.Predmet.ProtustrankaFormatedOIB>
  <DomainObject.Predmet.ProtustrankaFormatedWithAdress>
    <izvorni_sadrzaj> OMEGA ZAŠTITA d.o.o. za zaštitu osoba i imovine, trgovinu, turizam i usluge, Čerjan 36, 20235 Orašac</izvorni_sadrzaj>
    <derivirana_varijabla naziv="DomainObject.Predmet.ProtustrankaFormatedWithAdress_1"> OMEGA ZAŠTITA d.o.o. za zaštitu osoba i imovine, trgovinu, turizam i usluge, Čerjan 36, 20235 Orašac</derivirana_varijabla>
  </DomainObject.Predmet.ProtustrankaFormatedWithAdress>
  <DomainObject.Predmet.ProtustrankaFormatedWithAdressOIB>
    <izvorni_sadrzaj> OMEGA ZAŠTITA d.o.o. za zaštitu osoba i imovine, trgovinu, turizam i usluge, OIB 71489584189, Čerjan 36, 20235 Orašac</izvorni_sadrzaj>
    <derivirana_varijabla naziv="DomainObject.Predmet.ProtustrankaFormatedWithAdressOIB_1"> OMEGA ZAŠTITA d.o.o. za zaštitu osoba i imovine, trgovinu, turizam i usluge, OIB 71489584189, Čerjan 36, 20235 Orašac</derivirana_varijabla>
  </DomainObject.Predmet.ProtustrankaFormatedWithAdressOIB>
  <DomainObject.Predmet.ProtustrankaWithAdress>
    <izvorni_sadrzaj>OMEGA ZAŠTITA d.o.o. za zaštitu osoba i imovine, trgovinu, turizam i usluge Čerjan 36, 20235 Orašac</izvorni_sadrzaj>
    <derivirana_varijabla naziv="DomainObject.Predmet.ProtustrankaWithAdress_1">OMEGA ZAŠTITA d.o.o. za zaštitu osoba i imovine, trgovinu, turizam i usluge Čerjan 36, 20235 Orašac</derivirana_varijabla>
  </DomainObject.Predmet.ProtustrankaWithAdress>
  <DomainObject.Predmet.ProtustrankaWithAdressOIB>
    <izvorni_sadrzaj>OMEGA ZAŠTITA d.o.o. za zaštitu osoba i imovine, trgovinu, turizam i usluge, OIB 71489584189, Čerjan 36, 20235 Orašac</izvorni_sadrzaj>
    <derivirana_varijabla naziv="DomainObject.Predmet.ProtustrankaWithAdressOIB_1">OMEGA ZAŠTITA d.o.o. za zaštitu osoba i imovine, trgovinu, turizam i usluge, OIB 71489584189, Čerjan 36, 20235 Orašac</derivirana_varijabla>
  </DomainObject.Predmet.ProtustrankaWithAdressOIB>
  <DomainObject.Predmet.ProtustrankaNazivFormated>
    <izvorni_sadrzaj>OMEGA ZAŠTITA d.o.o. za zaštitu osoba i imovine, trgovinu, turizam i usluge</izvorni_sadrzaj>
    <derivirana_varijabla naziv="DomainObject.Predmet.ProtustrankaNazivFormated_1">OMEGA ZAŠTITA d.o.o. za zaštitu osoba i imovine, trgovinu, turizam i usluge</derivirana_varijabla>
  </DomainObject.Predmet.ProtustrankaNazivFormated>
  <DomainObject.Predmet.ProtustrankaNazivFormatedOIB>
    <izvorni_sadrzaj>OMEGA ZAŠTITA d.o.o. za zaštitu osoba i imovine, trgovinu, turizam i usluge, OIB 71489584189</izvorni_sadrzaj>
    <derivirana_varijabla naziv="DomainObject.Predmet.ProtustrankaNazivFormatedOIB_1">OMEGA ZAŠTITA d.o.o. za zaštitu osoba i imovine, trgovinu, turizam i usluge, OIB 71489584189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1609.81</izvorni_sadrzaj>
    <derivirana_varijabla naziv="DomainObject.Predmet.TrenutnaVrijednost_1">1609.81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OMEGA ZAŠTITA d.o.o. za zaštitu osoba i imovine, trgovinu, turizam i usluge</item>
    </izvorni_sadrzaj>
    <derivirana_varijabla naziv="DomainObject.Predmet.ProtuStrankaListFormated_1">
      <item>OMEGA ZAŠTITA d.o.o. za zaštitu osoba i imovine, trgovinu, turizam i usluge</item>
    </derivirana_varijabla>
  </DomainObject.Predmet.ProtuStrankaListFormated>
  <DomainObject.Predmet.ProtuStrankaListFormatedOIB>
    <izvorni_sadrzaj>
      <item>OMEGA ZAŠTITA d.o.o. za zaštitu osoba i imovine, trgovinu, turizam i usluge, OIB 71489584189</item>
    </izvorni_sadrzaj>
    <derivirana_varijabla naziv="DomainObject.Predmet.ProtuStrankaListFormatedOIB_1">
      <item>OMEGA ZAŠTITA d.o.o. za zaštitu osoba i imovine, trgovinu, turizam i usluge, OIB 71489584189</item>
    </derivirana_varijabla>
  </DomainObject.Predmet.ProtuStrankaListFormatedOIB>
  <DomainObject.Predmet.ProtuStrankaListFormatedWithAdress>
    <izvorni_sadrzaj>
      <item>OMEGA ZAŠTITA d.o.o. za zaštitu osoba i imovine, trgovinu, turizam i usluge, Čerjan 36, 20235 Orašac</item>
    </izvorni_sadrzaj>
    <derivirana_varijabla naziv="DomainObject.Predmet.ProtuStrankaListFormatedWithAdress_1">
      <item>OMEGA ZAŠTITA d.o.o. za zaštitu osoba i imovine, trgovinu, turizam i usluge, Čerjan 36, 20235 Orašac</item>
    </derivirana_varijabla>
  </DomainObject.Predmet.ProtuStrankaListFormatedWithAdress>
  <DomainObject.Predmet.ProtuStrankaListFormatedWithAdressOIB>
    <izvorni_sadrzaj>
      <item>OMEGA ZAŠTITA d.o.o. za zaštitu osoba i imovine, trgovinu, turizam i usluge, OIB 71489584189, Čerjan 36, 20235 Orašac</item>
    </izvorni_sadrzaj>
    <derivirana_varijabla naziv="DomainObject.Predmet.ProtuStrankaListFormatedWithAdressOIB_1">
      <item>OMEGA ZAŠTITA d.o.o. za zaštitu osoba i imovine, trgovinu, turizam i usluge, OIB 71489584189, Čerjan 36, 20235 Orašac</item>
    </derivirana_varijabla>
  </DomainObject.Predmet.ProtuStrankaListFormatedWithAdressOIB>
  <DomainObject.Predmet.ProtuStrankaListNazivFormated>
    <izvorni_sadrzaj>
      <item>OMEGA ZAŠTITA d.o.o. za zaštitu osoba i imovine, trgovinu, turizam i usluge</item>
    </izvorni_sadrzaj>
    <derivirana_varijabla naziv="DomainObject.Predmet.ProtuStrankaListNazivFormated_1">
      <item>OMEGA ZAŠTITA d.o.o. za zaštitu osoba i imovine, trgovinu, turizam i usluge</item>
    </derivirana_varijabla>
  </DomainObject.Predmet.ProtuStrankaListNazivFormated>
  <DomainObject.Predmet.ProtuStrankaListNazivFormatedOIB>
    <izvorni_sadrzaj>
      <item>OMEGA ZAŠTITA d.o.o. za zaštitu osoba i imovine, trgovinu, turizam i usluge, OIB 71489584189</item>
    </izvorni_sadrzaj>
    <derivirana_varijabla naziv="DomainObject.Predmet.ProtuStrankaListNazivFormatedOIB_1">
      <item>OMEGA ZAŠTITA d.o.o. za zaštitu osoba i imovine, trgovinu, turizam i usluge, OIB 71489584189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OMEGA ZAŠTITA d.o.o. za zaštitu osoba i imovine, trgovinu, turizam i usluge</izvorni_sadrzaj>
    <derivirana_varijabla naziv="DomainObject.Predmet.ProtustrankaIDrugi_1">OMEGA ZAŠTITA d.o.o. za zaštitu osoba i imovine,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OMEGA ZAŠTITA d.o.o. za zaštitu osoba i imovine, trgovinu, turizam i usluge, OIB 71489584189, Čerjan 36, 20235 Orašac</izvorni_sadrzaj>
    <derivirana_varijabla naziv="DomainObject.Predmet.ProtustrankaIDrugiAdressOIB_1">OMEGA ZAŠTITA d.o.o. za zaštitu osoba i imovine, trgovinu, turizam i usluge, OIB 71489584189, Čerjan 36,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OMEGA ZAŠTITA d.o.o. za zaštitu osoba i imovine, trgovinu, turizam i usluge</item>
    </izvorni_sadrzaj>
    <derivirana_varijabla naziv="DomainObject.Predmet.SudioniciListNaziv_1">
      <item>FINA RC SPLIT, PODRUŽNICA DUBROVNIK</item>
      <item>OMEGA ZAŠTITA d.o.o. za zaštitu osoba i imovine,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OMEGA ZAŠTITA d.o.o. za zaštitu osoba i imovine, trgovinu, turizam i usluge, OIB 71489584189, Čerjan 36,20235 Orašac</item>
    </izvorni_sadrzaj>
    <derivirana_varijabla naziv="DomainObject.Predmet.SudioniciListAdressOIB_1">
      <item>FINA RC SPLIT, PODRUŽNICA DUBROVNIK, OIB 85821130368, VUKOVARSKA 2,20000 Dubrovnik</item>
      <item>OMEGA ZAŠTITA d.o.o. za zaštitu osoba i imovine, trgovinu, turizam i usluge, OIB 71489584189, Čerjan 36,20235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71489584189</item>
    </izvorni_sadrzaj>
    <derivirana_varijabla naziv="DomainObject.Predmet.SudioniciListNazivOIB_1">
      <item>, OIB 85821130368</item>
      <item>, OIB 71489584189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2015-12-23T13:58:00Z</dcterms:created>
  <dc:creator>Mirjana Mihović</dc:creator>
  <cp:lastModifiedBy>Mara Marčinko</cp:lastModifiedBy>
  <cp:lastPrinted>2015-12-28T08:55:00Z</cp:lastPrinted>
  <dcterms:modified xmlns:xsi="http://www.w3.org/2001/XMLSchema-instance" xsi:type="dcterms:W3CDTF">2015-12-28T08:56:00Z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