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20c9" w14:paraId="fed20c9" w:rsidRDefault="00C245F2" w:rsidP="00C245F2" w:rsidR="00C245F2">
      <w:pPr>
        <w15:collapsed w:val="false"/>
        <w:rPr>
          <w:lang w:eastAsia="en-US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F2" w:rsidP="00C245F2" w:rsidR="00C245F2">
      <w:pPr>
        <w:spacing w:before="120"/>
      </w:pPr>
      <w:r>
        <w:t xml:space="preserve">      Republika Hrvatska</w:t>
      </w:r>
    </w:p>
    <w:p w:rsidRDefault="00C245F2" w:rsidP="00C245F2" w:rsidR="00C245F2">
      <w:r>
        <w:t>Trgovački sud u Varaždinu</w:t>
      </w:r>
    </w:p>
    <w:p w:rsidRDefault="00C245F2" w:rsidP="00C245F2" w:rsidR="00C245F2">
      <w:r>
        <w:t xml:space="preserve">   Varaždin, Braće Radić 2</w:t>
      </w:r>
    </w:p>
    <w:p w:rsidRDefault="00C245F2" w:rsidP="00C245F2" w:rsidR="00C245F2">
      <w:pPr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St-530/2017-33</w:t>
      </w:r>
    </w:p>
    <w:p w:rsidRDefault="00C245F2" w:rsidP="00C245F2" w:rsidR="00C245F2">
      <w:pPr>
        <w:rPr>
          <w:bCs/>
        </w:rPr>
      </w:pPr>
    </w:p>
    <w:p w:rsidRDefault="00C245F2" w:rsidP="00C245F2" w:rsidR="00C245F2">
      <w:pPr>
        <w:jc w:val="both"/>
      </w:pPr>
    </w:p>
    <w:p w:rsidRDefault="00C245F2" w:rsidP="00C245F2" w:rsidR="00C245F2">
      <w:pPr>
        <w:jc w:val="center"/>
      </w:pPr>
      <w:r>
        <w:t>REPUBLIKA HRVATSKA</w:t>
      </w:r>
    </w:p>
    <w:p w:rsidRDefault="00C245F2" w:rsidP="00C245F2" w:rsidR="00C245F2"/>
    <w:p w:rsidRDefault="00C245F2" w:rsidP="00C245F2" w:rsidR="00C245F2">
      <w:pPr>
        <w:jc w:val="center"/>
      </w:pPr>
      <w:r>
        <w:t>R J E Š E NJ E</w:t>
      </w:r>
    </w:p>
    <w:p w:rsidRDefault="00C245F2" w:rsidP="00C245F2" w:rsidR="00C245F2"/>
    <w:p w:rsidRDefault="00C245F2" w:rsidP="00C245F2" w:rsidR="00C245F2">
      <w:pPr>
        <w:jc w:val="both"/>
      </w:pPr>
      <w:r>
        <w:rPr>
          <w:b/>
        </w:rPr>
        <w:tab/>
      </w:r>
      <w:r>
        <w:t xml:space="preserve">Trgovački sud u Varaždinu, u ime Republike Hrvatske, po sucu toga suda Mariji Levanić-Škerbić, u </w:t>
      </w:r>
      <w:proofErr w:type="spellStart"/>
      <w:r>
        <w:t>predstečajnom</w:t>
      </w:r>
      <w:proofErr w:type="spellEnd"/>
      <w:r>
        <w:t xml:space="preserve"> postupku nad dužnikom ARKA d.o.o. Aleja kralja Zvonimira 1, Varaždin, OIB: 75174348671, na prijedlog povjerenika </w:t>
      </w:r>
      <w:proofErr w:type="spellStart"/>
      <w:r>
        <w:t>predstečajnoga</w:t>
      </w:r>
      <w:proofErr w:type="spellEnd"/>
      <w:r>
        <w:t xml:space="preserve"> postupka, 14. siječnja 2019.,</w:t>
      </w:r>
    </w:p>
    <w:p w:rsidRDefault="00C245F2" w:rsidP="00C245F2" w:rsidR="00C245F2">
      <w:pPr>
        <w:jc w:val="both"/>
      </w:pPr>
    </w:p>
    <w:p w:rsidRDefault="00C245F2" w:rsidP="00C245F2" w:rsidR="00C245F2">
      <w:pPr>
        <w:jc w:val="center"/>
      </w:pPr>
      <w:r>
        <w:t>r i j e š i o    j e</w:t>
      </w:r>
    </w:p>
    <w:p w:rsidRDefault="00C245F2" w:rsidP="00C245F2" w:rsidR="00C245F2">
      <w:pPr>
        <w:ind w:firstLine="720"/>
        <w:jc w:val="both"/>
      </w:pPr>
    </w:p>
    <w:p w:rsidRDefault="00C245F2" w:rsidP="00C245F2" w:rsidR="00C245F2">
      <w:pPr>
        <w:ind w:hanging="705" w:left="705"/>
        <w:jc w:val="both"/>
      </w:pPr>
      <w:r>
        <w:t>I</w:t>
      </w:r>
      <w:r>
        <w:tab/>
      </w:r>
      <w:r>
        <w:tab/>
        <w:t xml:space="preserve">Povjereniku </w:t>
      </w:r>
      <w:proofErr w:type="spellStart"/>
      <w:r>
        <w:t>predstečajnoga</w:t>
      </w:r>
      <w:proofErr w:type="spellEnd"/>
      <w:r>
        <w:t xml:space="preserve"> postupka Zvonku </w:t>
      </w:r>
      <w:proofErr w:type="spellStart"/>
      <w:r>
        <w:t>Hrain</w:t>
      </w:r>
      <w:proofErr w:type="spellEnd"/>
      <w:r>
        <w:t xml:space="preserve"> iz Varaždina, Zagrebačka 51, OIB: 25731960062, određuje se jednokratna </w:t>
      </w:r>
      <w:r>
        <w:rPr>
          <w:color w:val="000000"/>
        </w:rPr>
        <w:t>nagrada za rad u bruto iznosu od 20.000,00 kn.</w:t>
      </w:r>
    </w:p>
    <w:p w:rsidRDefault="00C245F2" w:rsidP="00C245F2" w:rsidR="00C245F2">
      <w:pPr>
        <w:ind w:hanging="705" w:left="705"/>
        <w:jc w:val="both"/>
        <w:rPr>
          <w:color w:val="000000"/>
        </w:rPr>
      </w:pPr>
    </w:p>
    <w:p w:rsidRDefault="00C245F2" w:rsidP="00C245F2" w:rsidR="00C245F2">
      <w:pPr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odmah nakon pravomoćnosti ovoga rješenja isplatiti povjereniku </w:t>
      </w:r>
      <w:proofErr w:type="spellStart"/>
      <w:r>
        <w:rPr>
          <w:color w:val="000000"/>
        </w:rPr>
        <w:t>predstečajnoga</w:t>
      </w:r>
      <w:proofErr w:type="spellEnd"/>
      <w:r>
        <w:rPr>
          <w:color w:val="000000"/>
        </w:rPr>
        <w:t xml:space="preserve"> postupka iznos od 4.050,00 kn iz predujma uplaćenoga u ovome predmetu.</w:t>
      </w:r>
    </w:p>
    <w:p w:rsidRDefault="00C245F2" w:rsidP="00C245F2" w:rsidR="00C245F2">
      <w:pPr>
        <w:ind w:hanging="705" w:left="705"/>
        <w:jc w:val="both"/>
        <w:rPr>
          <w:color w:val="000000"/>
        </w:rPr>
      </w:pPr>
    </w:p>
    <w:p w:rsidRDefault="00C245F2" w:rsidP="00C245F2" w:rsidR="00C245F2">
      <w:pPr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  <w:t xml:space="preserve">Nalaže se dužniku </w:t>
      </w:r>
      <w:r>
        <w:t xml:space="preserve">ARKA d.o.o. Aleja kralja Zvonimira 1, Varaždin, OIB: 75174348671 </w:t>
      </w:r>
      <w:r>
        <w:rPr>
          <w:color w:val="000000"/>
        </w:rPr>
        <w:t xml:space="preserve">isplatiti povjereniku </w:t>
      </w:r>
      <w:proofErr w:type="spellStart"/>
      <w:r>
        <w:rPr>
          <w:color w:val="000000"/>
        </w:rPr>
        <w:t>predstečajnoga</w:t>
      </w:r>
      <w:proofErr w:type="spellEnd"/>
      <w:r>
        <w:rPr>
          <w:color w:val="000000"/>
        </w:rPr>
        <w:t xml:space="preserve"> postupka</w:t>
      </w:r>
      <w:r>
        <w:t xml:space="preserve"> </w:t>
      </w:r>
      <w:r>
        <w:rPr>
          <w:color w:val="000000"/>
        </w:rPr>
        <w:t>iznos od 15.950,00 kn, u roku od 8 dana od pravomoćnosti ovoga rješenja.</w:t>
      </w:r>
    </w:p>
    <w:p w:rsidRDefault="00C245F2" w:rsidP="00C245F2" w:rsidR="00C245F2">
      <w:pPr>
        <w:jc w:val="both"/>
        <w:rPr>
          <w:lang w:val="en-AU"/>
        </w:rPr>
      </w:pPr>
    </w:p>
    <w:p w:rsidRDefault="00C245F2" w:rsidP="00C245F2" w:rsidR="00C245F2">
      <w:pPr>
        <w:jc w:val="both"/>
        <w:rPr>
          <w:lang w:val="en-AU"/>
        </w:rPr>
      </w:pPr>
    </w:p>
    <w:p w:rsidRDefault="00C245F2" w:rsidP="00C245F2" w:rsidR="00C245F2">
      <w:pPr>
        <w:jc w:val="center"/>
      </w:pPr>
      <w:r>
        <w:t>Obrazloženje</w:t>
      </w:r>
    </w:p>
    <w:p w:rsidRDefault="00C245F2" w:rsidP="00C245F2" w:rsidR="00C245F2">
      <w:pPr>
        <w:jc w:val="center"/>
      </w:pPr>
    </w:p>
    <w:p w:rsidRDefault="00C245F2" w:rsidP="00C245F2" w:rsidR="00C245F2">
      <w:pPr>
        <w:jc w:val="center"/>
      </w:pPr>
    </w:p>
    <w:p w:rsidRDefault="00C245F2" w:rsidP="00C245F2" w:rsidR="00C245F2">
      <w:pPr>
        <w:ind w:firstLine="720"/>
        <w:jc w:val="both"/>
      </w:pPr>
      <w:r>
        <w:t xml:space="preserve">Rješenjem ovoga suda poslovni broj St-530/2017-5 od 2. veljače 2018. kojim je otvoren </w:t>
      </w:r>
      <w:proofErr w:type="spellStart"/>
      <w:r>
        <w:t>predstečajni</w:t>
      </w:r>
      <w:proofErr w:type="spellEnd"/>
      <w:r>
        <w:t xml:space="preserve"> postupak nad dužnikom ARKA d.o.o. Aleja kralja Zvonimira 1, Varaždin, OIB: 75174348671, za povjerenika </w:t>
      </w:r>
      <w:proofErr w:type="spellStart"/>
      <w:r>
        <w:t>predstečajnoga</w:t>
      </w:r>
      <w:proofErr w:type="spellEnd"/>
      <w:r>
        <w:t xml:space="preserve"> postupka imenovan je Zvonko </w:t>
      </w:r>
      <w:proofErr w:type="spellStart"/>
      <w:r>
        <w:t>Hrain</w:t>
      </w:r>
      <w:proofErr w:type="spellEnd"/>
      <w:r>
        <w:t xml:space="preserve"> iz Varaždina, Zagrebačka 51, OIB: 25731960062.</w:t>
      </w:r>
    </w:p>
    <w:p w:rsidRDefault="00C245F2" w:rsidP="00C245F2" w:rsidR="00C245F2">
      <w:pPr>
        <w:ind w:firstLine="705"/>
        <w:jc w:val="both"/>
      </w:pPr>
    </w:p>
    <w:p w:rsidRDefault="00C245F2" w:rsidP="00C245F2" w:rsidR="00C245F2">
      <w:pPr>
        <w:ind w:firstLine="705"/>
        <w:jc w:val="both"/>
      </w:pPr>
      <w:r>
        <w:t xml:space="preserve">U podnesku od 19. listopada 2018. (list 195 spisa) povjerenik </w:t>
      </w:r>
      <w:proofErr w:type="spellStart"/>
      <w:r>
        <w:t>predstečajnoga</w:t>
      </w:r>
      <w:proofErr w:type="spellEnd"/>
      <w:r>
        <w:t xml:space="preserve"> postupka je zatražio određivanje jednokratne nagrade za poslove obavljene u ovom </w:t>
      </w:r>
      <w:proofErr w:type="spellStart"/>
      <w:r>
        <w:t>predstečajnom</w:t>
      </w:r>
      <w:proofErr w:type="spellEnd"/>
      <w:r>
        <w:t xml:space="preserve"> postupku u iznosu od </w:t>
      </w:r>
      <w:r>
        <w:rPr>
          <w:color w:val="000000"/>
        </w:rPr>
        <w:t xml:space="preserve">20.000,00 </w:t>
      </w:r>
      <w:r>
        <w:t>kn.</w:t>
      </w:r>
    </w:p>
    <w:p w:rsidRDefault="00C245F2" w:rsidP="00C245F2" w:rsidR="00C245F2">
      <w:pPr>
        <w:ind w:firstLine="705"/>
        <w:jc w:val="both"/>
      </w:pPr>
    </w:p>
    <w:p w:rsidRDefault="00C245F2" w:rsidP="00C245F2" w:rsidR="00C245F2">
      <w:pPr>
        <w:ind w:firstLine="705"/>
        <w:jc w:val="both"/>
      </w:pPr>
      <w:r>
        <w:t xml:space="preserve">Prema čl. 3. st. 1. Uredbe o kriterijima i načinu obračuna i plaćanja nagrada stečajnim upraviteljima, "Narodne novine" 105/15, dalje u tekstu: Uredba), povjereniku </w:t>
      </w:r>
      <w:proofErr w:type="spellStart"/>
      <w:r>
        <w:t>predstečajne</w:t>
      </w:r>
      <w:proofErr w:type="spellEnd"/>
      <w:r>
        <w:t xml:space="preserve"> nagodbe pripada pravo na jednokratnu nagradu za poslove obavljene u </w:t>
      </w:r>
      <w:proofErr w:type="spellStart"/>
      <w:r>
        <w:t>predstečajnom</w:t>
      </w:r>
      <w:proofErr w:type="spellEnd"/>
      <w:r>
        <w:t xml:space="preserve"> </w:t>
      </w:r>
      <w:r>
        <w:lastRenderedPageBreak/>
        <w:t>postupku u iznosu od 3.000,00 kn do 20.000,00 kn. Nagradu povjereniku određuje sud vodeći računa o složenosti poslova koje je obavio (st. 2. čl.3.), a obveznik isplate nagrade je dužnik (st.3.čl.3.).</w:t>
      </w:r>
    </w:p>
    <w:p w:rsidRDefault="00C245F2" w:rsidP="00C245F2" w:rsidR="00C245F2">
      <w:pPr>
        <w:jc w:val="both"/>
      </w:pPr>
    </w:p>
    <w:p w:rsidRDefault="00C245F2" w:rsidP="00C245F2" w:rsidR="00C245F2">
      <w:pPr>
        <w:ind w:firstLine="720"/>
        <w:jc w:val="both"/>
      </w:pPr>
      <w:r>
        <w:t xml:space="preserve">Uzimajući u obzir obujam poslova i rad povjerenika </w:t>
      </w:r>
      <w:proofErr w:type="spellStart"/>
      <w:r>
        <w:t>predstečajnoga</w:t>
      </w:r>
      <w:proofErr w:type="spellEnd"/>
      <w:r>
        <w:t xml:space="preserve"> postupka tijekom ovoga postupka, kao i sam njegov prijedlog, sud je primjenom čl. 3. Uredbe odlučio kao pod točkom I izreke i povjereniku </w:t>
      </w:r>
      <w:proofErr w:type="spellStart"/>
      <w:r>
        <w:t>predstečajnoga</w:t>
      </w:r>
      <w:proofErr w:type="spellEnd"/>
      <w:r>
        <w:t xml:space="preserve"> postupka je priznata nagrada u iznosu od </w:t>
      </w:r>
      <w:r>
        <w:rPr>
          <w:color w:val="000000"/>
        </w:rPr>
        <w:t xml:space="preserve">20.000,00 </w:t>
      </w:r>
      <w:r>
        <w:t>kn bruto.</w:t>
      </w:r>
    </w:p>
    <w:p w:rsidRDefault="00C245F2" w:rsidP="00C245F2" w:rsidR="00C245F2">
      <w:pPr>
        <w:ind w:firstLine="720"/>
        <w:jc w:val="both"/>
      </w:pPr>
      <w:r>
        <w:t>Navedeni iznos će se temeljem čl. 3. st. 3. Uredbe isplatiti dijelom iz predujma (kojeg je dužnik uplatio u ovome predmetu), a daljnji iznos povrh predujma dužan je platiti dužnik izravno povjereniku.</w:t>
      </w:r>
    </w:p>
    <w:p w:rsidRDefault="00C245F2" w:rsidP="00C245F2" w:rsidR="00C245F2">
      <w:pPr>
        <w:ind w:firstLine="720"/>
        <w:jc w:val="both"/>
      </w:pPr>
    </w:p>
    <w:p w:rsidRDefault="00C245F2" w:rsidP="00C245F2" w:rsidR="00C245F2">
      <w:pPr>
        <w:jc w:val="center"/>
      </w:pPr>
    </w:p>
    <w:p w:rsidRDefault="00C245F2" w:rsidP="00C245F2" w:rsidR="00C245F2">
      <w:pPr>
        <w:jc w:val="center"/>
      </w:pPr>
      <w:r>
        <w:t>U Varaždinu 14. siječnja 2019.</w:t>
      </w:r>
    </w:p>
    <w:p w:rsidRDefault="00C245F2" w:rsidP="00C245F2" w:rsidR="00C245F2">
      <w:pPr>
        <w:ind w:firstLine="720"/>
        <w:jc w:val="center"/>
      </w:pPr>
    </w:p>
    <w:p w:rsidRDefault="00C245F2" w:rsidP="00C245F2" w:rsidR="00C245F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C245F2" w:rsidP="00C245F2" w:rsidR="00C245F2">
      <w:pPr>
        <w:ind w:firstLine="720"/>
        <w:jc w:val="both"/>
      </w:pPr>
    </w:p>
    <w:p w:rsidRDefault="00C245F2" w:rsidP="00C245F2" w:rsidR="00C245F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Marija Levanić-Škerbić,v. r. </w:t>
      </w:r>
    </w:p>
    <w:p w:rsidRDefault="00C245F2" w:rsidP="00C245F2" w:rsidR="00C245F2">
      <w:pPr>
        <w:ind w:firstLine="720"/>
        <w:jc w:val="both"/>
      </w:pPr>
    </w:p>
    <w:p w:rsidRDefault="00C245F2" w:rsidP="00C245F2" w:rsidR="00C245F2">
      <w:pPr>
        <w:ind w:firstLine="720"/>
        <w:jc w:val="both"/>
      </w:pPr>
    </w:p>
    <w:p w:rsidRDefault="00C245F2" w:rsidP="00C245F2" w:rsidR="00C245F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245F2" w:rsidP="00C245F2" w:rsidR="00C245F2">
      <w:pPr>
        <w:ind w:firstLine="720"/>
        <w:jc w:val="both"/>
      </w:pPr>
      <w:r>
        <w:tab/>
      </w:r>
    </w:p>
    <w:p w:rsidRDefault="00C245F2" w:rsidP="00C245F2" w:rsidR="00C245F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245F2" w:rsidP="00C245F2" w:rsidR="00C245F2">
      <w:pPr>
        <w:ind w:firstLine="720"/>
        <w:jc w:val="both"/>
      </w:pPr>
    </w:p>
    <w:p w:rsidRDefault="00C245F2" w:rsidP="00C245F2" w:rsidR="00C245F2">
      <w:pPr>
        <w:jc w:val="both"/>
      </w:pPr>
      <w:r>
        <w:t>Uputa o pravnom lijeku:</w:t>
      </w:r>
    </w:p>
    <w:p w:rsidRDefault="00C245F2" w:rsidP="00C245F2" w:rsidR="00C245F2">
      <w:pPr>
        <w:jc w:val="both"/>
      </w:pPr>
      <w:r>
        <w:t xml:space="preserve">Protiv ovoga rješenja žalbu mogu podnijeti povjerenik </w:t>
      </w:r>
      <w:proofErr w:type="spellStart"/>
      <w:r>
        <w:t>predstečajnoga</w:t>
      </w:r>
      <w:proofErr w:type="spellEnd"/>
      <w:r>
        <w:t xml:space="preserve"> postupka, dužnik i vjerovnici (čl. 4.st.5., vezano uz čl. 23.st.3. SZ-a). Žalba se podnosi ovome sudu u tri primjerka u roku od osam dana od isteka osmog dana od objave rješenja na e-oglasnoj ploči, a o žalbi odlučuje Visoki trgovački sud Republike Hrvatske.  </w:t>
      </w:r>
    </w:p>
    <w:p w:rsidRDefault="00C245F2" w:rsidP="00C245F2" w:rsidR="00C245F2">
      <w:pPr>
        <w:jc w:val="both"/>
      </w:pPr>
    </w:p>
    <w:p w:rsidRDefault="00C245F2" w:rsidP="00C245F2" w:rsidR="00C245F2">
      <w:pPr>
        <w:jc w:val="both"/>
      </w:pPr>
      <w:r>
        <w:t>DNA:</w:t>
      </w:r>
    </w:p>
    <w:p w:rsidRDefault="00C245F2" w:rsidP="00C245F2" w:rsidR="00C245F2">
      <w:pPr>
        <w:jc w:val="both"/>
      </w:pPr>
      <w:r>
        <w:t xml:space="preserve">- povjerenik </w:t>
      </w:r>
      <w:proofErr w:type="spellStart"/>
      <w:r>
        <w:t>predstečajnoga</w:t>
      </w:r>
      <w:proofErr w:type="spellEnd"/>
      <w:r>
        <w:t xml:space="preserve"> postupka Zvonko </w:t>
      </w:r>
      <w:proofErr w:type="spellStart"/>
      <w:r>
        <w:t>Hrain</w:t>
      </w:r>
      <w:proofErr w:type="spellEnd"/>
    </w:p>
    <w:p w:rsidRDefault="00C245F2" w:rsidP="00C245F2" w:rsidR="00C245F2">
      <w:pPr>
        <w:jc w:val="both"/>
      </w:pPr>
      <w:r>
        <w:t>- e oglasna ploča,</w:t>
      </w:r>
    </w:p>
    <w:p w:rsidRDefault="00C245F2" w:rsidP="00C245F2" w:rsidR="00C245F2">
      <w:pPr>
        <w:jc w:val="both"/>
        <w:rPr>
          <w:i/>
          <w:lang w:val="en-AU"/>
        </w:rPr>
      </w:pPr>
      <w:r>
        <w:t xml:space="preserve">- računovodstvo suda – </w:t>
      </w:r>
      <w:r>
        <w:rPr>
          <w:i/>
        </w:rPr>
        <w:t>nakon pravomoćnosti</w:t>
      </w:r>
    </w:p>
    <w:p w:rsidRDefault="00C245F2" w:rsidP="00C245F2" w:rsidR="00C245F2">
      <w:pPr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E649C" w:rsidP="0046516B" w:rsidR="00AE649C" w:rsidRPr="0046516B"/>
    <w:sectPr w:rsidSect="0032366B" w:rsidR="00AE649C" w:rsidRPr="004651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16B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5F2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45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45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700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St-530/2017-33</izvorni_sadrzaj>
    <derivirana_varijabla naziv="DomainObject.Oznaka_1">St-530/2017-33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  <item>KONZUM trgovina na veliko i malo d.d.</item>
    </izvorni_sadrzaj>
    <derivirana_varijabla naziv="DomainObject.Predmet.OstaliListFormated_1">
      <item>Dražen Vidman</item>
      <item>Financijska agencija</item>
      <item>Sudski registar Trgovačkog suda u Varaždinu</item>
      <item>KONZUM trgovina na veliko i malo d.d.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  <item>KONZUM trgovina na veliko i malo d.d., OIB 29955634590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  <item>KONZUM trgovina na veliko i malo d.d., OIB 29955634590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  <item>KONZUM trgovina na veliko i malo d.d., Marijana Čavića 1/a, 10000 Zagreb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  <item>KONZUM trgovina na veliko i malo d.d., Marijana Čavića 1/a, 10000 Zagreb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  <item>KONZUM trgovina na veliko i malo d.d., OIB 29955634590, Marijana Čavića 1/a, 10000 Zagreb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  <item>KONZUM trgovina na veliko i malo d.d.</item>
    </izvorni_sadrzaj>
    <derivirana_varijabla naziv="DomainObject.Predmet.OstaliListNazivFormated_1">
      <item>Dražen Vidman</item>
      <item>Financijska agencija</item>
      <item>Sudski registar Trgovačkog suda u Varaždinu</item>
      <item>KONZUM trgovina na veliko i malo d.d.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  <item>KONZUM trgovina na veliko i malo d.d., OIB 29955634590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St-530/2017-33</izvorni_sadrzaj>
    <derivirana_varijabla naziv="DomainObject.PoslovniBrojDokumenta_1">St-530/2017-33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31. srpnja 2018.</izvorni_sadrzaj>
    <derivirana_varijabla naziv="DomainObject.Predmet.OdlukaRjesenje.DatumPravomocnosti_1">31. srpnja 2018.</derivirana_varijabla>
  </DomainObject.Predmet.OdlukaRjesenje.DatumPravomocnosti>
  <DomainObject.Predmet.OdlukaRjesenje.Oznaka>
    <izvorni_sadrzaj>St-530/2017-30</izvorni_sadrzaj>
    <derivirana_varijabla naziv="DomainObject.Predmet.OdlukaRjesenje.Oznaka_1">St-530/2017-30</derivirana_varijabla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  <item>KONZUM trgovina na veliko i malo d.d.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  <item>KONZUM trgovina na veliko i malo d.d.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  <item>KONZUM trgovina na veliko i malo d.d., OIB 29955634590, Marijana Čavića 1/a,10000 Zagreb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13D9F-9543-4FD4-B4CB-4656AB011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2576</properties:Characters>
  <properties:Lines>81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2019-01-14T09:26:00Z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St-530/2017-33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