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e07a" w14:paraId="ae5e07a" w:rsidRDefault="00D054E2" w:rsidP="00D054E2" w:rsidR="00D054E2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54E2" w:rsidP="00D054E2" w:rsidR="00D054E2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D054E2" w:rsidP="00D054E2" w:rsidR="00D054E2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054E2" w:rsidP="00D054E2" w:rsidR="00D054E2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054E2" w:rsidP="00D054E2" w:rsidR="00D054E2" w:rsidRPr="00814D55"/>
    <w:p w:rsidRDefault="00D054E2" w:rsidP="00D054E2" w:rsidR="00D054E2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PROJEKT BUDUĆNOSTI d. o. o. Buje, Trg Slobode 6, OIB 20251881793, MBS 040178969,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D054E2" w:rsidP="00D054E2" w:rsidR="00D054E2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054E2" w:rsidP="00D054E2" w:rsidR="00D054E2" w:rsidRPr="00814D55">
      <w:pPr>
        <w:jc w:val="center"/>
      </w:pPr>
      <w:r w:rsidRPr="00814D55">
        <w:t>O G L A S</w:t>
      </w:r>
    </w:p>
    <w:p w:rsidRDefault="00D054E2" w:rsidP="00D054E2" w:rsidR="00D054E2" w:rsidRPr="00814D55">
      <w:pPr>
        <w:ind w:firstLine="708"/>
      </w:pPr>
    </w:p>
    <w:p w:rsidRDefault="00D054E2" w:rsidP="00D054E2" w:rsidR="00D054E2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PROJEKT BUDUĆNOSTI d. o. o. Buje, Trg Slobode 6, OIB 20251881793, MBS 040178969,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 xml:space="preserve">11. veljače 2016. </w:t>
      </w:r>
      <w:r w:rsidRPr="00814D55">
        <w:rPr>
          <w:rFonts w:cs="Times New Roman" w:eastAsia="Times New Roman"/>
          <w:szCs w:val="24"/>
          <w:lang w:eastAsia="hr-HR"/>
        </w:rPr>
        <w:t xml:space="preserve">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120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D054E2" w:rsidP="00D054E2" w:rsidR="00D054E2" w:rsidRPr="00814D55">
      <w:pPr>
        <w:ind w:firstLine="708"/>
      </w:pPr>
    </w:p>
    <w:p w:rsidRDefault="00D054E2" w:rsidP="00D054E2" w:rsidR="00D054E2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11. veljače 2016.</w:t>
      </w:r>
      <w:r w:rsidRPr="00814D55">
        <w:t xml:space="preserve"> </w:t>
      </w:r>
      <w:r>
        <w:t>iznosio 5.837,81 kuna</w:t>
      </w:r>
      <w:r w:rsidRPr="00814D55">
        <w:t>.</w:t>
      </w:r>
    </w:p>
    <w:p w:rsidRDefault="00D054E2" w:rsidP="00D054E2" w:rsidR="00D054E2" w:rsidRPr="00814D55"/>
    <w:p w:rsidRDefault="00D054E2" w:rsidP="00D054E2" w:rsidR="00D054E2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Mario Corsi,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D054E2" w:rsidP="00D054E2" w:rsidR="00D054E2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054E2" w:rsidP="00D054E2" w:rsidR="00D054E2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D054E2" w:rsidP="00D054E2" w:rsidR="00D054E2" w:rsidRPr="00814D55">
      <w:pPr>
        <w:rPr>
          <w:rFonts w:cs="Times New Roman" w:eastAsia="Times New Roman"/>
          <w:szCs w:val="24"/>
          <w:lang w:eastAsia="hr-HR"/>
        </w:rPr>
      </w:pPr>
    </w:p>
    <w:p w:rsidRDefault="00D054E2" w:rsidP="00D054E2" w:rsidR="00D054E2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054E2" w:rsidP="00D054E2" w:rsidR="00D054E2" w:rsidRPr="00814D55">
      <w:pPr>
        <w:ind w:firstLine="708"/>
      </w:pPr>
    </w:p>
    <w:p w:rsidRDefault="00D054E2" w:rsidP="00D054E2" w:rsidR="00D054E2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D054E2" w:rsidP="00D054E2" w:rsidR="00D054E2" w:rsidRPr="00814D55">
      <w:pPr>
        <w:ind w:firstLine="708" w:left="5664"/>
        <w:jc w:val="center"/>
      </w:pPr>
      <w:r w:rsidRPr="00814D55">
        <w:t>Sudska savjetnica</w:t>
      </w:r>
    </w:p>
    <w:p w:rsidRDefault="00D054E2" w:rsidP="00D054E2" w:rsidR="00D054E2" w:rsidRPr="00814D55">
      <w:pPr>
        <w:ind w:firstLine="708" w:left="5664"/>
        <w:jc w:val="center"/>
      </w:pPr>
      <w:r w:rsidRPr="00814D55">
        <w:t>Mihaela Kaligari</w:t>
      </w:r>
      <w:r>
        <w:t>, v. r.</w:t>
      </w:r>
    </w:p>
    <w:p w:rsidRDefault="00D054E2" w:rsidP="00D054E2" w:rsidR="00D054E2" w:rsidRPr="00EF6993">
      <w:pPr>
        <w:rPr>
          <w:szCs w:val="24"/>
        </w:rPr>
      </w:pPr>
      <w:r w:rsidRPr="00EF6993">
        <w:rPr>
          <w:szCs w:val="24"/>
        </w:rPr>
        <w:t>DNA:</w:t>
      </w:r>
    </w:p>
    <w:p w:rsidRDefault="00D054E2" w:rsidP="00D054E2" w:rsidR="004F5027" w:rsidRPr="00D054E2">
      <w:pPr>
        <w:jc w:val="left"/>
        <w:rPr>
          <w:szCs w:val="24"/>
        </w:rPr>
      </w:pPr>
      <w:r w:rsidRPr="00EF6993">
        <w:rPr>
          <w:szCs w:val="24"/>
        </w:rPr>
        <w:t>- mrežna stranica e-Oglasna ploča sudova (45 dana).</w:t>
      </w:r>
    </w:p>
    <w:sectPr w:rsidR="004F5027" w:rsidRPr="00D054E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4E2" w:rsidP="00D054E2" w:rsidR="00D054E2">
      <w:r>
        <w:separator/>
      </w:r>
    </w:p>
  </w:endnote>
  <w:endnote w:id="0" w:type="continuationSeparator">
    <w:p w:rsidRDefault="00D054E2" w:rsidP="00D054E2" w:rsidR="00D05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4E2" w:rsidP="00D054E2" w:rsidR="00D054E2">
      <w:r>
        <w:separator/>
      </w:r>
    </w:p>
  </w:footnote>
  <w:footnote w:id="0" w:type="continuationSeparator">
    <w:p w:rsidRDefault="00D054E2" w:rsidP="00D054E2" w:rsidR="00D05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54E2" w:rsidP="00AF6EC0" w:rsidR="00240B30">
    <w:pPr>
      <w:pStyle w:val="Zaglavlje"/>
      <w:jc w:val="right"/>
    </w:pPr>
    <w:r>
      <w:t>11 St-299/2016-3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5A90"/>
    <w:rsid w:val="00087E7A"/>
    <w:rsid w:val="004F5027"/>
    <w:rsid w:val="00975A90"/>
    <w:rsid w:val="00D054E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54E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54E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054E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54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54E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05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54E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87E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E7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E7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E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E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54E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54E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054E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54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54E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05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54E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87E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E7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E7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E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E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St-299/2016</izvorni_sadrzaj>
    <derivirana_varijabla naziv="DomainObject.Predmet.OznakaBroj_1">St-299/2016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BUDUĆNOSTI d.o.o. BUJE</izvorni_sadrzaj>
    <derivirana_varijabla naziv="DomainObject.Predmet.ProtustrankaFormated_1">  PROJEKT BUDUĆNOSTI d.o.o. BUJE</derivirana_varijabla>
  </DomainObject.Predmet.ProtustrankaFormated>
  <DomainObject.Predmet.ProtustrankaFormatedOIB>
    <izvorni_sadrzaj>  PROJEKT BUDUĆNOSTI d.o.o. BUJE, OIB 20251881793</izvorni_sadrzaj>
    <derivirana_varijabla naziv="DomainObject.Predmet.ProtustrankaFormatedOIB_1">  PROJEKT BUDUĆNOSTI d.o.o. BUJE, OIB 20251881793</derivirana_varijabla>
  </DomainObject.Predmet.ProtustrankaFormatedOIB>
  <DomainObject.Predmet.ProtustrankaFormatedWithAdress>
    <izvorni_sadrzaj> PROJEKT BUDUĆNOSTI d.o.o. BUJE, Trg Slobode 6, 52460 Buje</izvorni_sadrzaj>
    <derivirana_varijabla naziv="DomainObject.Predmet.ProtustrankaFormatedWithAdress_1"> PROJEKT BUDUĆNOSTI d.o.o. BUJE, Trg Slobode 6, 52460 Buje</derivirana_varijabla>
  </DomainObject.Predmet.ProtustrankaFormatedWithAdress>
  <DomainObject.Predmet.ProtustrankaFormatedWithAdressOIB>
    <izvorni_sadrzaj> PROJEKT BUDUĆNOSTI d.o.o. BUJE, OIB 20251881793, Trg Slobode 6, 52460 Buje</izvorni_sadrzaj>
    <derivirana_varijabla naziv="DomainObject.Predmet.ProtustrankaFormatedWithAdressOIB_1"> PROJEKT BUDUĆNOSTI d.o.o. BUJE, OIB 20251881793, Trg Slobode 6, 52460 Buje</derivirana_varijabla>
  </DomainObject.Predmet.ProtustrankaFormatedWithAdressOIB>
  <DomainObject.Predmet.ProtustrankaWithAdress>
    <izvorni_sadrzaj>PROJEKT BUDUĆNOSTI d.o.o. BUJE Trg Slobode 6, 52460 Buje</izvorni_sadrzaj>
    <derivirana_varijabla naziv="DomainObject.Predmet.ProtustrankaWithAdress_1">PROJEKT BUDUĆNOSTI d.o.o. BUJE Trg Slobode 6, 52460 Buje</derivirana_varijabla>
  </DomainObject.Predmet.ProtustrankaWithAdress>
  <DomainObject.Predmet.ProtustrankaWithAdressOIB>
    <izvorni_sadrzaj>PROJEKT BUDUĆNOSTI d.o.o. BUJE, OIB 20251881793, Trg Slobode 6, 52460 Buje</izvorni_sadrzaj>
    <derivirana_varijabla naziv="DomainObject.Predmet.ProtustrankaWithAdressOIB_1">PROJEKT BUDUĆNOSTI d.o.o. BUJE, OIB 20251881793, Trg Slobode 6, 52460 Buje</derivirana_varijabla>
  </DomainObject.Predmet.ProtustrankaWithAdressOIB>
  <DomainObject.Predmet.ProtustrankaNazivFormated>
    <izvorni_sadrzaj>PROJEKT BUDUĆNOSTI d.o.o. BUJE</izvorni_sadrzaj>
    <derivirana_varijabla naziv="DomainObject.Predmet.ProtustrankaNazivFormated_1">PROJEKT BUDUĆNOSTI d.o.o. BUJE</derivirana_varijabla>
  </DomainObject.Predmet.ProtustrankaNazivFormated>
  <DomainObject.Predmet.ProtustrankaNazivFormatedOIB>
    <izvorni_sadrzaj>PROJEKT BUDUĆNOSTI d.o.o. BUJE, OIB 20251881793</izvorni_sadrzaj>
    <derivirana_varijabla naziv="DomainObject.Predmet.ProtustrankaNazivFormatedOIB_1">PROJEKT BUDUĆNOSTI d.o.o. BUJE, OIB 20251881793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5837.81</izvorni_sadrzaj>
    <derivirana_varijabla naziv="DomainObject.Predmet.TrenutnaVrijednost_1">5837.81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PROJEKT BUDUĆNOSTI d.o.o. BUJE</item>
    </izvorni_sadrzaj>
    <derivirana_varijabla naziv="DomainObject.Predmet.ProtuStrankaListFormated_1">
      <item>PROJEKT BUDUĆNOSTI d.o.o. BUJE</item>
    </derivirana_varijabla>
  </DomainObject.Predmet.ProtuStrankaListFormated>
  <DomainObject.Predmet.ProtuStrankaListFormatedOIB>
    <izvorni_sadrzaj>
      <item>PROJEKT BUDUĆNOSTI d.o.o. BUJE, OIB 20251881793</item>
    </izvorni_sadrzaj>
    <derivirana_varijabla naziv="DomainObject.Predmet.ProtuStrankaListFormatedOIB_1">
      <item>PROJEKT BUDUĆNOSTI d.o.o. BUJE, OIB 20251881793</item>
    </derivirana_varijabla>
  </DomainObject.Predmet.ProtuStrankaListFormatedOIB>
  <DomainObject.Predmet.ProtuStrankaListFormatedWithAdress>
    <izvorni_sadrzaj>
      <item>PROJEKT BUDUĆNOSTI d.o.o. BUJE, Trg Slobode 6, 52460 Buje</item>
    </izvorni_sadrzaj>
    <derivirana_varijabla naziv="DomainObject.Predmet.ProtuStrankaListFormatedWithAdress_1">
      <item>PROJEKT BUDUĆNOSTI d.o.o. BUJE, Trg Slobode 6, 52460 Buje</item>
    </derivirana_varijabla>
  </DomainObject.Predmet.ProtuStrankaListFormatedWithAdress>
  <DomainObject.Predmet.ProtuStrankaListFormatedWithAdressOIB>
    <izvorni_sadrzaj>
      <item>PROJEKT BUDUĆNOSTI d.o.o. BUJE, OIB 20251881793, Trg Slobode 6, 52460 Buje</item>
    </izvorni_sadrzaj>
    <derivirana_varijabla naziv="DomainObject.Predmet.ProtuStrankaListFormatedWithAdressOIB_1">
      <item>PROJEKT BUDUĆNOSTI d.o.o. BUJE, OIB 20251881793, Trg Slobode 6, 52460 Buje</item>
    </derivirana_varijabla>
  </DomainObject.Predmet.ProtuStrankaListFormatedWithAdressOIB>
  <DomainObject.Predmet.ProtuStrankaListNazivFormated>
    <izvorni_sadrzaj>
      <item>PROJEKT BUDUĆNOSTI d.o.o. BUJE</item>
    </izvorni_sadrzaj>
    <derivirana_varijabla naziv="DomainObject.Predmet.ProtuStrankaListNazivFormated_1">
      <item>PROJEKT BUDUĆNOSTI d.o.o. BUJE</item>
    </derivirana_varijabla>
  </DomainObject.Predmet.ProtuStrankaListNazivFormated>
  <DomainObject.Predmet.ProtuStrankaListNazivFormatedOIB>
    <izvorni_sadrzaj>
      <item>PROJEKT BUDUĆNOSTI d.o.o. BUJE, OIB 20251881793</item>
    </izvorni_sadrzaj>
    <derivirana_varijabla naziv="DomainObject.Predmet.ProtuStrankaListNazivFormatedOIB_1">
      <item>PROJEKT BUDUĆNOSTI d.o.o. BUJE, OIB 20251881793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PROJEKT BUDUĆNOSTI d.o.o. BUJE</izvorni_sadrzaj>
    <derivirana_varijabla naziv="DomainObject.Predmet.ProtustrankaIDrugi_1">PROJEKT BUDUĆNOSTI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PROJEKT BUDUĆNOSTI d.o.o. BUJE, OIB 20251881793, Trg Slobode 6, 52460 Buje</izvorni_sadrzaj>
    <derivirana_varijabla naziv="DomainObject.Predmet.ProtustrankaIDrugiAdressOIB_1">PROJEKT BUDUĆNOSTI d.o.o. BUJE, OIB 20251881793, Trg Slobode 6,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PROJEKT BUDUĆNOSTI d.o.o. BUJE</item>
    </izvorni_sadrzaj>
    <derivirana_varijabla naziv="DomainObject.Predmet.SudioniciListNaziv_1">
      <item>FINANCIJSKA AGENCIJA, RC RIJEKA, PODRUŽNICA PULA, PULA</item>
      <item>PROJEKT BUDUĆNOSTI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PROJEKT BUDUĆNOSTI d.o.o. BUJE, OIB 20251881793, Trg Slobode 6,52460 Buje</item>
    </izvorni_sadrzaj>
    <derivirana_varijabla naziv="DomainObject.Predmet.SudioniciListAdressOIB_1">
      <item>FINANCIJSKA AGENCIJA, RC RIJEKA, PODRUŽNICA PULA, PULA, OIB 85821130368, Giardini 5,52100 Pula</item>
      <item>PROJEKT BUDUĆNOSTI d.o.o. BUJE, OIB 20251881793, Trg Slobode 6,52460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20251881793</item>
    </izvorni_sadrzaj>
    <derivirana_varijabla naziv="DomainObject.Predmet.SudioniciListNazivOIB_1">
      <item>, OIB 85821130368</item>
      <item>, OIB 20251881793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2143</properties:Characters>
  <properties:Lines>47</properties:Lines>
  <properties:Paragraphs>15</properties:Paragraphs>
  <properties:TotalTime>3</properties:TotalTime>
  <properties:ScaleCrop>false</properties:ScaleCrop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2016-02-19T11:38:00Z</dcterms:created>
  <dc:creator>Mihaela Kaligari</dc:creator>
  <dc:description/>
  <cp:keywords/>
  <cp:lastModifiedBy>Jasmina Matika</cp:lastModifiedBy>
  <cp:lastPrinted>2016-02-19T11:40:00Z</cp:lastPrinted>
  <dcterms:modified xmlns:xsi="http://www.w3.org/2001/XMLSchema-instance" xsi:type="dcterms:W3CDTF">2016-02-23T12:32:00Z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