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51dd" w14:paraId="44651dd" w:rsidRDefault="00483110" w:rsidP="00483110" w:rsidR="00F2461E" w:rsidRPr="00217782">
      <w:pPr>
        <w:tabs>
          <w:tab w:pos="5685" w:val="left"/>
        </w:tabs>
        <w15:collapsed w:val="false"/>
      </w:pPr>
      <w:bookmarkStart w:name="_GoBack" w:id="0"/>
      <w:bookmarkEnd w:id="0"/>
      <w:r>
        <w:tab/>
      </w:r>
    </w:p>
    <w:p w:rsidRDefault="00483110" w:rsidP="00F2461E" w:rsidR="00F2461E">
      <w:pPr>
        <w:jc w:val="right"/>
      </w:pPr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0636A6">
        <w:t>208</w:t>
      </w:r>
      <w:r>
        <w:t>/1</w:t>
      </w:r>
      <w:r w:rsidR="000636A6">
        <w:t>8</w:t>
      </w:r>
      <w:r w:rsidR="00592E77">
        <w:t>-</w:t>
      </w:r>
      <w:r w:rsidR="001119C9">
        <w:t>1</w:t>
      </w:r>
      <w:r w:rsidR="000636A6">
        <w:t>4</w:t>
      </w:r>
    </w:p>
    <w:p w:rsidRDefault="00483110" w:rsidP="00F2461E" w:rsidR="00483110">
      <w:pPr>
        <w:jc w:val="right"/>
      </w:pPr>
    </w:p>
    <w:p w:rsidRDefault="00483110" w:rsidP="00F2461E" w:rsidR="00483110">
      <w:pPr>
        <w:jc w:val="right"/>
      </w:pPr>
    </w:p>
    <w:p w:rsidRDefault="000636A6" w:rsidP="000636A6" w:rsidR="00483110" w:rsidRPr="00217782">
      <w:pPr>
        <w:ind w:left="1276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3110" w:rsidP="00483110" w:rsidR="00483110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83110" w:rsidP="00483110" w:rsidR="00483110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83110" w:rsidP="00483110" w:rsidR="0048311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83110" w:rsidP="00483110" w:rsidR="0048311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483110">
        <w:t xml:space="preserve">Trgovački sud u Zadru </w:t>
      </w:r>
      <w:r w:rsidR="00622FD0" w:rsidRPr="00217782">
        <w:t xml:space="preserve">po sucu ovog suda Ardeni Bajlo u stečajnom postupku nad </w:t>
      </w:r>
      <w:r w:rsidR="00217782" w:rsidRPr="00217782">
        <w:t xml:space="preserve">stečajnim dužnikom </w:t>
      </w:r>
      <w:proofErr w:type="spellStart"/>
      <w:r w:rsidR="000636A6">
        <w:t>A.N</w:t>
      </w:r>
      <w:proofErr w:type="spellEnd"/>
      <w:r w:rsidR="000636A6">
        <w:t>. VISION j.</w:t>
      </w:r>
      <w:r w:rsidR="000636A6" w:rsidRPr="00A56DCC">
        <w:t xml:space="preserve">d.o.o., </w:t>
      </w:r>
      <w:r w:rsidR="000636A6">
        <w:t>Kolan</w:t>
      </w:r>
      <w:r w:rsidR="000636A6" w:rsidRPr="00A56DCC">
        <w:t xml:space="preserve">, </w:t>
      </w:r>
      <w:proofErr w:type="spellStart"/>
      <w:r w:rsidR="000636A6">
        <w:t>Kolanjski</w:t>
      </w:r>
      <w:proofErr w:type="spellEnd"/>
      <w:r w:rsidR="000636A6">
        <w:t xml:space="preserve"> </w:t>
      </w:r>
      <w:proofErr w:type="spellStart"/>
      <w:r w:rsidR="000636A6">
        <w:t>Gajac</w:t>
      </w:r>
      <w:proofErr w:type="spellEnd"/>
      <w:r w:rsidR="000636A6">
        <w:t xml:space="preserve"> B 2</w:t>
      </w:r>
      <w:r w:rsidR="000636A6" w:rsidRPr="00A56DCC">
        <w:t xml:space="preserve">, OIB: </w:t>
      </w:r>
      <w:r w:rsidR="000636A6">
        <w:t>12898864634</w:t>
      </w:r>
      <w:r w:rsidR="00622FD0" w:rsidRPr="00217782">
        <w:t xml:space="preserve">, dana </w:t>
      </w:r>
      <w:r w:rsidR="00BE7656">
        <w:t>5</w:t>
      </w:r>
      <w:r w:rsidR="00483110">
        <w:t>.</w:t>
      </w:r>
      <w:r w:rsidR="00592E77">
        <w:t xml:space="preserve"> </w:t>
      </w:r>
      <w:r w:rsidR="000636A6">
        <w:t>veljače</w:t>
      </w:r>
      <w:r w:rsidR="001119C9">
        <w:t xml:space="preserve"> 2019</w:t>
      </w:r>
      <w:r w:rsidR="00622FD0" w:rsidRPr="00217782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217782" w:rsidR="001F65F0" w:rsidRPr="00217782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       </w:t>
      </w:r>
      <w:r w:rsidR="004C277E" w:rsidRPr="00217782">
        <w:t xml:space="preserve">Nalaže se </w:t>
      </w:r>
      <w:r w:rsidR="000636A6">
        <w:t>Alan Novak</w:t>
      </w:r>
      <w:r w:rsidR="000636A6" w:rsidRPr="00A56DCC">
        <w:t xml:space="preserve"> iz </w:t>
      </w:r>
      <w:proofErr w:type="spellStart"/>
      <w:r w:rsidR="000636A6">
        <w:t>Rogaške</w:t>
      </w:r>
      <w:proofErr w:type="spellEnd"/>
      <w:r w:rsidR="000636A6">
        <w:t xml:space="preserve"> Slatine, Slovenija</w:t>
      </w:r>
      <w:r w:rsidR="000636A6" w:rsidRPr="00355932">
        <w:t xml:space="preserve">, </w:t>
      </w:r>
      <w:proofErr w:type="spellStart"/>
      <w:r w:rsidR="000636A6">
        <w:rPr>
          <w:rFonts w:eastAsiaTheme="minorHAnsi"/>
          <w:lang w:eastAsia="en-US"/>
        </w:rPr>
        <w:t>Tekačevo</w:t>
      </w:r>
      <w:proofErr w:type="spellEnd"/>
      <w:r w:rsidR="000636A6">
        <w:rPr>
          <w:rFonts w:eastAsiaTheme="minorHAnsi"/>
          <w:lang w:eastAsia="en-US"/>
        </w:rPr>
        <w:t xml:space="preserve"> 62/c</w:t>
      </w:r>
      <w:r w:rsidR="000636A6" w:rsidRPr="00355932">
        <w:t xml:space="preserve">, OIB: </w:t>
      </w:r>
      <w:r w:rsidR="000636A6">
        <w:rPr>
          <w:bCs/>
        </w:rPr>
        <w:t xml:space="preserve">28613290739 i </w:t>
      </w:r>
      <w:r w:rsidR="000636A6">
        <w:t>Allen Cvek iz Celja, Slovenija, Slance, Slance 1, OIB: 12394246924</w:t>
      </w:r>
      <w:r w:rsidR="005C3350" w:rsidRPr="00217782">
        <w:t xml:space="preserve">, </w:t>
      </w:r>
      <w:r w:rsidR="00217782" w:rsidRPr="00217782">
        <w:t xml:space="preserve">da </w:t>
      </w:r>
      <w:r w:rsidR="004C277E" w:rsidRPr="00217782">
        <w:t xml:space="preserve">kao </w:t>
      </w:r>
      <w:r w:rsidR="001119C9">
        <w:t>osob</w:t>
      </w:r>
      <w:r w:rsidR="000636A6">
        <w:t>e</w:t>
      </w:r>
      <w:r w:rsidR="001119C9">
        <w:t xml:space="preserve"> ovlašten</w:t>
      </w:r>
      <w:r w:rsidR="000636A6">
        <w:t>e</w:t>
      </w:r>
      <w:r w:rsidR="001119C9">
        <w:t xml:space="preserve"> za zastupanje stečajnog dužnika po zakonu preda</w:t>
      </w:r>
      <w:r w:rsidR="000636A6">
        <w:t>ju</w:t>
      </w:r>
      <w:r w:rsidR="001119C9">
        <w:t xml:space="preserve"> dokumentaciju o poslov</w:t>
      </w:r>
      <w:r w:rsidR="000636A6">
        <w:t>anju stečajnog dužnika stečajnoj upraviteljici</w:t>
      </w:r>
      <w:r w:rsidR="001119C9">
        <w:t xml:space="preserve"> </w:t>
      </w:r>
      <w:r w:rsidR="000636A6">
        <w:t xml:space="preserve">Ivanki </w:t>
      </w:r>
      <w:proofErr w:type="spellStart"/>
      <w:r w:rsidR="000636A6">
        <w:t>Bosotini</w:t>
      </w:r>
      <w:proofErr w:type="spellEnd"/>
      <w:r w:rsidR="001119C9">
        <w:t xml:space="preserve"> iz </w:t>
      </w:r>
      <w:r w:rsidR="000636A6">
        <w:t>Zadra</w:t>
      </w:r>
      <w:r w:rsidR="001119C9">
        <w:t xml:space="preserve">, </w:t>
      </w:r>
      <w:r w:rsidR="000636A6">
        <w:t>Dalmatinskog sabora 3 (mobitel 098/298005</w:t>
      </w:r>
      <w:r w:rsidR="001119C9">
        <w:t>)</w:t>
      </w:r>
      <w:r w:rsidR="005C3350" w:rsidRPr="00217782">
        <w:t xml:space="preserve"> </w:t>
      </w:r>
      <w:r w:rsidR="001119C9">
        <w:t>u roku od 3 dana od primitka ovog rješenja.</w:t>
      </w:r>
    </w:p>
    <w:p w:rsidRDefault="00622FD0" w:rsidP="00622FD0" w:rsidR="00622FD0" w:rsidRPr="00217782">
      <w:pPr>
        <w:jc w:val="both"/>
      </w:pPr>
    </w:p>
    <w:p w:rsidRDefault="00622FD0" w:rsidP="00592E77" w:rsidR="001F65F0" w:rsidRPr="00217782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217782">
        <w:t xml:space="preserve">        </w:t>
      </w:r>
      <w:r w:rsidR="001F65F0" w:rsidRPr="00217782">
        <w:t xml:space="preserve">Upozorava se </w:t>
      </w:r>
      <w:r w:rsidR="000636A6">
        <w:t>Alan Novak i Allen Cvek</w:t>
      </w:r>
      <w:r w:rsidRPr="00217782">
        <w:t xml:space="preserve"> da </w:t>
      </w:r>
      <w:r w:rsidR="001F65F0" w:rsidRPr="00217782">
        <w:t>će u slučaju ne</w:t>
      </w:r>
      <w:r w:rsidRPr="00217782">
        <w:t xml:space="preserve"> </w:t>
      </w:r>
      <w:r w:rsidR="001F65F0" w:rsidRPr="00217782">
        <w:t>postupanja po na</w:t>
      </w:r>
      <w:r w:rsidRPr="00217782">
        <w:t>lo</w:t>
      </w:r>
      <w:r w:rsidR="005C3350" w:rsidRPr="00217782">
        <w:t>gu</w:t>
      </w:r>
      <w:r w:rsidR="001F65F0" w:rsidRPr="00217782">
        <w:t xml:space="preserve"> suda iz točke I</w:t>
      </w:r>
      <w:r w:rsidRPr="00217782">
        <w:t>.</w:t>
      </w:r>
      <w:r w:rsidR="001F65F0" w:rsidRPr="00217782">
        <w:t xml:space="preserve"> ovog rješenja sudac</w:t>
      </w:r>
      <w:r w:rsidRPr="00217782">
        <w:t xml:space="preserve"> izr</w:t>
      </w:r>
      <w:r w:rsidR="001F65F0" w:rsidRPr="00217782">
        <w:t xml:space="preserve">eći novčanu kaznu u iznosu od </w:t>
      </w:r>
      <w:r w:rsidR="001119C9">
        <w:t>5</w:t>
      </w:r>
      <w:r w:rsidR="001F65F0" w:rsidRPr="00217782">
        <w:t>.000,00 kn.</w:t>
      </w:r>
    </w:p>
    <w:p w:rsidRDefault="004C277E" w:rsidP="004C277E" w:rsidR="004C277E" w:rsidRPr="00217782">
      <w:pPr>
        <w:ind w:left="705"/>
        <w:jc w:val="both"/>
      </w:pPr>
    </w:p>
    <w:p w:rsidRDefault="004C277E" w:rsidP="004C277E" w:rsidR="004C277E" w:rsidRPr="00217782">
      <w:pPr>
        <w:ind w:left="705"/>
        <w:jc w:val="center"/>
      </w:pPr>
      <w:r w:rsidRPr="00217782">
        <w:t>Obrazloženje</w:t>
      </w:r>
    </w:p>
    <w:p w:rsidRDefault="004C277E" w:rsidP="004C277E" w:rsidR="004C277E" w:rsidRPr="00217782">
      <w:pPr>
        <w:ind w:left="705"/>
        <w:jc w:val="both"/>
      </w:pPr>
    </w:p>
    <w:p w:rsidRDefault="000636A6" w:rsidP="00592E77" w:rsidR="004C277E" w:rsidRPr="00217782">
      <w:pPr>
        <w:ind w:firstLine="705"/>
        <w:jc w:val="both"/>
      </w:pPr>
      <w:r>
        <w:t>Privremena s</w:t>
      </w:r>
      <w:r w:rsidR="004C277E" w:rsidRPr="00217782">
        <w:t>tečajn</w:t>
      </w:r>
      <w:r>
        <w:t>a</w:t>
      </w:r>
      <w:r w:rsidR="004C277E" w:rsidRPr="00217782">
        <w:t xml:space="preserve"> upravitelj</w:t>
      </w:r>
      <w:r>
        <w:t>ica</w:t>
      </w:r>
      <w:r w:rsidR="001119C9">
        <w:t xml:space="preserve"> imenovan</w:t>
      </w:r>
      <w:r>
        <w:t>a u ovom postupku je 19</w:t>
      </w:r>
      <w:r w:rsidR="001119C9">
        <w:t>. prosinca 2018. podneskom</w:t>
      </w:r>
      <w:r>
        <w:t xml:space="preserve"> izvijestila</w:t>
      </w:r>
      <w:r w:rsidR="004C277E" w:rsidRPr="00217782">
        <w:t xml:space="preserve"> sud</w:t>
      </w:r>
      <w:r w:rsidR="001119C9">
        <w:t xml:space="preserve"> da osoba ovlaštena za zastupanje po zakonu stečajnog dužnika do otvaranja stečaja </w:t>
      </w:r>
      <w:r>
        <w:t>Alan Novak i Allen Cvek</w:t>
      </w:r>
      <w:r w:rsidRPr="00217782">
        <w:t xml:space="preserve"> </w:t>
      </w:r>
      <w:r>
        <w:t>još uvijek nisu</w:t>
      </w:r>
      <w:r w:rsidR="001119C9">
        <w:t xml:space="preserve"> na zahtjev </w:t>
      </w:r>
      <w:r>
        <w:t xml:space="preserve">privremene </w:t>
      </w:r>
      <w:r w:rsidR="001119C9">
        <w:t>stečajn</w:t>
      </w:r>
      <w:r>
        <w:t>e</w:t>
      </w:r>
      <w:r w:rsidR="001119C9">
        <w:t xml:space="preserve"> upravitelj</w:t>
      </w:r>
      <w:r>
        <w:t>ice predali</w:t>
      </w:r>
      <w:r w:rsidR="001119C9">
        <w:t xml:space="preserve"> dokumentaciju stečajnog dužnika niti se javlja</w:t>
      </w:r>
      <w:r>
        <w:t>ju</w:t>
      </w:r>
      <w:r w:rsidR="001119C9">
        <w:t xml:space="preserve"> na pozive. </w:t>
      </w:r>
      <w:r w:rsidR="004C277E" w:rsidRPr="00217782">
        <w:t xml:space="preserve"> </w:t>
      </w:r>
    </w:p>
    <w:p w:rsidRDefault="004C277E" w:rsidP="001119C9" w:rsidR="00F2461E" w:rsidRPr="00217782">
      <w:pPr>
        <w:ind w:firstLine="705"/>
        <w:jc w:val="both"/>
      </w:pPr>
      <w:r w:rsidRPr="00217782">
        <w:t>Kako su</w:t>
      </w:r>
      <w:r w:rsidR="005C3350" w:rsidRPr="00217782">
        <w:t xml:space="preserve"> njegovim postupanjem </w:t>
      </w:r>
      <w:r w:rsidR="001119C9">
        <w:t>ispunjeni uvjeti iz čl. 180.</w:t>
      </w:r>
      <w:r w:rsidRPr="00217782">
        <w:t xml:space="preserve">. u svezi čl. </w:t>
      </w:r>
      <w:r w:rsidR="001119C9">
        <w:t>177</w:t>
      </w:r>
      <w:r w:rsidRPr="00217782">
        <w:t xml:space="preserve">. i </w:t>
      </w:r>
      <w:r w:rsidR="001119C9">
        <w:t>178</w:t>
      </w:r>
      <w:r w:rsidRPr="00217782">
        <w:t>. Stečajnog zakona</w:t>
      </w:r>
      <w:r w:rsidR="001119C9">
        <w:t xml:space="preserve"> (Narodne novine 71/15 i 104/17)</w:t>
      </w:r>
      <w:r w:rsidRPr="00217782">
        <w:t xml:space="preserve"> to </w:t>
      </w:r>
      <w:r w:rsidR="005C3350" w:rsidRPr="00217782">
        <w:t xml:space="preserve">mu </w:t>
      </w:r>
      <w:r w:rsidRPr="00217782">
        <w:t xml:space="preserve">je naloženo da </w:t>
      </w:r>
      <w:r w:rsidR="005C3350" w:rsidRPr="00217782">
        <w:t xml:space="preserve">stečajnom upravitelju preda </w:t>
      </w:r>
      <w:r w:rsidR="00217782" w:rsidRPr="00217782">
        <w:t>dokumentaciju</w:t>
      </w:r>
      <w:r w:rsidR="005C3350" w:rsidRPr="00217782">
        <w:t xml:space="preserve">, a pod </w:t>
      </w:r>
      <w:r w:rsidRPr="00217782">
        <w:t>prijetnjom novčane</w:t>
      </w:r>
      <w:r w:rsidR="001119C9">
        <w:t xml:space="preserve"> u smislu odredbe čl. 178. st. 2. Stečajnog zakona</w:t>
      </w:r>
      <w:r w:rsidR="005C3350" w:rsidRPr="00217782">
        <w:t>.</w:t>
      </w:r>
    </w:p>
    <w:p w:rsidRDefault="001F65F0" w:rsidP="00F2461E" w:rsidR="00F2461E" w:rsidRPr="00217782">
      <w:pPr>
        <w:jc w:val="both"/>
      </w:pPr>
      <w:r w:rsidRPr="00217782">
        <w:tab/>
        <w:t>Stoga je odlučeno kao u izreci.</w:t>
      </w:r>
    </w:p>
    <w:p w:rsidRDefault="00144EE0" w:rsidP="00F2461E" w:rsidR="00144EE0" w:rsidRPr="00217782">
      <w:pPr>
        <w:ind w:hanging="705" w:left="705"/>
        <w:jc w:val="center"/>
      </w:pPr>
    </w:p>
    <w:p w:rsidRDefault="00065233" w:rsidP="00F2461E" w:rsidR="00F2461E" w:rsidRPr="00217782">
      <w:pPr>
        <w:ind w:hanging="705" w:left="705"/>
        <w:jc w:val="center"/>
      </w:pPr>
      <w:r w:rsidRPr="00217782">
        <w:t>U Z</w:t>
      </w:r>
      <w:r w:rsidR="001F65F0" w:rsidRPr="00217782">
        <w:t xml:space="preserve">adru </w:t>
      </w:r>
      <w:r w:rsidR="00BE7656">
        <w:t>5</w:t>
      </w:r>
      <w:r w:rsidR="001119C9">
        <w:t>.</w:t>
      </w:r>
      <w:r w:rsidR="00592E77">
        <w:t xml:space="preserve"> </w:t>
      </w:r>
      <w:r w:rsidR="000636A6">
        <w:t>veljače</w:t>
      </w:r>
      <w:r w:rsidR="001119C9">
        <w:t xml:space="preserve"> 2019</w:t>
      </w:r>
      <w:r w:rsidR="00217782" w:rsidRPr="00217782">
        <w:t>.</w:t>
      </w:r>
      <w:r w:rsidR="004C277E" w:rsidRPr="00217782">
        <w:t xml:space="preserve"> </w:t>
      </w:r>
    </w:p>
    <w:p w:rsidRDefault="00F2461E" w:rsidP="00F2461E" w:rsidR="00F2461E" w:rsidRPr="00217782">
      <w:pPr>
        <w:ind w:hanging="705" w:left="705"/>
        <w:jc w:val="center"/>
      </w:pPr>
    </w:p>
    <w:p w:rsidRDefault="00EF306E" w:rsidP="00955381" w:rsidR="005C335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636A6">
        <w:tab/>
      </w:r>
      <w:r w:rsidR="000636A6">
        <w:tab/>
      </w:r>
      <w:r w:rsidR="000636A6">
        <w:tab/>
      </w:r>
      <w:r w:rsidR="000636A6">
        <w:tab/>
      </w:r>
      <w:r w:rsidR="000636A6">
        <w:tab/>
      </w:r>
      <w:r w:rsidR="00217782">
        <w:t>Sutkinja</w:t>
      </w:r>
    </w:p>
    <w:p w:rsidRDefault="00EF306E" w:rsidP="00955381" w:rsidR="00217782">
      <w:r>
        <w:t xml:space="preserve">Ante </w:t>
      </w:r>
      <w:proofErr w:type="spellStart"/>
      <w:r>
        <w:t>Rubelj</w:t>
      </w:r>
      <w:proofErr w:type="spellEnd"/>
      <w:r w:rsidR="00955381">
        <w:tab/>
      </w:r>
      <w:r w:rsidR="00955381">
        <w:tab/>
      </w:r>
      <w:r w:rsidR="00955381">
        <w:tab/>
      </w:r>
      <w:r w:rsidR="00955381">
        <w:tab/>
      </w:r>
      <w:r w:rsidR="00955381">
        <w:tab/>
      </w:r>
      <w:r w:rsidR="00955381">
        <w:tab/>
      </w:r>
      <w:r w:rsidR="00955381">
        <w:tab/>
      </w:r>
      <w:r w:rsidR="00955381">
        <w:tab/>
      </w:r>
      <w:r w:rsidR="000636A6">
        <w:tab/>
      </w:r>
      <w:r w:rsidR="00217782">
        <w:t xml:space="preserve">Ardena </w:t>
      </w:r>
      <w:proofErr w:type="spellStart"/>
      <w:r w:rsidR="00217782">
        <w:t>Bajlo</w:t>
      </w:r>
      <w:proofErr w:type="spellEnd"/>
      <w:r>
        <w:t>, v.r.</w:t>
      </w:r>
    </w:p>
    <w:p w:rsidRDefault="00217782" w:rsidP="009A0CEB" w:rsidR="00217782" w:rsidRPr="00217782">
      <w:pPr>
        <w:ind w:firstLine="3" w:left="6369"/>
        <w:jc w:val="right"/>
      </w:pPr>
    </w:p>
    <w:p w:rsidRDefault="001119C9" w:rsidP="00F2461E" w:rsidR="001119C9"/>
    <w:p w:rsidRDefault="000636A6" w:rsidP="00F2461E" w:rsidR="00F2461E" w:rsidRPr="00217782">
      <w:r>
        <w:lastRenderedPageBreak/>
        <w:t>Pouka o pravnom lijeku</w:t>
      </w:r>
      <w:r w:rsidR="00F2461E" w:rsidRPr="00217782">
        <w:t xml:space="preserve">: </w:t>
      </w:r>
    </w:p>
    <w:p w:rsidRDefault="00F2461E" w:rsidP="00F2461E" w:rsidR="00F2461E" w:rsidRPr="00217782">
      <w:r w:rsidRPr="00217782">
        <w:t>Protiv ovog rješenja nije dozvoljena žalba.</w:t>
      </w:r>
    </w:p>
    <w:p w:rsidRDefault="005C3350" w:rsidP="00BB6DB6" w:rsidR="005C3350" w:rsidRPr="00217782"/>
    <w:p w:rsidRDefault="00BB6DB6" w:rsidP="00BB6DB6" w:rsidR="00BB6DB6" w:rsidRPr="00217782">
      <w:r w:rsidRPr="00217782">
        <w:t>Dostaviti:</w:t>
      </w:r>
    </w:p>
    <w:p w:rsidRDefault="000636A6" w:rsidP="00BB6DB6" w:rsidR="000636A6">
      <w:pPr>
        <w:numPr>
          <w:ilvl w:val="0"/>
          <w:numId w:val="3"/>
        </w:numPr>
      </w:pPr>
      <w:r>
        <w:t>Alanu Novaku i Allenu Cveku</w:t>
      </w:r>
    </w:p>
    <w:p w:rsidRDefault="000636A6" w:rsidP="00BB6DB6" w:rsidR="00BB6DB6" w:rsidRPr="00217782">
      <w:pPr>
        <w:numPr>
          <w:ilvl w:val="0"/>
          <w:numId w:val="3"/>
        </w:numPr>
      </w:pPr>
      <w:r>
        <w:t>privremenoj stečajnoj upraviteljici</w:t>
      </w:r>
    </w:p>
    <w:p w:rsidRDefault="00BB6DB6" w:rsidP="00BB6DB6" w:rsidR="00BB6DB6" w:rsidRPr="00217782">
      <w:pPr>
        <w:numPr>
          <w:ilvl w:val="0"/>
          <w:numId w:val="3"/>
        </w:numPr>
      </w:pPr>
      <w:r w:rsidRPr="00217782">
        <w:t>u spis</w:t>
      </w:r>
    </w:p>
    <w:p w:rsidRDefault="00BB6DB6" w:rsidP="00BB6DB6" w:rsidR="00BB6DB6" w:rsidRPr="00217782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36A6"/>
    <w:rsid w:val="00065233"/>
    <w:rsid w:val="000E25DE"/>
    <w:rsid w:val="001119C9"/>
    <w:rsid w:val="00144EE0"/>
    <w:rsid w:val="00197F9F"/>
    <w:rsid w:val="001F65F0"/>
    <w:rsid w:val="00217782"/>
    <w:rsid w:val="00235570"/>
    <w:rsid w:val="00342BD3"/>
    <w:rsid w:val="00372821"/>
    <w:rsid w:val="003D30CD"/>
    <w:rsid w:val="00483110"/>
    <w:rsid w:val="004C277E"/>
    <w:rsid w:val="00571EDB"/>
    <w:rsid w:val="00592E77"/>
    <w:rsid w:val="00596183"/>
    <w:rsid w:val="005C3350"/>
    <w:rsid w:val="00622FD0"/>
    <w:rsid w:val="006D5987"/>
    <w:rsid w:val="006E6C9B"/>
    <w:rsid w:val="00736B9A"/>
    <w:rsid w:val="00752118"/>
    <w:rsid w:val="007536A6"/>
    <w:rsid w:val="00836DDC"/>
    <w:rsid w:val="0087515F"/>
    <w:rsid w:val="009355C9"/>
    <w:rsid w:val="00955381"/>
    <w:rsid w:val="009A0CEB"/>
    <w:rsid w:val="00A94666"/>
    <w:rsid w:val="00B81307"/>
    <w:rsid w:val="00BB6DB6"/>
    <w:rsid w:val="00BE6C59"/>
    <w:rsid w:val="00BE7656"/>
    <w:rsid w:val="00C93914"/>
    <w:rsid w:val="00E34807"/>
    <w:rsid w:val="00EB209A"/>
    <w:rsid w:val="00EC5C80"/>
    <w:rsid w:val="00ED056A"/>
    <w:rsid w:val="00EF306E"/>
    <w:rsid w:val="00F2087B"/>
    <w:rsid w:val="00F2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831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link w:val="Naslov6"/>
    <w:rsid w:val="004831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831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customStyle="1" w:styleId="Naslov6Char" w:type="character">
    <w:name w:val="Naslov 6 Char"/>
    <w:link w:val="Naslov6"/>
    <w:rsid w:val="004831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>
      <item>Alan Novak</item>
      <item>Allen Cvek</item>
    </izvorni_sadrzaj>
    <derivirana_varijabla naziv="DomainObject.Predmet.OstaliListFormated_1">
      <item>Alan Novak</item>
      <item>Allen Cvek</item>
    </derivirana_varijabla>
  </DomainObject.Predmet.OstaliListFormated>
  <DomainObject.Predmet.OstaliListFormatedOIB>
    <izvorni_sadrzaj>
      <item>Alan Novak, OIB 28613290739</item>
      <item>Allen Cvek, OIB 12394246924</item>
    </izvorni_sadrzaj>
    <derivirana_varijabla naziv="DomainObject.Predmet.OstaliListFormatedOIB_1">
      <item>Alan Novak, OIB 28613290739</item>
      <item>Allen Cvek, OIB 12394246924</item>
    </derivirana_varijabla>
  </DomainObject.Predmet.OstaliListFormatedOIB>
  <DomainObject.Predmet.OstaliListFormatedWithAdress>
    <izvorni_sadrzaj>
      <item>Alan Novak, TEKAČEVO 62c, Rogaška Slatina</item>
      <item>Allen Cvek, Slance 1, 3221 Slance</item>
    </izvorni_sadrzaj>
    <derivirana_varijabla naziv="DomainObject.Predmet.OstaliListFormatedWithAdress_1">
      <item>Alan Novak, TEKAČEVO 62c, Rogaška Slatina</item>
      <item>Allen Cvek, Slance 1, 3221 Slance</item>
    </derivirana_varijabla>
  </DomainObject.Predmet.OstaliListFormatedWithAdress>
  <DomainObject.Predmet.OstaliListFormatedWithAdressOIB>
    <izvorni_sadrzaj>
      <item>Alan Novak, OIB 28613290739, TEKAČEVO 62c, Rogaška Slatina</item>
      <item>Allen Cvek, OIB 12394246924, Slance 1, 3221 Slance</item>
    </izvorni_sadrzaj>
    <derivirana_varijabla naziv="DomainObject.Predmet.OstaliListFormatedWithAdressOIB_1">
      <item>Alan Novak, OIB 28613290739, TEKAČEVO 62c, Rogaška Slatina</item>
      <item>Allen Cvek, OIB 12394246924, Slance 1, 3221 Slance</item>
    </derivirana_varijabla>
  </DomainObject.Predmet.OstaliListFormatedWithAdressOIB>
  <DomainObject.Predmet.OstaliListNazivFormated>
    <izvorni_sadrzaj>
      <item>Alan Novak</item>
      <item>Allen Cvek</item>
    </izvorni_sadrzaj>
    <derivirana_varijabla naziv="DomainObject.Predmet.OstaliListNazivFormated_1">
      <item>Alan Novak</item>
      <item>Allen Cvek</item>
    </derivirana_varijabla>
  </DomainObject.Predmet.OstaliListNazivFormated>
  <DomainObject.Predmet.OstaliListNazivFormatedOIB>
    <izvorni_sadrzaj>
      <item>Alan Novak, OIB 28613290739</item>
      <item>Allen Cvek, OIB 12394246924</item>
    </izvorni_sadrzaj>
    <derivirana_varijabla naziv="DomainObject.Predmet.OstaliListNazivFormatedOIB_1">
      <item>Alan Novak, OIB 28613290739</item>
      <item>Allen Cvek, OIB 12394246924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 VISION jednostavno društvo s ograničenom odgovornošću za ugostiteljstvo i usluge</item>
      <item>FINA</item>
      <item>Alan Novak</item>
      <item>Allen Cvek</item>
    </izvorni_sadrzaj>
    <derivirana_varijabla naziv="DomainObject.Predmet.SudioniciListNaziv_1">
      <item>A.N. VISION jednostavno društvo s ograničenom odgovornošću za ugostiteljstvo i usluge</item>
      <item>FINA</item>
      <item>Alan Novak</item>
      <item>Allen Cvek</item>
    </derivirana_varijabla>
  </DomainObject.Predmet.SudioniciListNaziv>
  <DomainObject.Predmet.SudioniciListAdressOIB>
    <izvorni_sadrzaj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izvorni_sadrzaj>
    <derivirana_varijabla naziv="DomainObject.Predmet.SudioniciListAdressOIB_1"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12898864634</item>
      <item>, OIB 85821130368</item>
      <item>, OIB 28613290739</item>
      <item>, OIB 12394246924</item>
    </izvorni_sadrzaj>
    <derivirana_varijabla naziv="DomainObject.Predmet.SudioniciListNazivOIB_1">
      <item>, OIB 12898864634</item>
      <item>, OIB 85821130368</item>
      <item>, OIB 28613290739</item>
      <item>, OIB 12394246924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St-208/2018-17</izvorni_sadrzaj>
    <derivirana_varijabla naziv="DomainObject.PredzadnjaOdlukaIzPredmeta.Oznaka_1">St-208/2018-17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293</properties:Words>
  <properties:Characters>1532</properties:Characters>
  <properties:Lines>55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2019-02-05T07:04:00Z</dcterms:created>
  <dc:creator>Ardena Bajlo</dc:creator>
  <cp:lastModifiedBy>Ante Rubelj</cp:lastModifiedBy>
  <cp:lastPrinted>2019-02-07T13:27:00Z</cp:lastPrinted>
  <dcterms:modified xmlns:xsi="http://www.w3.org/2001/XMLSchema-instance" xsi:type="dcterms:W3CDTF">2019-02-07T13:27:00Z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(1St-208-18-KAŽNJAVANJE ZA NESURADNJU.docx)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