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01a7" w14:paraId="5b101a7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7D3928">
        <w:rPr>
          <w:szCs w:val="24"/>
        </w:rPr>
        <w:t>1089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7D3928" w:rsidRPr="007D3928">
        <w:t>KAMPER d.o.o., Koprivnica, Bilogorska 20, MBS: 010067454, OIB: 77612096157</w:t>
      </w:r>
      <w:r w:rsidR="000571E3" w:rsidRPr="00BF11A3">
        <w:t xml:space="preserve">, dana </w:t>
      </w:r>
      <w:r w:rsidR="00BF11A3" w:rsidRPr="00BF11A3">
        <w:t>4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7D3928" w:rsidRPr="007D3928">
        <w:t>KAMPER d.o.o., Koprivnica, Bilogorska 20, MBS: 010067454, OIB: 77612096157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7D3928" w:rsidRPr="007D3928">
        <w:t>KAMPER d.o.o., Koprivnica, Bilogorska 20, MBS: 010067454, OIB: 77612096157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7D3928" w:rsidRPr="007D3928">
        <w:t>Siniša Rajnović, Virovitica, Milanovac, Sv. Trojstva 87, OIB: 86217384445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7D3928" w:rsidRPr="007D3928">
        <w:t>KAMPER d.o.o., Koprivnica, Bilogorska 20, MBS: 010067454, OIB: 77612096157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BF11A3" w:rsidRPr="00BF11A3">
        <w:rPr>
          <w:szCs w:val="24"/>
        </w:rPr>
        <w:t>1</w:t>
      </w:r>
      <w:r w:rsidR="007D3928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D626B2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7D392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7D3928" w:rsidRPr="007D3928">
        <w:t>KAMPER d.o</w:t>
      </w:r>
      <w:r w:rsidR="007D3928">
        <w:t>.o., Koprivnica, Bilogorska 20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7D3928">
        <w:rPr>
          <w:szCs w:val="24"/>
        </w:rPr>
        <w:t>Koprivnica</w:t>
      </w:r>
      <w:r w:rsidR="001B52FA" w:rsidRPr="00BF11A3">
        <w:rPr>
          <w:szCs w:val="24"/>
        </w:rPr>
        <w:t xml:space="preserve">, </w:t>
      </w:r>
      <w:r w:rsidR="007D3928">
        <w:rPr>
          <w:szCs w:val="24"/>
        </w:rPr>
        <w:t>Ulica Hrvatske državnosti 7</w:t>
      </w:r>
    </w:p>
    <w:p w:rsidRDefault="00DF4B3F" w:rsidP="007D3928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7D3928" w:rsidRPr="007D3928">
        <w:t>Siniša Rajnović, Virovitica, Milanovac, S</w:t>
      </w:r>
      <w:r w:rsidR="007D3928">
        <w:t>v. Trojstva 87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26B2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7D3928">
      <w:t>1089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E1119"/>
    <w:rsid w:val="000F5C1A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3928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7038C"/>
    <w:rsid w:val="00B8373D"/>
    <w:rsid w:val="00BF11A3"/>
    <w:rsid w:val="00BF5CAE"/>
    <w:rsid w:val="00C428F6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26B2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6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6B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6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6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6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6B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6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6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KAMPER društvo s ograničenom odgovornošću za iznajmljivanje vozila, trgovinu i usluge</izvorni_sadrzaj>
    <derivirana_varijabla naziv="DomainObject.Predmet.ProtustrankaFormated_1">  KAMPER društvo s ograničenom odgovornošću za iznajmljivanje vozila, trgovinu i usluge</derivirana_varijabla>
  </DomainObject.Predmet.ProtustrankaFormated>
  <DomainObject.Predmet.ProtustrankaFormatedOIB>
    <izvorni_sadrzaj>  KAMPER društvo s ograničenom odgovornošću za iznajmljivanje vozila, trgovinu i usluge, OIB 77612096157</izvorni_sadrzaj>
    <derivirana_varijabla naziv="DomainObject.Predmet.ProtustrankaFormatedOIB_1">  KAMPER društvo s ograničenom odgovornošću za iznajmljivanje vozila, trgovinu i usluge, OIB 77612096157</derivirana_varijabla>
  </DomainObject.Predmet.ProtustrankaFormatedOIB>
  <DomainObject.Predmet.ProtustrankaFormatedWithAdress>
    <izvorni_sadrzaj> KAMPER društvo s ograničenom odgovornošću za iznajmljivanje vozila, trgovinu i usluge, Bilogorska 20, 48000 Koprivnica</izvorni_sadrzaj>
    <derivirana_varijabla naziv="DomainObject.Predmet.ProtustrankaFormatedWithAdress_1"> KAMPER društvo s ograničenom odgovornošću za iznajmljivanje vozila, trgovinu i usluge, Bilogorska 20, 48000 Koprivnica</derivirana_varijabla>
  </DomainObject.Predmet.ProtustrankaFormatedWithAdress>
  <DomainObject.Predmet.ProtustrankaFormatedWithAdressOIB>
    <izvorni_sadrzaj> KAMPER društvo s ograničenom odgovornošću za iznajmljivanje vozila, trgovinu i usluge, OIB 77612096157, Bilogorska 20, 48000 Koprivnica</izvorni_sadrzaj>
    <derivirana_varijabla naziv="DomainObject.Predmet.ProtustrankaFormatedWithAdressOIB_1"> KAMPER društvo s ograničenom odgovornošću za iznajmljivanje vozila, trgovinu i usluge, OIB 77612096157, Bilogorska 20, 48000 Koprivnica</derivirana_varijabla>
  </DomainObject.Predmet.ProtustrankaFormatedWithAdressOIB>
  <DomainObject.Predmet.ProtustrankaWithAdress>
    <izvorni_sadrzaj>KAMPER društvo s ograničenom odgovornošću za iznajmljivanje vozila, trgovinu i usluge Bilogorska 20, 48000 Koprivnica</izvorni_sadrzaj>
    <derivirana_varijabla naziv="DomainObject.Predmet.ProtustrankaWithAdress_1">KAMPER društvo s ograničenom odgovornošću za iznajmljivanje vozila, trgovinu i usluge Bilogorska 20, 48000 Koprivnica</derivirana_varijabla>
  </DomainObject.Predmet.ProtustrankaWithAdress>
  <DomainObject.Predmet.ProtustrankaWithAdressOIB>
    <izvorni_sadrzaj>KAMPER društvo s ograničenom odgovornošću za iznajmljivanje vozila, trgovinu i usluge, OIB 77612096157, Bilogorska 20, 48000 Koprivnica</izvorni_sadrzaj>
    <derivirana_varijabla naziv="DomainObject.Predmet.ProtustrankaWithAdressOIB_1">KAMPER društvo s ograničenom odgovornošću za iznajmljivanje vozila, trgovinu i usluge, OIB 77612096157, Bilogorska 20, 48000 Koprivnica</derivirana_varijabla>
  </DomainObject.Predmet.ProtustrankaWithAdressOIB>
  <DomainObject.Predmet.ProtustrankaNazivFormated>
    <izvorni_sadrzaj>KAMPER društvo s ograničenom odgovornošću za iznajmljivanje vozila, trgovinu i usluge</izvorni_sadrzaj>
    <derivirana_varijabla naziv="DomainObject.Predmet.ProtustrankaNazivFormated_1">KAMPER društvo s ograničenom odgovornošću za iznajmljivanje vozila, trgovinu i usluge</derivirana_varijabla>
  </DomainObject.Predmet.ProtustrankaNazivFormated>
  <DomainObject.Predmet.ProtustrankaNazivFormatedOIB>
    <izvorni_sadrzaj>KAMPER društvo s ograničenom odgovornošću za iznajmljivanje vozila, trgovinu i usluge, OIB 77612096157</izvorni_sadrzaj>
    <derivirana_varijabla naziv="DomainObject.Predmet.ProtustrankaNazivFormatedOIB_1">KAMPER društvo s ograničenom odgovornošću za iznajmljivanje vozila, trgovinu i usluge, OIB 77612096157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19858.17</izvorni_sadrzaj>
    <derivirana_varijabla naziv="DomainObject.Predmet.TrenutnaVrijednost_1">19858.17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KAMPER društvo s ograničenom odgovornošću za iznajmljivanje vozila, trgovinu i usluge</item>
    </izvorni_sadrzaj>
    <derivirana_varijabla naziv="DomainObject.Predmet.ProtuStrankaListFormated_1">
      <item>KAMPER društvo s ograničenom odgovornošću za iznajmljivanje vozila, trgovinu i usluge</item>
    </derivirana_varijabla>
  </DomainObject.Predmet.ProtuStrankaListFormated>
  <DomainObject.Predmet.ProtuStrankaListFormatedOIB>
    <izvorni_sadrzaj>
      <item>KAMPER društvo s ograničenom odgovornošću za iznajmljivanje vozila, trgovinu i usluge, OIB 77612096157</item>
    </izvorni_sadrzaj>
    <derivirana_varijabla naziv="DomainObject.Predmet.ProtuStrankaListFormatedOIB_1">
      <item>KAMPER društvo s ograničenom odgovornošću za iznajmljivanje vozila, trgovinu i usluge, OIB 77612096157</item>
    </derivirana_varijabla>
  </DomainObject.Predmet.ProtuStrankaListFormatedOIB>
  <DomainObject.Predmet.ProtuStrankaListFormatedWithAdress>
    <izvorni_sadrzaj>
      <item>KAMPER društvo s ograničenom odgovornošću za iznajmljivanje vozila, trgovinu i usluge, Bilogorska 20, 48000 Koprivnica</item>
    </izvorni_sadrzaj>
    <derivirana_varijabla naziv="DomainObject.Predmet.ProtuStrankaListFormatedWithAdress_1">
      <item>KAMPER društvo s ograničenom odgovornošću za iznajmljivanje vozila, trgovinu i usluge, Bilogorska 20, 48000 Koprivnica</item>
    </derivirana_varijabla>
  </DomainObject.Predmet.ProtuStrankaListFormatedWithAdress>
  <DomainObject.Predmet.ProtuStrankaListFormatedWithAdressOIB>
    <izvorni_sadrzaj>
      <item>KAMPER društvo s ograničenom odgovornošću za iznajmljivanje vozila, trgovinu i usluge, OIB 77612096157, Bilogorska 20, 48000 Koprivnica</item>
    </izvorni_sadrzaj>
    <derivirana_varijabla naziv="DomainObject.Predmet.ProtuStrankaListFormatedWithAdressOIB_1">
      <item>KAMPER društvo s ograničenom odgovornošću za iznajmljivanje vozila, trgovinu i usluge, OIB 77612096157, Bilogorska 20, 48000 Koprivnica</item>
    </derivirana_varijabla>
  </DomainObject.Predmet.ProtuStrankaListFormatedWithAdressOIB>
  <DomainObject.Predmet.ProtuStrankaListNazivFormated>
    <izvorni_sadrzaj>
      <item>KAMPER društvo s ograničenom odgovornošću za iznajmljivanje vozila, trgovinu i usluge</item>
    </izvorni_sadrzaj>
    <derivirana_varijabla naziv="DomainObject.Predmet.ProtuStrankaListNazivFormated_1">
      <item>KAMPER društvo s ograničenom odgovornošću za iznajmljivanje vozila, trgovinu i usluge</item>
    </derivirana_varijabla>
  </DomainObject.Predmet.ProtuStrankaListNazivFormated>
  <DomainObject.Predmet.ProtuStrankaListNazivFormatedOIB>
    <izvorni_sadrzaj>
      <item>KAMPER društvo s ograničenom odgovornošću za iznajmljivanje vozila, trgovinu i usluge, OIB 77612096157</item>
    </izvorni_sadrzaj>
    <derivirana_varijabla naziv="DomainObject.Predmet.ProtuStrankaListNazivFormatedOIB_1">
      <item>KAMPER društvo s ograničenom odgovornošću za iznajmljivanje vozila, trgovinu i usluge, OIB 77612096157</item>
    </derivirana_varijabla>
  </DomainObject.Predmet.ProtuStrankaListNazivFormatedOIB>
  <DomainObject.Predmet.OstaliListFormated>
    <izvorni_sadrzaj>
      <item>E-oglasna ploča</item>
      <item>Sudski registar, Trgovački sud u Varaždinu</item>
      <item>Elvis Kovač</item>
    </izvorni_sadrzaj>
    <derivirana_varijabla naziv="DomainObject.Predmet.OstaliListFormated_1">
      <item>E-oglasna ploča</item>
      <item>Sudski registar, Trgovački sud u Varaždinu</item>
      <item>Elvis Kovač</item>
    </derivirana_varijabla>
  </DomainObject.Predmet.OstaliListFormated>
  <DomainObject.Predmet.OstaliListFormatedOIB>
    <izvorni_sadrzaj>
      <item>E-oglasna ploča</item>
      <item>Sudski registar, Trgovački sud u Varaždinu</item>
      <item>Elvis Kovač, OIB 81872326309</item>
    </izvorni_sadrzaj>
    <derivirana_varijabla naziv="DomainObject.Predmet.OstaliListFormatedOIB_1">
      <item>E-oglasna ploča</item>
      <item>Sudski registar, Trgovački sud u Varaždinu</item>
      <item>Elvis Kovač, OIB 81872326309</item>
    </derivirana_varijabla>
  </DomainObject.Predmet.OstaliListFormatedOIB>
  <DomainObject.Predmet.OstaliListFormatedWithAdress>
    <izvorni_sadrzaj>
      <item>E-oglasna ploča</item>
      <item>Sudski registar, Trgovački sud u Varaždinu</item>
      <item>Elvis Kovač, Bilogorska 18, 48000 Koprivnica</item>
    </izvorni_sadrzaj>
    <derivirana_varijabla naziv="DomainObject.Predmet.OstaliListFormatedWithAdress_1">
      <item>E-oglasna ploča</item>
      <item>Sudski registar, Trgovački sud u Varaždinu</item>
      <item>Elvis Kovač, Bilogorska 18,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Elvis Kovač, OIB 81872326309, Bilogorska 18, 48000 Koprivnica</item>
    </izvorni_sadrzaj>
    <derivirana_varijabla naziv="DomainObject.Predmet.OstaliListFormatedWithAdressOIB_1">
      <item>E-oglasna ploča</item>
      <item>Sudski registar, Trgovački sud u Varaždinu</item>
      <item>Elvis Kovač, OIB 81872326309, Bilogorska 18,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Elvis Kovač</item>
    </izvorni_sadrzaj>
    <derivirana_varijabla naziv="DomainObject.Predmet.OstaliListNazivFormated_1">
      <item>E-oglasna ploča</item>
      <item>Sudski registar, Trgovački sud u Varaždinu</item>
      <item>Elvis Kovač</item>
    </derivirana_varijabla>
  </DomainObject.Predmet.OstaliListNazivFormated>
  <DomainObject.Predmet.OstaliListNazivFormatedOIB>
    <izvorni_sadrzaj>
      <item>E-oglasna ploča</item>
      <item>Sudski registar, Trgovački sud u Varaždinu</item>
      <item>Elvis Kovač, OIB 81872326309</item>
    </izvorni_sadrzaj>
    <derivirana_varijabla naziv="DomainObject.Predmet.OstaliListNazivFormatedOIB_1">
      <item>E-oglasna ploča</item>
      <item>Sudski registar, Trgovački sud u Varaždinu</item>
      <item>Elvis Kovač, OIB 81872326309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KAMPER društvo s ograničenom odgovornošću za iznajmljivanje vozila, trgovinu i usluge</izvorni_sadrzaj>
    <derivirana_varijabla naziv="DomainObject.Predmet.ProtustrankaIDrugi_1">KAMPER društvo s ograničenom odgovornošću za iznajmljivanje vozila,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KAMPER društvo s ograničenom odgovornošću za iznajmljivanje vozila, trgovinu i usluge, OIB 77612096157, Bilogorska 20, 48000 Koprivnica</izvorni_sadrzaj>
    <derivirana_varijabla naziv="DomainObject.Predmet.ProtustrankaIDrugiAdressOIB_1">KAMPER društvo s ograničenom odgovornošću za iznajmljivanje vozila, trgovinu i usluge, OIB 77612096157, Bilogorska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KAMPER društvo s ograničenom odgovornošću za iznajmljivanje vozila, trgovinu i usluge</item>
      <item>E-oglasna ploča</item>
      <item>Sudski registar, Trgovački sud u Varaždinu</item>
      <item>Elvis Kovač</item>
    </izvorni_sadrzaj>
    <derivirana_varijabla naziv="DomainObject.Predmet.SudioniciListNaziv_1">
      <item>Financijska agencija</item>
      <item>KAMPER društvo s ograničenom odgovornošću za iznajmljivanje vozila, trgovinu i usluge</item>
      <item>E-oglasna ploča</item>
      <item>Sudski registar, Trgovački sud u Varaždinu</item>
      <item>Elvis Kovač</item>
    </derivirana_varijabla>
  </DomainObject.Predmet.SudioniciListNaziv>
  <DomainObject.Predmet.SudioniciListAdressOIB>
    <izvorni_sadrzaj>
      <item>Financijska agencija, OIB 85821130368, A. Cesarca 2,42000 Varaždin</item>
      <item>KAMPER društvo s ograničenom odgovornošću za iznajmljivanje vozila, trgovinu i usluge, OIB 77612096157, Bilogorska 20,48000 Koprivnica</item>
      <item>E-oglasna ploča</item>
      <item>Sudski registar, Trgovački sud u Varaždinu</item>
      <item>Elvis Kovač, OIB 81872326309, Bilogorska 18,48000 Koprivnica</item>
    </izvorni_sadrzaj>
    <derivirana_varijabla naziv="DomainObject.Predmet.SudioniciListAdressOIB_1">
      <item>Financijska agencija, OIB 85821130368, A. Cesarca 2,42000 Varaždin</item>
      <item>KAMPER društvo s ograničenom odgovornošću za iznajmljivanje vozila, trgovinu i usluge, OIB 77612096157, Bilogorska 20,48000 Koprivnica</item>
      <item>E-oglasna ploča</item>
      <item>Sudski registar, Trgovački sud u Varaždinu</item>
      <item>Elvis Kovač, OIB 81872326309, Bilogorska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77612096157</item>
      <item>, OIB null</item>
      <item>, OIB null</item>
      <item>, OIB 81872326309</item>
    </izvorni_sadrzaj>
    <derivirana_varijabla naziv="DomainObject.Predmet.SudioniciListNazivOIB_1">
      <item>, OIB 85821130368</item>
      <item>, OIB 77612096157</item>
      <item>, OIB null</item>
      <item>, OIB null</item>
      <item>, OIB 81872326309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529A7-8BE9-40E4-AB32-940CB9894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543</properties:Words>
  <properties:Characters>2965</properties:Characters>
  <properties:Lines>87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2016-02-04T08:38:00Z</dcterms:created>
  <dc:creator>Ljubica Makovec</dc:creator>
  <cp:lastModifiedBy>Nevenka Vuković</cp:lastModifiedBy>
  <cp:lastPrinted>2016-02-04T08:33:00Z</cp:lastPrinted>
  <dcterms:modified xmlns:xsi="http://www.w3.org/2001/XMLSchema-instance" xsi:type="dcterms:W3CDTF">2016-02-04T08:44:00Z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