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f3c9" w14:paraId="b0df3c9" w:rsidRDefault="00A6588E" w:rsidP="00A6588E" w:rsidR="00A6588E" w:rsidRPr="00A2699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26992"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2699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992">
        <w:rPr>
          <w:rFonts w:cs="Times New Roman" w:hAnsi="Times New Roman" w:ascii="Times New Roman"/>
          <w:bCs/>
          <w:sz w:val="24"/>
          <w:szCs w:val="24"/>
        </w:rPr>
        <w:tab/>
      </w:r>
      <w:r w:rsidRPr="00A26992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6588E" w:rsidP="00A6588E" w:rsidR="00A6588E" w:rsidRPr="00A269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6588E" w:rsidP="00A6588E" w:rsidR="00A6588E" w:rsidRPr="00A269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6588E" w:rsidP="00A6588E" w:rsidR="00A6588E" w:rsidRPr="00A26992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26992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26992">
        <w:rPr>
          <w:rFonts w:cs="Times New Roman" w:hAnsi="Times New Roman" w:ascii="Times New Roman"/>
          <w:bCs/>
          <w:sz w:val="24"/>
          <w:szCs w:val="24"/>
        </w:rPr>
        <w:tab/>
      </w:r>
      <w:r w:rsidRPr="00A26992">
        <w:rPr>
          <w:rFonts w:cs="Times New Roman" w:hAnsi="Times New Roman" w:ascii="Times New Roman"/>
          <w:bCs/>
          <w:sz w:val="24"/>
          <w:szCs w:val="24"/>
        </w:rPr>
        <w:tab/>
      </w:r>
      <w:r w:rsidRPr="00A26992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A6588E" w:rsidP="00A6588E" w:rsidR="00A6588E" w:rsidRPr="00A26992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A6588E" w:rsidP="00A6588E" w:rsidR="00A6588E" w:rsidRPr="00A26992">
      <w:pPr>
        <w:pStyle w:val="Bezproreda"/>
        <w:jc w:val="center"/>
      </w:pPr>
      <w:r w:rsidRPr="00A26992">
        <w:t>R E P U B L I K A   H R V A T S K A</w:t>
      </w:r>
    </w:p>
    <w:p w:rsidRDefault="00A6588E" w:rsidP="00A6588E" w:rsidR="00A6588E" w:rsidRPr="00A26992">
      <w:pPr>
        <w:pStyle w:val="Bezproreda"/>
        <w:jc w:val="center"/>
      </w:pPr>
      <w:r w:rsidRPr="00A26992">
        <w:t>R J E Š E NJ E</w:t>
      </w:r>
    </w:p>
    <w:p w:rsidRDefault="00A6588E" w:rsidP="00A6588E" w:rsidR="00A6588E" w:rsidRPr="00A658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6588E">
        <w:rPr>
          <w:rFonts w:cs="Times New Roman" w:hAnsi="Times New Roman" w:ascii="Times New Roman"/>
          <w:sz w:val="24"/>
          <w:szCs w:val="24"/>
        </w:rPr>
        <w:t xml:space="preserve">             </w:t>
      </w:r>
      <w:r w:rsidRPr="00A6588E">
        <w:rPr>
          <w:rFonts w:cs="Times New Roman" w:hAnsi="Times New Roman" w:ascii="Times New Roman"/>
          <w:bCs/>
          <w:sz w:val="24"/>
          <w:szCs w:val="24"/>
        </w:rPr>
        <w:t>Trgovački sud u Varaždinu</w:t>
      </w:r>
      <w:r w:rsidRPr="00A6588E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A6588E">
        <w:rPr>
          <w:rFonts w:cs="Times New Roman" w:hAnsi="Times New Roman" w:ascii="Times New Roman"/>
          <w:bCs/>
          <w:sz w:val="24"/>
          <w:szCs w:val="24"/>
        </w:rPr>
        <w:t>p</w:t>
      </w:r>
      <w:r w:rsidRPr="00A6588E">
        <w:rPr>
          <w:rFonts w:cs="Times New Roman" w:hAnsi="Times New Roman" w:ascii="Times New Roman"/>
          <w:sz w:val="24"/>
          <w:szCs w:val="24"/>
        </w:rPr>
        <w:t>o sutkinji toga suda Meliti Poljanec Bubaš, kao stečajnoj sutkinji, u stečajnom postupku nad stečajnim dužnikom TIHOMIROM KOKOLEKOM vlasnikom obrta PUTNIČKA AGENCIJA EXPRESS-TOURS, Ča</w:t>
      </w:r>
      <w:r>
        <w:rPr>
          <w:rFonts w:cs="Times New Roman" w:hAnsi="Times New Roman" w:ascii="Times New Roman"/>
          <w:sz w:val="24"/>
          <w:szCs w:val="24"/>
        </w:rPr>
        <w:t>kovec, OIB: 92415294899, dana 7</w:t>
      </w:r>
      <w:r w:rsidRPr="00A6588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</w:t>
      </w:r>
      <w:r w:rsidRPr="00A6588E">
        <w:rPr>
          <w:rFonts w:cs="Times New Roman" w:hAnsi="Times New Roman" w:ascii="Times New Roman"/>
          <w:sz w:val="24"/>
          <w:szCs w:val="24"/>
        </w:rPr>
        <w:t xml:space="preserve"> 2017. donio je</w:t>
      </w:r>
    </w:p>
    <w:p w:rsidRDefault="00A6588E" w:rsidP="00A6588E" w:rsidR="00A6588E" w:rsidRPr="00A2699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6588E" w:rsidP="00A6588E" w:rsidR="00A6588E" w:rsidRPr="00A2699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A6588E">
        <w:rPr>
          <w:rFonts w:cs="Times New Roman" w:hAnsi="Times New Roman" w:ascii="Times New Roman"/>
          <w:sz w:val="24"/>
          <w:szCs w:val="24"/>
        </w:rPr>
        <w:t xml:space="preserve">I. </w:t>
      </w:r>
      <w:r w:rsidRPr="00C56852">
        <w:rPr>
          <w:rFonts w:cs="Times New Roman" w:hAnsi="Times New Roman" w:ascii="Times New Roman"/>
          <w:sz w:val="24"/>
          <w:szCs w:val="24"/>
        </w:rPr>
        <w:t xml:space="preserve">Bivšem direktoru dužnika Tihomiru Kokoleku, OIB: 92415294899, s prebivalištem u Ludbregu, Ulica Braće Radić 3, izriče se novčana kazna u iznosu od 1.000,00 kn, koju je dužan platiti u roku od osam dana od primitka ovoga rješenja, na račun </w:t>
      </w:r>
      <w:r w:rsidRPr="00C56852">
        <w:rPr>
          <w:rFonts w:cs="Times New Roman" w:eastAsia="Calibri" w:hAnsi="Times New Roman" w:ascii="Times New Roman"/>
          <w:sz w:val="24"/>
          <w:szCs w:val="24"/>
        </w:rPr>
        <w:t xml:space="preserve">Državnog proračuna Republike Hrvatske broj HR1210010051863000160, model HR64, poziv na broj odobrenja </w:t>
      </w:r>
      <w:r w:rsidR="00C56852" w:rsidRPr="00C56852">
        <w:rPr>
          <w:rFonts w:cs="Times New Roman" w:eastAsia="Calibri" w:hAnsi="Times New Roman" w:ascii="Times New Roman"/>
          <w:sz w:val="24"/>
          <w:szCs w:val="24"/>
        </w:rPr>
        <w:t>5045-3574-22010515</w:t>
      </w:r>
      <w:r w:rsidRPr="00C56852">
        <w:rPr>
          <w:rFonts w:cs="Times New Roman" w:eastAsia="Calibri" w:hAnsi="Times New Roman" w:ascii="Times New Roman"/>
          <w:sz w:val="24"/>
          <w:szCs w:val="24"/>
        </w:rPr>
        <w:t>,</w:t>
      </w:r>
      <w:r w:rsidRPr="00C56852">
        <w:rPr>
          <w:rFonts w:cs="Times New Roman" w:hAnsi="Times New Roman" w:ascii="Times New Roman"/>
          <w:sz w:val="24"/>
          <w:szCs w:val="24"/>
        </w:rPr>
        <w:t xml:space="preserve"> i u istom roku o tome dostaviti dokaz u ovaj spis.</w:t>
      </w:r>
    </w:p>
    <w:p w:rsidRDefault="00A6588E" w:rsidP="00A6588E" w:rsidR="00A6588E" w:rsidRPr="00A2699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</w:t>
      </w:r>
      <w:r w:rsidRPr="00A6588E">
        <w:rPr>
          <w:rFonts w:cs="Times New Roman" w:hAnsi="Times New Roman" w:ascii="Times New Roman"/>
          <w:sz w:val="24"/>
          <w:szCs w:val="24"/>
        </w:rPr>
        <w:t xml:space="preserve">Ako bivši direktor dužnika Tihomir Kokolek, OIB: 92415294899, s prebivalištem u Ludbregu, Ulica Braće Radić 3, ne plati novčanu kaznu u zadanom roku, izricati će mu se daljnje novčane kazne, sve dok se ne pokori nalogu suda iz točke 1. </w:t>
      </w:r>
      <w:r>
        <w:rPr>
          <w:rFonts w:cs="Times New Roman" w:hAnsi="Times New Roman" w:ascii="Times New Roman"/>
          <w:sz w:val="24"/>
          <w:szCs w:val="24"/>
        </w:rPr>
        <w:t>rješenja</w:t>
      </w:r>
      <w:r w:rsidRPr="00A6588E">
        <w:rPr>
          <w:rFonts w:cs="Times New Roman" w:hAnsi="Times New Roman" w:ascii="Times New Roman"/>
          <w:sz w:val="24"/>
          <w:szCs w:val="24"/>
        </w:rPr>
        <w:t xml:space="preserve"> ovoga suda poslovnoga broja St-105/15-43 od 3. veljače 2017. godine.</w:t>
      </w:r>
    </w:p>
    <w:p w:rsidRDefault="00A6588E" w:rsidP="00A6588E" w:rsidR="00A6588E" w:rsidRPr="00A2699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</w:rPr>
        <w:tab/>
        <w:t>III. Na izricanje i provedbu novčane kazne na odgovarajući se način primjenjuju pravila ovršnog postupka o ovrsi radi ostvarenja radnje koju može obaviti samo dužnik.</w:t>
      </w:r>
    </w:p>
    <w:p w:rsidRDefault="00A6588E" w:rsidP="00A6588E" w:rsidR="00A6588E" w:rsidRPr="00A2699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</w:rPr>
        <w:t>Obrazloženje</w:t>
      </w:r>
    </w:p>
    <w:p w:rsidRDefault="00A6588E" w:rsidP="00A6588E" w:rsidR="00A6588E" w:rsidRPr="00A2699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Rješenjem</w:t>
      </w:r>
      <w:r w:rsidRPr="00A26992">
        <w:rPr>
          <w:rFonts w:cs="Times New Roman" w:hAnsi="Times New Roman" w:ascii="Times New Roman"/>
          <w:sz w:val="24"/>
          <w:szCs w:val="24"/>
        </w:rPr>
        <w:t xml:space="preserve"> ovoga</w:t>
      </w:r>
      <w:r>
        <w:rPr>
          <w:rFonts w:cs="Times New Roman" w:hAnsi="Times New Roman" w:ascii="Times New Roman"/>
          <w:sz w:val="24"/>
          <w:szCs w:val="24"/>
        </w:rPr>
        <w:t xml:space="preserve"> suda poslovnoga broja St-105/15-43 od 3</w:t>
      </w:r>
      <w:r w:rsidRPr="00A26992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 2017. naloženo je bivšem direktoru</w:t>
      </w:r>
      <w:r w:rsidRPr="00A26992">
        <w:rPr>
          <w:rFonts w:cs="Times New Roman" w:hAnsi="Times New Roman" w:ascii="Times New Roman"/>
          <w:sz w:val="24"/>
          <w:szCs w:val="24"/>
        </w:rPr>
        <w:t xml:space="preserve"> dužnika predati stečajnoj upraviteljici </w:t>
      </w:r>
      <w:r>
        <w:rPr>
          <w:rFonts w:cs="Times New Roman" w:hAnsi="Times New Roman" w:ascii="Times New Roman"/>
          <w:sz w:val="24"/>
          <w:szCs w:val="24"/>
        </w:rPr>
        <w:t>dokumentaciju</w:t>
      </w:r>
      <w:r w:rsidRPr="00A26992">
        <w:rPr>
          <w:rFonts w:cs="Times New Roman" w:hAnsi="Times New Roman" w:ascii="Times New Roman"/>
          <w:sz w:val="24"/>
          <w:szCs w:val="24"/>
        </w:rPr>
        <w:t xml:space="preserve"> stečajnog dužnika, uz prijetnju i</w:t>
      </w:r>
      <w:r>
        <w:rPr>
          <w:rFonts w:cs="Times New Roman" w:hAnsi="Times New Roman" w:ascii="Times New Roman"/>
          <w:sz w:val="24"/>
          <w:szCs w:val="24"/>
        </w:rPr>
        <w:t>zricanjem</w:t>
      </w:r>
      <w:r w:rsidRPr="00A26992">
        <w:rPr>
          <w:rFonts w:cs="Times New Roman" w:hAnsi="Times New Roman" w:ascii="Times New Roman"/>
          <w:sz w:val="24"/>
          <w:szCs w:val="24"/>
        </w:rPr>
        <w:t xml:space="preserve"> novčane kazne, primjenom čl. 145. st. 2. u vezi sa čl. 107. st. 5. Stečajnog zakona (NN br. 44/96, 29/99, 129/00, 123/03, 197/03, 187/04, 82/06, 116/10, 25/12, 133/12, dalje SZ).</w:t>
      </w:r>
    </w:p>
    <w:p w:rsidRDefault="00A6588E" w:rsidP="00A6588E" w:rsidR="00A6588E" w:rsidRPr="00A2699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Budući da isti nije postupio po </w:t>
      </w:r>
      <w:r w:rsidRPr="00A26992">
        <w:rPr>
          <w:rFonts w:cs="Times New Roman" w:hAnsi="Times New Roman" w:ascii="Times New Roman"/>
          <w:sz w:val="24"/>
          <w:szCs w:val="24"/>
        </w:rPr>
        <w:t xml:space="preserve">nalogu suda, sud je, primjenom čl. 107. st. 5. i 6. u vezi sa čl. 109. SZ-a, odlučio kao u izreci. </w:t>
      </w:r>
      <w:r w:rsidRPr="00A26992">
        <w:rPr>
          <w:rFonts w:cs="Times New Roman" w:hAnsi="Times New Roman" w:ascii="Times New Roman"/>
          <w:sz w:val="24"/>
          <w:szCs w:val="24"/>
        </w:rPr>
        <w:tab/>
      </w:r>
    </w:p>
    <w:p w:rsidRDefault="00A6588E" w:rsidP="00A6588E" w:rsidR="00A6588E" w:rsidRPr="00A2699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7</w:t>
      </w:r>
      <w:r w:rsidRPr="00A26992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 2017</w:t>
      </w:r>
      <w:r w:rsidRPr="00A2699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6588E" w:rsidP="00A6588E" w:rsidR="00A6588E" w:rsidRPr="00A26992">
      <w:pPr>
        <w:pStyle w:val="Tijeloteksta"/>
        <w:spacing w:after="0"/>
        <w:ind w:left="5760"/>
        <w:rPr>
          <w:rFonts w:cs="Times New Roman"/>
        </w:rPr>
      </w:pPr>
      <w:r w:rsidRPr="00A26992">
        <w:rPr>
          <w:rFonts w:cs="Times New Roman"/>
        </w:rPr>
        <w:t xml:space="preserve">   </w:t>
      </w:r>
      <w:r w:rsidR="00C56852">
        <w:rPr>
          <w:rFonts w:cs="Times New Roman"/>
        </w:rPr>
        <w:t xml:space="preserve">      </w:t>
      </w:r>
      <w:r w:rsidRPr="00A26992">
        <w:rPr>
          <w:rFonts w:cs="Times New Roman"/>
        </w:rPr>
        <w:t xml:space="preserve">  </w:t>
      </w:r>
      <w:r>
        <w:rPr>
          <w:rFonts w:cs="Times New Roman"/>
        </w:rPr>
        <w:t>SUTKINJA:</w:t>
      </w:r>
    </w:p>
    <w:p w:rsidRDefault="00A6588E" w:rsidP="00A6588E" w:rsidR="00A6588E" w:rsidRPr="00A26992">
      <w:pPr>
        <w:pStyle w:val="Tijeloteksta"/>
        <w:spacing w:after="0"/>
        <w:ind w:left="5760"/>
        <w:rPr>
          <w:rFonts w:cs="Times New Roman"/>
        </w:rPr>
      </w:pPr>
      <w:r w:rsidRPr="00A26992">
        <w:rPr>
          <w:rFonts w:cs="Times New Roman"/>
        </w:rPr>
        <w:t xml:space="preserve">     </w:t>
      </w:r>
      <w:r>
        <w:rPr>
          <w:rFonts w:cs="Times New Roman"/>
        </w:rPr>
        <w:t>Melita Poljanec Bubaš</w:t>
      </w:r>
      <w:r w:rsidR="003B0310">
        <w:rPr>
          <w:rFonts w:cs="Times New Roman"/>
        </w:rPr>
        <w:t>,v.r.</w:t>
      </w:r>
    </w:p>
    <w:p w:rsidRDefault="00A6588E" w:rsidP="00A6588E" w:rsidR="00A6588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588E" w:rsidP="00A6588E" w:rsidR="00A6588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B0310" w:rsidP="00A6588E" w:rsidR="003B031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588E" w:rsidP="00A6588E" w:rsidR="00A6588E" w:rsidRPr="00A2699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588E" w:rsidP="00A6588E" w:rsidR="00A6588E" w:rsidRPr="00A26992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</w:rPr>
        <w:lastRenderedPageBreak/>
        <w:t>UPUTA O PRAVNOM LIJEKU</w:t>
      </w:r>
    </w:p>
    <w:p w:rsidRDefault="00A6588E" w:rsidP="00A6588E" w:rsidR="00A6588E" w:rsidRPr="00A26992">
      <w:pPr>
        <w:overflowPunct w:val="false"/>
        <w:autoSpaceDE w:val="false"/>
        <w:autoSpaceDN w:val="false"/>
        <w:adjustRightInd w:val="false"/>
        <w:spacing w:lineRule="auto" w:line="240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  <w:lang w:eastAsia="hr-HR"/>
        </w:rPr>
        <w:t xml:space="preserve">Protiv  ovog   rješenja   nezadovoljna  stranka  ima  pravo  žalbe u  roku  od osam  dana </w:t>
      </w:r>
      <w:r w:rsidR="00C56852">
        <w:rPr>
          <w:rFonts w:cs="Times New Roman" w:hAnsi="Times New Roman" w:ascii="Times New Roman"/>
          <w:sz w:val="24"/>
          <w:szCs w:val="24"/>
          <w:lang w:eastAsia="hr-HR"/>
        </w:rPr>
        <w:t>od dana dostave ovog rješenja</w:t>
      </w:r>
      <w:r w:rsidRPr="00A26992">
        <w:rPr>
          <w:rFonts w:cs="Times New Roman" w:hAnsi="Times New Roman" w:ascii="Times New Roman"/>
          <w:sz w:val="24"/>
          <w:szCs w:val="24"/>
          <w:lang w:eastAsia="hr-HR"/>
        </w:rPr>
        <w:t>, u  tri  primjerka, putem  ovog  suda, Visokom trgovačkom sudu Republike Hrvatske.</w:t>
      </w:r>
    </w:p>
    <w:p w:rsidRDefault="00A6588E" w:rsidP="00A6588E" w:rsidR="00A6588E" w:rsidRPr="00A26992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26992">
        <w:rPr>
          <w:rFonts w:cs="Times New Roman" w:hAnsi="Times New Roman" w:ascii="Times New Roman"/>
          <w:sz w:val="24"/>
          <w:szCs w:val="24"/>
        </w:rPr>
        <w:t>DNA:</w:t>
      </w:r>
    </w:p>
    <w:p w:rsidRDefault="00C56852" w:rsidP="00A6588E" w:rsidR="00A6588E" w:rsidRPr="00A26992">
      <w:pPr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 Jeleni</w:t>
      </w:r>
      <w:r w:rsidR="00A6588E" w:rsidRPr="00A26992">
        <w:rPr>
          <w:rFonts w:cs="Times New Roman" w:hAnsi="Times New Roman" w:ascii="Times New Roman"/>
          <w:sz w:val="24"/>
          <w:szCs w:val="24"/>
        </w:rPr>
        <w:t xml:space="preserve"> Stankus Tkalec, </w:t>
      </w:r>
      <w:r>
        <w:rPr>
          <w:rFonts w:cs="Times New Roman" w:hAnsi="Times New Roman" w:ascii="Times New Roman"/>
          <w:sz w:val="24"/>
          <w:szCs w:val="24"/>
        </w:rPr>
        <w:t>Varaždin, Zagrebačka 91</w:t>
      </w:r>
    </w:p>
    <w:p w:rsidRDefault="00C56852" w:rsidP="00725082" w:rsidR="00A6588E" w:rsidRPr="00725082">
      <w:pPr>
        <w:pStyle w:val="Odlomakpopisa"/>
        <w:numPr>
          <w:ilvl w:val="0"/>
          <w:numId w:val="2"/>
        </w:numPr>
        <w:spacing w:lineRule="auto" w:line="240"/>
        <w:rPr>
          <w:rFonts w:cs="Times New Roman" w:hAnsi="Times New Roman" w:ascii="Times New Roman"/>
          <w:color w:val="000000"/>
          <w:sz w:val="24"/>
          <w:szCs w:val="24"/>
        </w:rPr>
      </w:pPr>
      <w:r w:rsidRPr="00725082">
        <w:rPr>
          <w:rFonts w:cs="Times New Roman" w:hAnsi="Times New Roman" w:ascii="Times New Roman"/>
          <w:color w:val="000000"/>
          <w:sz w:val="24"/>
          <w:szCs w:val="24"/>
        </w:rPr>
        <w:t>Tihomiru Kokoleku, s prebivalištem u Ludbregu, Ulica Braće Radić 3</w:t>
      </w:r>
    </w:p>
    <w:p w:rsidRDefault="00725082" w:rsidP="00725082" w:rsidR="00725082" w:rsidRPr="00725082">
      <w:pPr>
        <w:pStyle w:val="Odlomakpopisa"/>
        <w:numPr>
          <w:ilvl w:val="0"/>
          <w:numId w:val="2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725082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A6588E" w:rsidP="00A6588E" w:rsidR="00A6588E" w:rsidRPr="00725082">
      <w:pPr>
        <w:pStyle w:val="Naslov3"/>
        <w:numPr>
          <w:ilvl w:val="0"/>
          <w:numId w:val="0"/>
        </w:numPr>
        <w:rPr>
          <w:rFonts w:cs="Times New Roman"/>
          <w:b w:val="false"/>
        </w:rPr>
      </w:pPr>
    </w:p>
    <w:p w:rsidRDefault="00A6588E" w:rsidP="00A6588E" w:rsidR="00A6588E" w:rsidRPr="00A2699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0620" w:rsidP="00A6588E" w:rsidR="00B10620">
      <w:pPr>
        <w:spacing w:lineRule="auto" w:line="240"/>
      </w:pPr>
    </w:p>
    <w:sectPr w:rsidSect="00E521E6" w:rsidR="00B1062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E72" w:rsidP="00A6588E" w:rsidR="00813E72">
      <w:pPr>
        <w:spacing w:lineRule="auto" w:line="240" w:after="0"/>
      </w:pPr>
      <w:r>
        <w:separator/>
      </w:r>
    </w:p>
  </w:endnote>
  <w:endnote w:id="0" w:type="continuationSeparator">
    <w:p w:rsidRDefault="00813E72" w:rsidP="00A6588E" w:rsidR="00813E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E72" w:rsidP="00A6588E" w:rsidR="00813E72">
      <w:pPr>
        <w:spacing w:lineRule="auto" w:line="240" w:after="0"/>
      </w:pPr>
      <w:r>
        <w:separator/>
      </w:r>
    </w:p>
  </w:footnote>
  <w:footnote w:id="0" w:type="continuationSeparator">
    <w:p w:rsidRDefault="00813E72" w:rsidP="00A6588E" w:rsidR="00813E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813E72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14A">
          <w:rPr>
            <w:noProof/>
          </w:rPr>
          <w:t>2</w:t>
        </w:r>
        <w:r>
          <w:fldChar w:fldCharType="end"/>
        </w:r>
      </w:p>
      <w:p w:rsidRDefault="00813E72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C56852"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 w:rsidR="00C56852">
          <w:rPr>
            <w:rFonts w:cs="Times New Roman" w:hAnsi="Times New Roman" w:ascii="Times New Roman"/>
            <w:sz w:val="24"/>
            <w:szCs w:val="24"/>
          </w:rPr>
          <w:t>2 St-105/15-54</w:t>
        </w:r>
      </w:p>
      <w:p w:rsidRDefault="00AA714A" w:rsidR="00E521E6">
        <w:pPr>
          <w:pStyle w:val="Zaglavlje"/>
          <w:jc w:val="center"/>
        </w:pPr>
      </w:p>
    </w:sdtContent>
  </w:sdt>
  <w:p w:rsidRDefault="00AA714A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3E72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2 St-</w:t>
    </w:r>
    <w:r w:rsidR="00A6588E">
      <w:rPr>
        <w:rFonts w:cs="Times New Roman" w:hAnsi="Times New Roman" w:ascii="Times New Roman"/>
        <w:sz w:val="24"/>
        <w:szCs w:val="24"/>
      </w:rPr>
      <w:t>105/15-</w:t>
    </w:r>
    <w:r w:rsidR="00C56852">
      <w:rPr>
        <w:rFonts w:cs="Times New Roman" w:hAnsi="Times New Roman" w:ascii="Times New Roman"/>
        <w:sz w:val="24"/>
        <w:szCs w:val="24"/>
      </w:rPr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01892"/>
    <w:multiLevelType w:val="hybridMultilevel"/>
    <w:tmpl w:val="A5F2CD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88E"/>
    <w:rsid w:val="003B0310"/>
    <w:rsid w:val="0050452D"/>
    <w:rsid w:val="00725082"/>
    <w:rsid w:val="00813E72"/>
    <w:rsid w:val="00A6588E"/>
    <w:rsid w:val="00AA714A"/>
    <w:rsid w:val="00B10620"/>
    <w:rsid w:val="00C5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588E"/>
  </w:style>
  <w:style w:styleId="Naslov1" w:type="paragraph">
    <w:name w:val="heading 1"/>
    <w:basedOn w:val="Normal"/>
    <w:next w:val="Normal"/>
    <w:link w:val="Naslov1Char"/>
    <w:uiPriority w:val="9"/>
    <w:unhideWhenUsed/>
    <w:rsid w:val="00A6588E"/>
    <w:pPr>
      <w:keepNext/>
      <w:keepLines/>
      <w:numPr>
        <w:numId w:val="1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A6588E"/>
    <w:pPr>
      <w:keepNext/>
      <w:numPr>
        <w:ilvl w:val="1"/>
        <w:numId w:val="1"/>
      </w:numPr>
      <w:spacing w:lineRule="auto" w:line="240" w:after="240"/>
      <w:jc w:val="center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A6588E"/>
    <w:pPr>
      <w:keepNext/>
      <w:keepLines/>
      <w:numPr>
        <w:ilvl w:val="2"/>
        <w:numId w:val="1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A6588E"/>
    <w:pPr>
      <w:keepNext/>
      <w:keepLines/>
      <w:numPr>
        <w:ilvl w:val="3"/>
        <w:numId w:val="1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A6588E"/>
    <w:pPr>
      <w:numPr>
        <w:ilvl w:val="4"/>
        <w:numId w:val="1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A6588E"/>
    <w:pPr>
      <w:numPr>
        <w:ilvl w:val="5"/>
        <w:numId w:val="1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A6588E"/>
    <w:pPr>
      <w:numPr>
        <w:ilvl w:val="6"/>
        <w:numId w:val="1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A6588E"/>
    <w:pPr>
      <w:numPr>
        <w:ilvl w:val="7"/>
        <w:numId w:val="1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A6588E"/>
    <w:pPr>
      <w:numPr>
        <w:ilvl w:val="8"/>
        <w:numId w:val="1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6588E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A6588E"/>
    <w:rPr>
      <w:rFonts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6588E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A6588E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A6588E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A6588E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rsid w:val="00A6588E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rsid w:val="00A6588E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rsid w:val="00A6588E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6588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588E"/>
  </w:style>
  <w:style w:styleId="Bezproreda" w:type="paragraph">
    <w:name w:val="No Spacing"/>
    <w:qFormat/>
    <w:rsid w:val="00A6588E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lanaksekcija" w:type="numbering">
    <w:name w:val="Outline List 3"/>
    <w:basedOn w:val="Bezpopisa"/>
    <w:uiPriority w:val="99"/>
    <w:semiHidden/>
    <w:unhideWhenUsed/>
    <w:rsid w:val="00A6588E"/>
    <w:pPr>
      <w:numPr>
        <w:numId w:val="1"/>
      </w:numPr>
    </w:pPr>
  </w:style>
  <w:style w:styleId="Tijeloteksta" w:type="paragraph">
    <w:name w:val="Body Text"/>
    <w:basedOn w:val="Normal"/>
    <w:link w:val="TijelotekstaChar"/>
    <w:unhideWhenUsed/>
    <w:rsid w:val="00A6588E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6588E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8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588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588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588E"/>
  </w:style>
  <w:style w:styleId="Odlomakpopisa" w:type="paragraph">
    <w:name w:val="List Paragraph"/>
    <w:basedOn w:val="Normal"/>
    <w:uiPriority w:val="34"/>
    <w:qFormat/>
    <w:rsid w:val="007250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1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14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1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1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588E"/>
  </w:style>
  <w:style w:styleId="Naslov1" w:type="paragraph">
    <w:name w:val="heading 1"/>
    <w:basedOn w:val="Normal"/>
    <w:next w:val="Normal"/>
    <w:link w:val="Naslov1Char"/>
    <w:uiPriority w:val="9"/>
    <w:unhideWhenUsed/>
    <w:rsid w:val="00A6588E"/>
    <w:pPr>
      <w:keepNext/>
      <w:keepLines/>
      <w:numPr>
        <w:numId w:val="1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A6588E"/>
    <w:pPr>
      <w:keepNext/>
      <w:numPr>
        <w:ilvl w:val="1"/>
        <w:numId w:val="1"/>
      </w:numPr>
      <w:spacing w:after="24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A6588E"/>
    <w:pPr>
      <w:keepNext/>
      <w:keepLines/>
      <w:numPr>
        <w:ilvl w:val="2"/>
        <w:numId w:val="1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A6588E"/>
    <w:pPr>
      <w:keepNext/>
      <w:keepLines/>
      <w:numPr>
        <w:ilvl w:val="3"/>
        <w:numId w:val="1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A6588E"/>
    <w:pPr>
      <w:numPr>
        <w:ilvl w:val="4"/>
        <w:numId w:val="1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A6588E"/>
    <w:pPr>
      <w:numPr>
        <w:ilvl w:val="5"/>
        <w:numId w:val="1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A6588E"/>
    <w:pPr>
      <w:numPr>
        <w:ilvl w:val="6"/>
        <w:numId w:val="1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A6588E"/>
    <w:pPr>
      <w:numPr>
        <w:ilvl w:val="7"/>
        <w:numId w:val="1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A6588E"/>
    <w:pPr>
      <w:numPr>
        <w:ilvl w:val="8"/>
        <w:numId w:val="1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6588E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A6588E"/>
    <w:rPr>
      <w:rFonts w:ascii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6588E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A6588E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A6588E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A6588E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rsid w:val="00A6588E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rsid w:val="00A6588E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rsid w:val="00A6588E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6588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6588E"/>
  </w:style>
  <w:style w:styleId="Bezproreda" w:type="paragraph">
    <w:name w:val="No Spacing"/>
    <w:qFormat/>
    <w:rsid w:val="00A6588E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lanaksekcija" w:type="numbering">
    <w:name w:val="Outline List 3"/>
    <w:basedOn w:val="Bezpopisa"/>
    <w:uiPriority w:val="99"/>
    <w:semiHidden/>
    <w:unhideWhenUsed/>
    <w:rsid w:val="00A6588E"/>
    <w:pPr>
      <w:numPr>
        <w:numId w:val="1"/>
      </w:numPr>
    </w:pPr>
  </w:style>
  <w:style w:styleId="Tijeloteksta" w:type="paragraph">
    <w:name w:val="Body Text"/>
    <w:basedOn w:val="Normal"/>
    <w:link w:val="TijelotekstaChar"/>
    <w:unhideWhenUsed/>
    <w:rsid w:val="00A6588E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6588E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8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588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588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6588E"/>
  </w:style>
  <w:style w:styleId="Odlomakpopisa" w:type="paragraph">
    <w:name w:val="List Paragraph"/>
    <w:basedOn w:val="Normal"/>
    <w:uiPriority w:val="34"/>
    <w:qFormat/>
    <w:rsid w:val="007250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1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14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1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1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  <item>Porezna uprava, Područni ured Sjeverna Hrvatska, Ispostava Varaždin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  <item>Porezna uprava, Područni ured Sjeverna Hrvatska, Ispostava Varaždin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  <item>Porezna uprava, Područni ured Sjeverna Hrvatska, Ispostava Varaždin, Ul. braće Radić 2, 42000 Varaždin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  <item>Porezna uprava, Područni ured Sjeverna Hrvatska, Ispostava Varaždin, Ul. braće Radić 2, 42000 Varaždin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  <item>Porezna uprava, Područni ured Sjeverna Hrvatska, Ispostava Varaždin, Ul. braće Radić 2, 42000 Varaždin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  <item>Porezna uprava, Područni ured Sjeverna Hrvatska, Ispostava Varaždin, Ul. braće Radić 2, 42000 Varaždin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  <item>Porezna uprava, Područni ured Sjeverna Hrvatska, Ispostava Varaždin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  <item>Porezna uprava, Područni ured Sjeverna Hrvatska,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Tihomir Kokolek</item>
      <item>Peđa Nedeljkov</item>
      <item>Katica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izvorni_sadrzaj>
    <derivirana_varijabla naziv="DomainObject.Predmet.SudioniciListNaziv_1">
      <item>Ana Benčić</item>
      <item>Tihomir Kokolek</item>
      <item>Peđa Nedeljkov</item>
      <item>Katica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  <item>Porezna uprava, Područni ured Sjeverna Hrvatska, Ispostava Varaždin</item>
    </derivirana_varijabla>
  </DomainObject.Predmet.SudioniciListNaziv>
  <DomainObject.Predmet.SudioniciListAdressOIB>
    <izvorni_sadrzaj>
      <item>Ana Benčić, OIB 08807420363, Zagrebačka 19,42000 Varaždin</item>
      <item>Tihomir Kokolek, OIB 92415294899, Zasadbreg 243,40000 Lopatinec</item>
      <item>Peđa Nedeljkov, OIB 02982673325, Ruđera Boškovića 20,42000 Varaždin</item>
      <item>Katica Kokolek, OIB 31997736863, Dr. Vlatka Mačeka 5,40000 Čakovec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  <item>Porezna uprava, Područni ured Sjeverna Hrvatska, Ispostava Varaždin, Ul. braće Radić 2,42000 Varaždin</item>
    </izvorni_sadrzaj>
    <derivirana_varijabla naziv="DomainObject.Predmet.SudioniciListAdressOIB_1">
      <item>Ana Benčić, OIB 08807420363, Zagrebačka 19,42000 Varaždin</item>
      <item>Tihomir Kokolek, OIB 92415294899, Zasadbreg 243,40000 Lopatinec</item>
      <item>Peđa Nedeljkov, OIB 02982673325, Ruđera Boškovića 20,42000 Varaždin</item>
      <item>Katica Kokolek, OIB 31997736863, Dr. Vlatka Mačeka 5,40000 Čakovec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  <item>Porezna uprava, Područni ured Sjeverna Hrvatska, Ispostava Varaždin,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92415294899</item>
      <item>, OIB 02982673325</item>
      <item>, OIB 31997736863</item>
      <item>, OIB null</item>
      <item>, OIB null</item>
      <item>, OIB 37714155999</item>
      <item>, OIB 01394705384</item>
      <item>, OIB 47353290427</item>
      <item>, OIB null</item>
    </izvorni_sadrzaj>
    <derivirana_varijabla naziv="DomainObject.Predmet.SudioniciListNazivOIB_1">
      <item>, OIB 08807420363</item>
      <item>, OIB 92415294899</item>
      <item>, OIB 02982673325</item>
      <item>, OIB 31997736863</item>
      <item>, OIB null</item>
      <item>, OIB null</item>
      <item>, OIB 37714155999</item>
      <item>, OIB 01394705384</item>
      <item>, OIB 47353290427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1888</properties:Characters>
  <properties:Lines>48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2017-06-07T10:42:00Z</dcterms:created>
  <dc:creator>Marko Makaj</dc:creator>
  <cp:lastModifiedBy>Marko Makaj</cp:lastModifiedBy>
  <cp:lastPrinted>2017-06-07T11:00:00Z</cp:lastPrinted>
  <dcterms:modified xmlns:xsi="http://www.w3.org/2001/XMLSchema-instance" xsi:type="dcterms:W3CDTF">2017-06-07T11:04:00Z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