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4333" w14:paraId="bfa4333" w:rsidRDefault="00363370" w:rsidP="00910611" w:rsidR="003633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370" w:rsidP="00910611" w:rsidR="00363370">
      <w:r>
        <w:rPr>
          <w:rFonts w:eastAsia="MS Mincho"/>
          <w:szCs w:val="24"/>
        </w:rPr>
        <w:t>REPUBLIKA HRVATSKA</w:t>
      </w:r>
    </w:p>
    <w:p w:rsidRDefault="00363370" w:rsidP="00910611" w:rsidR="00363370">
      <w:r>
        <w:rPr>
          <w:rFonts w:eastAsia="MS Mincho"/>
          <w:szCs w:val="24"/>
        </w:rPr>
        <w:t>TRGOVAČKI SUD U RIJECI</w:t>
      </w:r>
    </w:p>
    <w:p w:rsidRDefault="00363370" w:rsidR="003633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02DF8" w:rsidP="00FF2B80" w:rsidR="00302DF8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45ED3">
        <w:rPr>
          <w:rFonts w:eastAsiaTheme="minorHAnsi"/>
          <w:sz w:val="24"/>
          <w:szCs w:val="24"/>
          <w:lang w:eastAsia="en-US"/>
        </w:rPr>
        <w:t xml:space="preserve">EUROPSKA MEDICINSKA STUDENTSKA ASOCIJACIJA RIJEKA Brace </w:t>
      </w:r>
      <w:proofErr w:type="spellStart"/>
      <w:r w:rsidR="00E45ED3">
        <w:rPr>
          <w:rFonts w:eastAsiaTheme="minorHAnsi"/>
          <w:sz w:val="24"/>
          <w:szCs w:val="24"/>
          <w:lang w:eastAsia="en-US"/>
        </w:rPr>
        <w:t>Branchetta</w:t>
      </w:r>
      <w:proofErr w:type="spellEnd"/>
      <w:r w:rsidR="00E45ED3">
        <w:rPr>
          <w:rFonts w:eastAsiaTheme="minorHAnsi"/>
          <w:sz w:val="24"/>
          <w:szCs w:val="24"/>
          <w:lang w:eastAsia="en-US"/>
        </w:rPr>
        <w:t xml:space="preserve"> 20, Rijeka</w:t>
      </w:r>
      <w:r w:rsidR="00E45ED3">
        <w:rPr>
          <w:sz w:val="24"/>
          <w:szCs w:val="24"/>
        </w:rPr>
        <w:t xml:space="preserve">, </w:t>
      </w:r>
      <w:r w:rsidR="00E45ED3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E45ED3">
        <w:rPr>
          <w:rFonts w:eastAsiaTheme="minorHAnsi"/>
          <w:sz w:val="24"/>
          <w:szCs w:val="24"/>
          <w:lang w:eastAsia="en-US"/>
        </w:rPr>
        <w:t>00000512</w:t>
      </w:r>
      <w:r w:rsidR="00E45ED3">
        <w:rPr>
          <w:sz w:val="24"/>
          <w:szCs w:val="24"/>
        </w:rPr>
        <w:t xml:space="preserve">, OIB: </w:t>
      </w:r>
      <w:r w:rsidR="00E45ED3">
        <w:rPr>
          <w:rFonts w:eastAsiaTheme="minorHAnsi"/>
          <w:sz w:val="24"/>
          <w:szCs w:val="24"/>
          <w:lang w:eastAsia="en-US"/>
        </w:rPr>
        <w:t>70950412885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E45ED3">
        <w:rPr>
          <w:sz w:val="24"/>
          <w:szCs w:val="24"/>
        </w:rPr>
        <w:t>20.458,93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D7331">
        <w:rPr>
          <w:sz w:val="24"/>
          <w:szCs w:val="24"/>
        </w:rPr>
        <w:t>Poziva se osoba ovlaštena za zastupanje dužnika po zakonu (</w:t>
      </w:r>
      <w:r w:rsidR="00E45ED3">
        <w:rPr>
          <w:sz w:val="24"/>
          <w:szCs w:val="24"/>
        </w:rPr>
        <w:t>Domagoj Gajski i Marin Golčić</w:t>
      </w:r>
      <w:r w:rsidRPr="004D733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0E10">
        <w:rPr>
          <w:sz w:val="24"/>
          <w:szCs w:val="24"/>
        </w:rPr>
        <w:t>posl</w:t>
      </w:r>
      <w:proofErr w:type="spellEnd"/>
      <w:r w:rsidRPr="00910E10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910E10" w:rsidRPr="00910E10">
        <w:rPr>
          <w:sz w:val="24"/>
          <w:szCs w:val="24"/>
        </w:rPr>
        <w:t>73</w:t>
      </w:r>
      <w:r w:rsidR="00E45ED3">
        <w:rPr>
          <w:sz w:val="24"/>
          <w:szCs w:val="24"/>
        </w:rPr>
        <w:t>6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8B2" w:rsidP="00FF2B80" w:rsidR="00FD08B2">
      <w:pPr>
        <w:spacing w:lineRule="auto" w:line="240" w:after="0"/>
      </w:pPr>
      <w:r>
        <w:separator/>
      </w:r>
    </w:p>
  </w:endnote>
  <w:endnote w:id="0" w:type="continuationSeparator">
    <w:p w:rsidRDefault="00FD08B2" w:rsidP="00FF2B80" w:rsidR="00FD08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8B2" w:rsidP="00FF2B80" w:rsidR="00FD08B2">
      <w:pPr>
        <w:spacing w:lineRule="auto" w:line="240" w:after="0"/>
      </w:pPr>
      <w:r>
        <w:separator/>
      </w:r>
    </w:p>
  </w:footnote>
  <w:footnote w:id="0" w:type="continuationSeparator">
    <w:p w:rsidRDefault="00FD08B2" w:rsidP="00FF2B80" w:rsidR="00FD08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73</w:t>
    </w:r>
    <w:r w:rsidR="00E45ED3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36337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02DF8"/>
    <w:rsid w:val="00355A5E"/>
    <w:rsid w:val="00363370"/>
    <w:rsid w:val="00385D3D"/>
    <w:rsid w:val="004B790E"/>
    <w:rsid w:val="004D7331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45ED3"/>
    <w:rsid w:val="00E518D1"/>
    <w:rsid w:val="00FD08B2"/>
    <w:rsid w:val="00FF2B80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D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2DF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3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3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3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3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D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2DF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3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3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3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3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EUROPSKA MEDICINSKA STUDENTSKA ASOCIJACIJA RIJEKA Rijeka</izvorni_sadrzaj>
    <derivirana_varijabla naziv="DomainObject.Predmet.ProtustrankaFormated_1">  EUROPSKA MEDICINSKA STUDENTSKA ASOCIJACIJA RIJEKA Rijeka</derivirana_varijabla>
  </DomainObject.Predmet.ProtustrankaFormated>
  <DomainObject.Predmet.ProtustrankaFormatedOIB>
    <izvorni_sadrzaj>  EUROPSKA MEDICINSKA STUDENTSKA ASOCIJACIJA RIJEKA Rijeka, OIB 70950412885</izvorni_sadrzaj>
    <derivirana_varijabla naziv="DomainObject.Predmet.ProtustrankaFormatedOIB_1">  EUROPSKA MEDICINSKA STUDENTSKA ASOCIJACIJA RIJEKA Rijeka, OIB 70950412885</derivirana_varijabla>
  </DomainObject.Predmet.ProtustrankaFormatedOIB>
  <DomainObject.Predmet.ProtustrankaFormatedWithAdress>
    <izvorni_sadrzaj> EUROPSKA MEDICINSKA STUDENTSKA ASOCIJACIJA RIJEKA Rijeka, Braće Branchetta 20, 51000 Rijeka</izvorni_sadrzaj>
    <derivirana_varijabla naziv="DomainObject.Predmet.ProtustrankaFormatedWithAdress_1"> EUROPSKA MEDICINSKA STUDENTSKA ASOCIJACIJA RIJEKA Rijeka, Braće Branchetta 20, 51000 Rijeka</derivirana_varijabla>
  </DomainObject.Predmet.ProtustrankaFormatedWithAdress>
  <DomainObject.Predmet.ProtustrankaFormatedWithAdressOIB>
    <izvorni_sadrzaj> EUROPSKA MEDICINSKA STUDENTSKA ASOCIJACIJA RIJEKA Rijeka, OIB 70950412885, Braće Branchetta 20, 51000 Rijeka</izvorni_sadrzaj>
    <derivirana_varijabla naziv="DomainObject.Predmet.ProtustrankaFormatedWithAdressOIB_1"> EUROPSKA MEDICINSKA STUDENTSKA ASOCIJACIJA RIJEKA Rijeka, OIB 70950412885, Braće Branchetta 20, 51000 Rijeka</derivirana_varijabla>
  </DomainObject.Predmet.ProtustrankaFormatedWithAdressOIB>
  <DomainObject.Predmet.ProtustrankaWithAdress>
    <izvorni_sadrzaj>EUROPSKA MEDICINSKA STUDENTSKA ASOCIJACIJA RIJEKA Rijeka Braće Branchetta 20, 51000 Rijeka</izvorni_sadrzaj>
    <derivirana_varijabla naziv="DomainObject.Predmet.ProtustrankaWithAdress_1">EUROPSKA MEDICINSKA STUDENTSKA ASOCIJACIJA RIJEKA Rijeka Braće Branchetta 20, 51000 Rijeka</derivirana_varijabla>
  </DomainObject.Predmet.ProtustrankaWithAdress>
  <DomainObject.Predmet.ProtustrankaWithAdressOIB>
    <izvorni_sadrzaj>EUROPSKA MEDICINSKA STUDENTSKA ASOCIJACIJA RIJEKA Rijeka, OIB 70950412885, Braće Branchetta 20, 51000 Rijeka</izvorni_sadrzaj>
    <derivirana_varijabla naziv="DomainObject.Predmet.ProtustrankaWithAdressOIB_1">EUROPSKA MEDICINSKA STUDENTSKA ASOCIJACIJA RIJEKA Rijeka, OIB 70950412885, Braće Branchetta 20, 51000 Rijeka</derivirana_varijabla>
  </DomainObject.Predmet.ProtustrankaWithAdressOIB>
  <DomainObject.Predmet.ProtustrankaNazivFormated>
    <izvorni_sadrzaj>EUROPSKA MEDICINSKA STUDENTSKA ASOCIJACIJA RIJEKA Rijeka</izvorni_sadrzaj>
    <derivirana_varijabla naziv="DomainObject.Predmet.ProtustrankaNazivFormated_1">EUROPSKA MEDICINSKA STUDENTSKA ASOCIJACIJA RIJEKA Rijeka</derivirana_varijabla>
  </DomainObject.Predmet.ProtustrankaNazivFormated>
  <DomainObject.Predmet.ProtustrankaNazivFormatedOIB>
    <izvorni_sadrzaj>EUROPSKA MEDICINSKA STUDENTSKA ASOCIJACIJA RIJEKA Rijeka, OIB 70950412885</izvorni_sadrzaj>
    <derivirana_varijabla naziv="DomainObject.Predmet.ProtustrankaNazivFormatedOIB_1">EUROPSKA MEDICINSKA STUDENTSKA ASOCIJACIJA RIJEKA Rijeka, OIB 70950412885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EUROPSKA MEDICINSKA STUDENTSKA ASOCIJACIJA RIJEKA Rijeka</item>
    </izvorni_sadrzaj>
    <derivirana_varijabla naziv="DomainObject.Predmet.ProtuStrankaListFormated_1">
      <item>EUROPSKA MEDICINSKA STUDENTSKA ASOCIJACIJA RIJEKA Rijeka</item>
    </derivirana_varijabla>
  </DomainObject.Predmet.ProtuStrankaListFormated>
  <DomainObject.Predmet.ProtuStrankaListFormatedOIB>
    <izvorni_sadrzaj>
      <item>EUROPSKA MEDICINSKA STUDENTSKA ASOCIJACIJA RIJEKA Rijeka, OIB 70950412885</item>
    </izvorni_sadrzaj>
    <derivirana_varijabla naziv="DomainObject.Predmet.ProtuStrankaListFormatedOIB_1">
      <item>EUROPSKA MEDICINSKA STUDENTSKA ASOCIJACIJA RIJEKA Rijeka, OIB 70950412885</item>
    </derivirana_varijabla>
  </DomainObject.Predmet.ProtuStrankaListFormatedOIB>
  <DomainObject.Predmet.ProtuStrankaListFormatedWithAdress>
    <izvorni_sadrzaj>
      <item>EUROPSKA MEDICINSKA STUDENTSKA ASOCIJACIJA RIJEKA Rijeka, Braće Branchetta 20, 51000 Rijeka</item>
    </izvorni_sadrzaj>
    <derivirana_varijabla naziv="DomainObject.Predmet.ProtuStrankaListFormatedWithAdress_1">
      <item>EUROPSKA MEDICINSKA STUDENTSKA ASOCIJACIJA RIJEKA Rijeka, Braće Branchetta 20, 51000 Rijeka</item>
    </derivirana_varijabla>
  </DomainObject.Predmet.ProtuStrankaListFormatedWithAdress>
  <DomainObject.Predmet.ProtuStrankaListFormatedWithAdressOIB>
    <izvorni_sadrzaj>
      <item>EUROPSKA MEDICINSKA STUDENTSKA ASOCIJACIJA RIJEKA Rijeka, OIB 70950412885, Braće Branchetta 20, 51000 Rijeka</item>
    </izvorni_sadrzaj>
    <derivirana_varijabla naziv="DomainObject.Predmet.ProtuStrankaListFormatedWithAdressOIB_1">
      <item>EUROPSKA MEDICINSKA STUDENTSKA ASOCIJACIJA RIJEKA Rijeka, OIB 70950412885, Braće Branchetta 20, 51000 Rijeka</item>
    </derivirana_varijabla>
  </DomainObject.Predmet.ProtuStrankaListFormatedWithAdressOIB>
  <DomainObject.Predmet.ProtuStrankaListNazivFormated>
    <izvorni_sadrzaj>
      <item>EUROPSKA MEDICINSKA STUDENTSKA ASOCIJACIJA RIJEKA Rijeka</item>
    </izvorni_sadrzaj>
    <derivirana_varijabla naziv="DomainObject.Predmet.ProtuStrankaListNazivFormated_1">
      <item>EUROPSKA MEDICINSKA STUDENTSKA ASOCIJACIJA RIJEKA Rijeka</item>
    </derivirana_varijabla>
  </DomainObject.Predmet.ProtuStrankaListNazivFormated>
  <DomainObject.Predmet.ProtuStrankaListNazivFormatedOIB>
    <izvorni_sadrzaj>
      <item>EUROPSKA MEDICINSKA STUDENTSKA ASOCIJACIJA RIJEKA Rijeka, OIB 70950412885</item>
    </izvorni_sadrzaj>
    <derivirana_varijabla naziv="DomainObject.Predmet.ProtuStrankaListNazivFormatedOIB_1">
      <item>EUROPSKA MEDICINSKA STUDENTSKA ASOCIJACIJA RIJEKA Rijeka, OIB 70950412885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EUROPSKA MEDICINSKA STUDENTSKA ASOCIJACIJA RIJEKA Rijeka</izvorni_sadrzaj>
    <derivirana_varijabla naziv="DomainObject.Predmet.ProtustrankaIDrugi_1">EUROPSKA MEDICINSKA STUDENTSKA ASOCIJACIJA RIJEKA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EUROPSKA MEDICINSKA STUDENTSKA ASOCIJACIJA RIJEKA Rijeka, OIB 70950412885, Braće Branchetta 20, 51000 Rijeka</izvorni_sadrzaj>
    <derivirana_varijabla naziv="DomainObject.Predmet.ProtustrankaIDrugiAdressOIB_1">EUROPSKA MEDICINSKA STUDENTSKA ASOCIJACIJA RIJEKA Rijeka, OIB 70950412885, Braće Branchetta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EUROPSKA MEDICINSKA STUDENTSKA ASOCIJACIJA RIJEKA Rijeka</item>
    </izvorni_sadrzaj>
    <derivirana_varijabla naziv="DomainObject.Predmet.SudioniciListNaziv_1">
      <item>FINA Rijeka</item>
      <item>EUROPSKA MEDICINSKA STUDENTSKA ASOCIJACIJA RIJEKA Rijeka</item>
    </derivirana_varijabla>
  </DomainObject.Predmet.SudioniciListNaziv>
  <DomainObject.Predmet.SudioniciListAdressOIB>
    <izvorni_sadrzaj>
      <item>FINA Rijeka, OIB 85821130368, Frana Kurelca 8,51000 Rijeka</item>
      <item>EUROPSKA MEDICINSKA STUDENTSKA ASOCIJACIJA RIJEKA Rijeka, OIB 70950412885, Braće Branchetta 20,51000 Rijeka</item>
    </izvorni_sadrzaj>
    <derivirana_varijabla naziv="DomainObject.Predmet.SudioniciListAdressOIB_1">
      <item>FINA Rijeka, OIB 85821130368, Frana Kurelca 8,51000 Rijeka</item>
      <item>EUROPSKA MEDICINSKA STUDENTSKA ASOCIJACIJA RIJEKA Rijeka, OIB 70950412885, Braće Branchetta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70950412885</item>
    </izvorni_sadrzaj>
    <derivirana_varijabla naziv="DomainObject.Predmet.SudioniciListNazivOIB_1">
      <item>, OIB 85821130368</item>
      <item>, OIB 70950412885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2016-02-01T08:46:00Z</dcterms:created>
  <dc:creator>Vera Jelenović</dc:creator>
  <cp:lastModifiedBy>Danijela Fumić</cp:lastModifiedBy>
  <cp:lastPrinted>2016-02-01T08:46:00Z</cp:lastPrinted>
  <dcterms:modified xmlns:xsi="http://www.w3.org/2001/XMLSchema-instance" xsi:type="dcterms:W3CDTF">2016-02-01T08:47:00Z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