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5E2FE4">
                    <w:rPr>
                      <w:sz w:val="22"/>
                      <w:szCs w:val="22"/>
                    </w:rPr>
                    <w:t xml:space="preserve"> 18. St-858</w:t>
                  </w:r>
                  <w:r w:rsidR="00710D23">
                    <w:rPr>
                      <w:sz w:val="22"/>
                      <w:szCs w:val="22"/>
                    </w:rPr>
                    <w:t>/18</w:t>
                  </w:r>
                  <w:r w:rsidR="00690486">
                    <w:rPr>
                      <w:sz w:val="22"/>
                      <w:szCs w:val="22"/>
                    </w:rPr>
                    <w:t>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bb9a593" w14:paraId="bb9a593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 xml:space="preserve">Trgovački sud u Osijeku, po sudskom savjetniku  Augustinu Jalšovec, u stečajnom predmetu povodom zahtjeva FINANCIJSKE AGENCIJE, OIB: 85821130368, RC </w:t>
      </w:r>
      <w:r w:rsidR="00274DA9">
        <w:t>OSIJEK, PODRUŽNICE OSIJEK</w:t>
      </w:r>
      <w:r>
        <w:t xml:space="preserve">, </w:t>
      </w:r>
      <w:r w:rsidR="00274DA9">
        <w:t>Osijek</w:t>
      </w:r>
      <w:r>
        <w:t xml:space="preserve">, </w:t>
      </w:r>
      <w:r w:rsidR="00274DA9">
        <w:t xml:space="preserve">L. </w:t>
      </w:r>
      <w:proofErr w:type="spellStart"/>
      <w:r w:rsidR="00274DA9">
        <w:t>Jagera</w:t>
      </w:r>
      <w:proofErr w:type="spellEnd"/>
      <w:r w:rsidR="00274DA9">
        <w:t xml:space="preserve"> 3</w:t>
      </w:r>
      <w:r>
        <w:t>, za provedbu skraćenog stečajnog postupka nad stečajnim</w:t>
      </w:r>
      <w:r w:rsidR="00990992">
        <w:t xml:space="preserve"> dužnikom</w:t>
      </w:r>
      <w:r>
        <w:t xml:space="preserve"> </w:t>
      </w:r>
      <w:r w:rsidR="005E2FE4">
        <w:t xml:space="preserve">ULTIMUS j.d.o.o. za proizvodnju, trgovinu i usluge, Vinkovci, </w:t>
      </w:r>
      <w:proofErr w:type="spellStart"/>
      <w:r w:rsidR="005E2FE4">
        <w:t>Tenina</w:t>
      </w:r>
      <w:proofErr w:type="spellEnd"/>
      <w:r w:rsidR="005E2FE4">
        <w:t xml:space="preserve"> 3, MBS: 030179202, OIB: 57912698531</w:t>
      </w:r>
      <w:r w:rsidR="002655F0">
        <w:t>,</w:t>
      </w:r>
      <w:r>
        <w:t xml:space="preserve">  dana </w:t>
      </w:r>
      <w:r w:rsidR="00690486">
        <w:t>17. siječnja 2019</w:t>
      </w:r>
      <w:r>
        <w:t xml:space="preserve">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C007D1" w:rsidR="00710D23" w:rsidRPr="00710D23">
      <w:pPr>
        <w:pStyle w:val="Tijeloteksta"/>
        <w:numPr>
          <w:ilvl w:val="0"/>
          <w:numId w:val="2"/>
        </w:numPr>
        <w:rPr>
          <w:bCs/>
        </w:rPr>
      </w:pPr>
      <w:r w:rsidRPr="00710D23">
        <w:rPr>
          <w:bCs/>
        </w:rPr>
        <w:t>Otvara se skraćeni stečajni postupak nad</w:t>
      </w:r>
      <w:r w:rsidR="00990992" w:rsidRPr="00710D23">
        <w:rPr>
          <w:bCs/>
        </w:rPr>
        <w:t xml:space="preserve"> stečajnim</w:t>
      </w:r>
      <w:r w:rsidRPr="00710D23">
        <w:rPr>
          <w:bCs/>
        </w:rPr>
        <w:t xml:space="preserve"> dužnikom </w:t>
      </w:r>
      <w:r w:rsidR="005E2FE4">
        <w:t xml:space="preserve">ULTIMUS j.d.o.o. za proizvodnju, trgovinu i usluge, Vinkovci, </w:t>
      </w:r>
      <w:proofErr w:type="spellStart"/>
      <w:r w:rsidR="005E2FE4">
        <w:t>Tenina</w:t>
      </w:r>
      <w:proofErr w:type="spellEnd"/>
      <w:r w:rsidR="005E2FE4">
        <w:t xml:space="preserve"> 3, MBS: 030179202, OIB: 57912698531</w:t>
      </w:r>
      <w:r w:rsidR="00710D23">
        <w:t>.</w:t>
      </w:r>
    </w:p>
    <w:p w:rsidRDefault="00C007D1" w:rsidP="00710D23" w:rsidR="00884015" w:rsidRPr="00710D23">
      <w:pPr>
        <w:pStyle w:val="Tijeloteksta"/>
        <w:ind w:left="1065"/>
        <w:rPr>
          <w:bCs/>
        </w:rPr>
      </w:pPr>
      <w:r w:rsidRPr="00710D23">
        <w:rPr>
          <w:bCs/>
        </w:rPr>
        <w:tab/>
      </w:r>
    </w:p>
    <w:p w:rsidRDefault="002F3C3A" w:rsidP="00710D23" w:rsidR="00710D23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710D23">
        <w:t xml:space="preserve">Siniša </w:t>
      </w:r>
      <w:proofErr w:type="spellStart"/>
      <w:r w:rsidR="00710D23">
        <w:t>Rajnović</w:t>
      </w:r>
      <w:proofErr w:type="spellEnd"/>
      <w:r w:rsidR="00710D23">
        <w:t xml:space="preserve">, Virovitica, </w:t>
      </w:r>
      <w:proofErr w:type="spellStart"/>
      <w:r w:rsidR="00710D23">
        <w:t>Milanovac</w:t>
      </w:r>
      <w:proofErr w:type="spellEnd"/>
      <w:r w:rsidR="00710D23">
        <w:t>, Sv. Trojstva 87, OIB 86217384445</w:t>
      </w:r>
    </w:p>
    <w:p w:rsidRDefault="002F3C3A" w:rsidP="00710D23" w:rsidR="002F3C3A" w:rsidRPr="00710D23">
      <w:pPr>
        <w:pStyle w:val="Odlomakpopisa"/>
        <w:tabs>
          <w:tab w:pos="6195" w:val="left"/>
        </w:tabs>
        <w:ind w:left="1065"/>
        <w:jc w:val="both"/>
        <w:rPr>
          <w:bCs/>
        </w:rPr>
      </w:pPr>
    </w:p>
    <w:p w:rsidRDefault="002F3C3A" w:rsidP="002F3C3A" w:rsidR="002F3C3A" w:rsidRPr="00710D23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5E2FE4">
        <w:t xml:space="preserve">ULTIMUS j.d.o.o. za proizvodnju, trgovinu i usluge, Vinkovci, </w:t>
      </w:r>
      <w:proofErr w:type="spellStart"/>
      <w:r w:rsidR="005E2FE4">
        <w:t>Tenina</w:t>
      </w:r>
      <w:proofErr w:type="spellEnd"/>
      <w:r w:rsidR="005E2FE4">
        <w:t xml:space="preserve"> 3, MBS: 030179202, OIB: 57912698531</w:t>
      </w:r>
      <w:r w:rsidR="00710D23">
        <w:t>.</w:t>
      </w:r>
    </w:p>
    <w:p w:rsidRDefault="00710D23" w:rsidP="00710D23" w:rsidR="00710D23" w:rsidRPr="00710D23">
      <w:pPr>
        <w:pStyle w:val="Tijeloteksta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7E20B3" w:rsidR="002F3C3A" w:rsidRPr="00AE0C1E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</w:t>
      </w:r>
      <w:r w:rsidR="00C007D1">
        <w:rPr>
          <w:bCs/>
        </w:rPr>
        <w:t>Osijeku</w:t>
      </w:r>
      <w:r w:rsidRPr="00F877AB">
        <w:rPr>
          <w:bCs/>
        </w:rPr>
        <w:t xml:space="preserve"> </w:t>
      </w:r>
      <w:r w:rsidR="005E2FE4">
        <w:rPr>
          <w:bCs/>
        </w:rPr>
        <w:t>16. svibnja</w:t>
      </w:r>
      <w:r w:rsidR="00710D23">
        <w:rPr>
          <w:bCs/>
        </w:rPr>
        <w:t xml:space="preserve"> </w:t>
      </w:r>
      <w:r>
        <w:rPr>
          <w:bCs/>
        </w:rPr>
        <w:t xml:space="preserve"> </w:t>
      </w:r>
      <w:r w:rsidR="00710D23">
        <w:rPr>
          <w:bCs/>
        </w:rPr>
        <w:t>2018</w:t>
      </w:r>
      <w:r w:rsidRPr="00F877AB">
        <w:rPr>
          <w:bCs/>
        </w:rPr>
        <w:t xml:space="preserve">. zaprimio je zahtjev Financijske agencije, Regionalnog centra </w:t>
      </w:r>
      <w:r w:rsidR="00C007D1">
        <w:rPr>
          <w:bCs/>
        </w:rPr>
        <w:t>Osijek</w:t>
      </w:r>
      <w:r w:rsidRPr="00F877AB">
        <w:rPr>
          <w:bCs/>
        </w:rPr>
        <w:t xml:space="preserve">, Podružnice </w:t>
      </w:r>
      <w:r w:rsidR="00C007D1">
        <w:rPr>
          <w:bCs/>
        </w:rPr>
        <w:t>Osijek</w:t>
      </w:r>
      <w:r w:rsidRPr="00F877AB">
        <w:rPr>
          <w:bCs/>
        </w:rPr>
        <w:t>, za provedbu skraćenog steč</w:t>
      </w:r>
      <w:r w:rsidR="00690486">
        <w:rPr>
          <w:bCs/>
        </w:rPr>
        <w:t>ajnog postupka, Klasa: 110-07/18</w:t>
      </w:r>
      <w:r w:rsidRPr="00F877AB">
        <w:rPr>
          <w:bCs/>
        </w:rPr>
        <w:t>-01/04</w:t>
      </w:r>
      <w:r w:rsidR="00710D23">
        <w:rPr>
          <w:bCs/>
        </w:rPr>
        <w:t xml:space="preserve">, </w:t>
      </w:r>
      <w:proofErr w:type="spellStart"/>
      <w:r w:rsidR="00710D23">
        <w:rPr>
          <w:bCs/>
        </w:rPr>
        <w:t>Ur.broj</w:t>
      </w:r>
      <w:proofErr w:type="spellEnd"/>
      <w:r w:rsidR="00710D23">
        <w:rPr>
          <w:bCs/>
        </w:rPr>
        <w:t>: 04-06-18-</w:t>
      </w:r>
      <w:r w:rsidR="005E2FE4">
        <w:rPr>
          <w:bCs/>
        </w:rPr>
        <w:t>2082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E2FE4">
        <w:rPr>
          <w:bCs/>
        </w:rPr>
        <w:t>15</w:t>
      </w:r>
      <w:r w:rsidR="00710D23">
        <w:rPr>
          <w:bCs/>
        </w:rPr>
        <w:t xml:space="preserve">. </w:t>
      </w:r>
      <w:r w:rsidR="005E2FE4">
        <w:rPr>
          <w:bCs/>
        </w:rPr>
        <w:t>svibnja</w:t>
      </w:r>
      <w:r w:rsidR="00710D23">
        <w:rPr>
          <w:bCs/>
        </w:rPr>
        <w:t xml:space="preserve"> 2018. </w:t>
      </w:r>
      <w:r w:rsidRPr="00F877AB">
        <w:rPr>
          <w:bCs/>
        </w:rPr>
        <w:t xml:space="preserve"> nad stečajnim </w:t>
      </w:r>
      <w:r w:rsidR="007E20B3">
        <w:rPr>
          <w:bCs/>
        </w:rPr>
        <w:t xml:space="preserve">dužnikom </w:t>
      </w:r>
      <w:r w:rsidR="005E2FE4">
        <w:t xml:space="preserve">ULTIMUS j.d.o.o. za proizvodnju, trgovinu i usluge, Vinkovci, </w:t>
      </w:r>
      <w:proofErr w:type="spellStart"/>
      <w:r w:rsidR="005E2FE4">
        <w:t>Tenina</w:t>
      </w:r>
      <w:proofErr w:type="spellEnd"/>
      <w:r w:rsidR="005E2FE4">
        <w:t xml:space="preserve"> 3, MBS: 030179202, OIB: 57912698531</w:t>
      </w:r>
      <w:r w:rsidR="00710D23">
        <w:t>.</w:t>
      </w:r>
    </w:p>
    <w:p w:rsidRDefault="002F3C3A" w:rsidP="002F3C3A" w:rsidR="002F3C3A">
      <w:pPr>
        <w:pStyle w:val="Tijeloteksta"/>
        <w:ind w:firstLine="708"/>
      </w:pPr>
      <w:r>
        <w:t xml:space="preserve"> 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C614AA" w:rsidP="002F3C3A" w:rsidR="00C614AA">
      <w:pPr>
        <w:pStyle w:val="Tijeloteksta"/>
        <w:rPr>
          <w:bCs/>
        </w:rPr>
      </w:pPr>
    </w:p>
    <w:p w:rsidRDefault="00C614AA" w:rsidP="002F3C3A" w:rsidR="00C614A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C007D1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 xml:space="preserve">18 </w:t>
      </w:r>
      <w:r w:rsidR="005E2FE4">
        <w:rPr>
          <w:bCs/>
        </w:rPr>
        <w:t>St-858</w:t>
      </w:r>
      <w:r w:rsidR="00710D23">
        <w:rPr>
          <w:bCs/>
        </w:rPr>
        <w:t>/18</w:t>
      </w:r>
      <w:r w:rsidR="00C614AA">
        <w:rPr>
          <w:bCs/>
        </w:rPr>
        <w:t>-5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710D23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5E2FE4">
        <w:t>3</w:t>
      </w:r>
      <w:r w:rsidR="00057E16">
        <w:t xml:space="preserve">. </w:t>
      </w:r>
      <w:r w:rsidR="00C614AA">
        <w:t>srpnja</w:t>
      </w:r>
      <w:r w:rsidR="007E20B3">
        <w:t xml:space="preserve"> 2018</w:t>
      </w:r>
      <w:r>
        <w:t>. objavio je Oglas na mrežnoj stranici e-oglasna ploča sud</w:t>
      </w:r>
      <w:r w:rsidR="00C007D1">
        <w:t>ova pod poslovnim brojem St-</w:t>
      </w:r>
      <w:r w:rsidR="005E2FE4">
        <w:t>858</w:t>
      </w:r>
      <w:r w:rsidR="007E20B3">
        <w:t>/</w:t>
      </w:r>
      <w:r w:rsidR="00710D23">
        <w:t>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7E20B3" w:rsidP="002F3C3A" w:rsidR="002F3C3A">
      <w:pPr>
        <w:pStyle w:val="Tijeloteksta"/>
        <w:ind w:left="360"/>
        <w:jc w:val="center"/>
      </w:pPr>
      <w:r>
        <w:t xml:space="preserve">U Osijeku, </w:t>
      </w:r>
      <w:r w:rsidR="00C614AA">
        <w:t>17. siječnja 2019</w:t>
      </w:r>
      <w:r w:rsidR="002F3C3A">
        <w:t xml:space="preserve">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 xml:space="preserve">predlagatelj – FINA, RC </w:t>
      </w:r>
      <w:r w:rsidR="00C007D1">
        <w:t>OSIJEK</w:t>
      </w:r>
      <w:r>
        <w:t>,</w:t>
      </w:r>
    </w:p>
    <w:p w:rsidRDefault="002F3C3A" w:rsidP="002F3C3A" w:rsidR="002F3C3A">
      <w:pPr>
        <w:pStyle w:val="Tijeloteksta"/>
        <w:ind w:left="720"/>
        <w:jc w:val="left"/>
      </w:pPr>
      <w:r>
        <w:t xml:space="preserve">PODRUŽNICA </w:t>
      </w:r>
      <w:r w:rsidR="00C007D1">
        <w:t>OSIJEK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C614AA" w:rsidP="007C6056" w:rsidR="004777DC">
      <w:pPr>
        <w:pStyle w:val="Tijeloteksta"/>
        <w:numPr>
          <w:ilvl w:val="0"/>
          <w:numId w:val="1"/>
        </w:numPr>
        <w:jc w:val="left"/>
      </w:pPr>
      <w:r>
        <w:t>kal. 20.04.  2019</w:t>
      </w:r>
      <w:r w:rsidR="002F3C3A">
        <w:t>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DA9"/>
    <w:rsid w:val="00274EC6"/>
    <w:rsid w:val="002F3C3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E2FE4"/>
    <w:rsid w:val="00616E68"/>
    <w:rsid w:val="006320D2"/>
    <w:rsid w:val="006414F4"/>
    <w:rsid w:val="00681766"/>
    <w:rsid w:val="00690486"/>
    <w:rsid w:val="00696430"/>
    <w:rsid w:val="006B0165"/>
    <w:rsid w:val="006E7282"/>
    <w:rsid w:val="00710D23"/>
    <w:rsid w:val="00720319"/>
    <w:rsid w:val="00740D9B"/>
    <w:rsid w:val="0075404A"/>
    <w:rsid w:val="007667D7"/>
    <w:rsid w:val="00783908"/>
    <w:rsid w:val="007C6056"/>
    <w:rsid w:val="007C75AC"/>
    <w:rsid w:val="007E20B3"/>
    <w:rsid w:val="00850ECF"/>
    <w:rsid w:val="00883522"/>
    <w:rsid w:val="00884015"/>
    <w:rsid w:val="008B77B1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58D2"/>
    <w:rsid w:val="00AB536E"/>
    <w:rsid w:val="00AD67F8"/>
    <w:rsid w:val="00B6125C"/>
    <w:rsid w:val="00C007D1"/>
    <w:rsid w:val="00C13E72"/>
    <w:rsid w:val="00C3258D"/>
    <w:rsid w:val="00C614AA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42F72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2F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F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F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F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F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2F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F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F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F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F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St-858/2018</izvorni_sadrzaj>
    <derivirana_varijabla naziv="DomainObject.Predmet.OznakaBroj_1">St-858/2018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ULTIMUS j.d.o.o. za proizvodnju, trgovinu i usluge</izvorni_sadrzaj>
    <derivirana_varijabla naziv="DomainObject.Predmet.ProtustrankaFormated_1">  ULTIMUS j.d.o.o. za proizvodnju, trgovinu i usluge</derivirana_varijabla>
  </DomainObject.Predmet.ProtustrankaFormated>
  <DomainObject.Predmet.ProtustrankaFormatedOIB>
    <izvorni_sadrzaj>  ULTIMUS j.d.o.o. za proizvodnju, trgovinu i usluge, OIB 57912698531</izvorni_sadrzaj>
    <derivirana_varijabla naziv="DomainObject.Predmet.ProtustrankaFormatedOIB_1">  ULTIMUS j.d.o.o. za proizvodnju, trgovinu i usluge, OIB 57912698531</derivirana_varijabla>
  </DomainObject.Predmet.ProtustrankaFormatedOIB>
  <DomainObject.Predmet.ProtustrankaFormatedWithAdress>
    <izvorni_sadrzaj> ULTIMUS j.d.o.o. za proizvodnju, trgovinu i usluge, Tenina 3, 32100 Vinkovci</izvorni_sadrzaj>
    <derivirana_varijabla naziv="DomainObject.Predmet.ProtustrankaFormatedWithAdress_1"> ULTIMUS j.d.o.o. za proizvodnju, trgovinu i usluge, Tenina 3, 32100 Vinkovci</derivirana_varijabla>
  </DomainObject.Predmet.ProtustrankaFormatedWithAdress>
  <DomainObject.Predmet.ProtustrankaFormatedWithAdressOIB>
    <izvorni_sadrzaj> ULTIMUS j.d.o.o. za proizvodnju, trgovinu i usluge, OIB 57912698531, Tenina 3, 32100 Vinkovci</izvorni_sadrzaj>
    <derivirana_varijabla naziv="DomainObject.Predmet.ProtustrankaFormatedWithAdressOIB_1"> ULTIMUS j.d.o.o. za proizvodnju, trgovinu i usluge, OIB 57912698531, Tenina 3, 32100 Vinkovci</derivirana_varijabla>
  </DomainObject.Predmet.ProtustrankaFormatedWithAdressOIB>
  <DomainObject.Predmet.ProtustrankaWithAdress>
    <izvorni_sadrzaj>ULTIMUS j.d.o.o. za proizvodnju, trgovinu i usluge Tenina 3, 32100 Vinkovci</izvorni_sadrzaj>
    <derivirana_varijabla naziv="DomainObject.Predmet.ProtustrankaWithAdress_1">ULTIMUS j.d.o.o. za proizvodnju, trgovinu i usluge Tenina 3, 32100 Vinkovci</derivirana_varijabla>
  </DomainObject.Predmet.ProtustrankaWithAdress>
  <DomainObject.Predmet.ProtustrankaWithAdressOIB>
    <izvorni_sadrzaj>ULTIMUS j.d.o.o. za proizvodnju, trgovinu i usluge, OIB 57912698531, Tenina 3, 32100 Vinkovci</izvorni_sadrzaj>
    <derivirana_varijabla naziv="DomainObject.Predmet.ProtustrankaWithAdressOIB_1">ULTIMUS j.d.o.o. za proizvodnju, trgovinu i usluge, OIB 57912698531, Tenina 3, 32100 Vinkovci</derivirana_varijabla>
  </DomainObject.Predmet.ProtustrankaWithAdressOIB>
  <DomainObject.Predmet.ProtustrankaNazivFormated>
    <izvorni_sadrzaj>ULTIMUS j.d.o.o. za proizvodnju, trgovinu i usluge</izvorni_sadrzaj>
    <derivirana_varijabla naziv="DomainObject.Predmet.ProtustrankaNazivFormated_1">ULTIMUS j.d.o.o. za proizvodnju, trgovinu i usluge</derivirana_varijabla>
  </DomainObject.Predmet.ProtustrankaNazivFormated>
  <DomainObject.Predmet.ProtustrankaNazivFormatedOIB>
    <izvorni_sadrzaj>ULTIMUS j.d.o.o. za proizvodnju, trgovinu i usluge, OIB 57912698531</izvorni_sadrzaj>
    <derivirana_varijabla naziv="DomainObject.Predmet.ProtustrankaNazivFormatedOIB_1">ULTIMUS j.d.o.o. za proizvodnju, trgovinu i usluge, OIB 57912698531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ULTIMUS j.d.o.o. za proizvodnju, trgovinu i usluge</item>
    </izvorni_sadrzaj>
    <derivirana_varijabla naziv="DomainObject.Predmet.ProtuStrankaListFormated_1">
      <item>ULTIMUS j.d.o.o. za proizvodnju, trgovinu i usluge</item>
    </derivirana_varijabla>
  </DomainObject.Predmet.ProtuStrankaListFormated>
  <DomainObject.Predmet.ProtuStrankaListFormatedOIB>
    <izvorni_sadrzaj>
      <item>ULTIMUS j.d.o.o. za proizvodnju, trgovinu i usluge, OIB 57912698531</item>
    </izvorni_sadrzaj>
    <derivirana_varijabla naziv="DomainObject.Predmet.ProtuStrankaListFormatedOIB_1">
      <item>ULTIMUS j.d.o.o. za proizvodnju, trgovinu i usluge, OIB 57912698531</item>
    </derivirana_varijabla>
  </DomainObject.Predmet.ProtuStrankaListFormatedOIB>
  <DomainObject.Predmet.ProtuStrankaListFormatedWithAdress>
    <izvorni_sadrzaj>
      <item>ULTIMUS j.d.o.o. za proizvodnju, trgovinu i usluge, Tenina 3, 32100 Vinkovci</item>
    </izvorni_sadrzaj>
    <derivirana_varijabla naziv="DomainObject.Predmet.ProtuStrankaListFormatedWithAdress_1">
      <item>ULTIMUS j.d.o.o. za proizvodnju, trgovinu i usluge, Tenina 3, 32100 Vinkovci</item>
    </derivirana_varijabla>
  </DomainObject.Predmet.ProtuStrankaListFormatedWithAdress>
  <DomainObject.Predmet.ProtuStrankaListFormatedWithAdressOIB>
    <izvorni_sadrzaj>
      <item>ULTIMUS j.d.o.o. za proizvodnju, trgovinu i usluge, OIB 57912698531, Tenina 3, 32100 Vinkovci</item>
    </izvorni_sadrzaj>
    <derivirana_varijabla naziv="DomainObject.Predmet.ProtuStrankaListFormatedWithAdressOIB_1">
      <item>ULTIMUS j.d.o.o. za proizvodnju, trgovinu i usluge, OIB 57912698531, Tenina 3, 32100 Vinkovci</item>
    </derivirana_varijabla>
  </DomainObject.Predmet.ProtuStrankaListFormatedWithAdressOIB>
  <DomainObject.Predmet.ProtuStrankaListNazivFormated>
    <izvorni_sadrzaj>
      <item>ULTIMUS j.d.o.o. za proizvodnju, trgovinu i usluge</item>
    </izvorni_sadrzaj>
    <derivirana_varijabla naziv="DomainObject.Predmet.ProtuStrankaListNazivFormated_1">
      <item>ULTIMUS j.d.o.o. za proizvodnju, trgovinu i usluge</item>
    </derivirana_varijabla>
  </DomainObject.Predmet.ProtuStrankaListNazivFormated>
  <DomainObject.Predmet.ProtuStrankaListNazivFormatedOIB>
    <izvorni_sadrzaj>
      <item>ULTIMUS j.d.o.o. za proizvodnju, trgovinu i usluge, OIB 57912698531</item>
    </izvorni_sadrzaj>
    <derivirana_varijabla naziv="DomainObject.Predmet.ProtuStrankaListNazivFormatedOIB_1">
      <item>ULTIMUS j.d.o.o. za proizvodnju, trgovinu i usluge, OIB 57912698531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ULTIMUS j.d.o.o. za proizvodnju, trgovinu i usluge</izvorni_sadrzaj>
    <derivirana_varijabla naziv="DomainObject.Predmet.ProtustrankaIDrugi_1">ULTIMUS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ULTIMUS j.d.o.o. za proizvodnju, trgovinu i usluge, OIB 57912698531, Tenina 3, 32100 Vinkovci</izvorni_sadrzaj>
    <derivirana_varijabla naziv="DomainObject.Predmet.ProtustrankaIDrugiAdressOIB_1">ULTIMUS j.d.o.o. za proizvodnju, trgovinu i usluge, OIB 57912698531, Tenina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ULTIMUS j.d.o.o. za proizvodnju, trgovinu i usluge</item>
    </izvorni_sadrzaj>
    <derivirana_varijabla naziv="DomainObject.Predmet.SudioniciListNaziv_1">
      <item>FINA RC OSIJEK</item>
      <item>ULTIMUS j.d.o.o. za proizvodnju, trgovinu i usluge</item>
    </derivirana_varijabla>
  </DomainObject.Predmet.SudioniciListNaziv>
  <DomainObject.Predmet.SudioniciListAdressOIB>
    <izvorni_sadrzaj>
      <item>FINA RC OSIJEK, OIB 85821130368</item>
      <item>ULTIMUS j.d.o.o. za proizvodnju, trgovinu i usluge, OIB 57912698531, Tenina 3,32100 Vinkovci</item>
    </izvorni_sadrzaj>
    <derivirana_varijabla naziv="DomainObject.Predmet.SudioniciListAdressOIB_1">
      <item>FINA RC OSIJEK, OIB 85821130368</item>
      <item>ULTIMUS j.d.o.o. za proizvodnju, trgovinu i usluge, OIB 57912698531, Tenina 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57912698531</item>
    </izvorni_sadrzaj>
    <derivirana_varijabla naziv="DomainObject.Predmet.SudioniciListNazivOIB_1">
      <item>, OIB 85821130368</item>
      <item>, OIB 57912698531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2903</properties:Characters>
  <properties:Lines>96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2019-01-17T13:08:00Z</dcterms:created>
  <dc:creator>Snježana Andrijanić</dc:creator>
  <cp:lastModifiedBy>Gordana Harc</cp:lastModifiedBy>
  <cp:lastPrinted>2019-01-17T13:08:00Z</cp:lastPrinted>
  <dcterms:modified xmlns:xsi="http://www.w3.org/2001/XMLSchema-instance" xsi:type="dcterms:W3CDTF">2019-01-17T13:10:00Z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St-858-18- otvori zatvori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