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c3ef" w14:paraId="d4bc3ef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>kao su</w:t>
      </w:r>
      <w:r w:rsidR="00396D0D">
        <w:rPr>
          <w:rFonts w:eastAsia="MS Mincho"/>
        </w:rPr>
        <w:t>cu</w:t>
      </w:r>
      <w:r w:rsidR="006A3E6A" w:rsidRPr="00777B38">
        <w:rPr>
          <w:rFonts w:eastAsia="MS Mincho"/>
        </w:rPr>
        <w:t xml:space="preserve"> pojedin</w:t>
      </w:r>
      <w:r w:rsidR="00396D0D">
        <w:rPr>
          <w:rFonts w:eastAsia="MS Mincho"/>
        </w:rPr>
        <w:t>cu</w:t>
      </w:r>
      <w:r w:rsidR="006A3E6A" w:rsidRPr="00777B38">
        <w:rPr>
          <w:rFonts w:eastAsia="MS Mincho"/>
        </w:rPr>
        <w:t xml:space="preserve"> u stečajnom predmetu </w:t>
      </w:r>
      <w:r w:rsidRPr="00777B38">
        <w:rPr>
          <w:rFonts w:eastAsia="MS Mincho"/>
        </w:rPr>
        <w:t xml:space="preserve"> </w:t>
      </w:r>
      <w:r w:rsidR="00396D0D" w:rsidRPr="000051A0">
        <w:rPr>
          <w:rFonts w:eastAsia="MS Mincho"/>
        </w:rPr>
        <w:t>MALA ZEMLJA društvo s ograničenom odgovornošću za trgovinu i usluge, putnička agencija Rijeka, Danijela Godine 6 (MBS 040254451 – OIB 54665501455)</w:t>
      </w:r>
      <w:r w:rsidR="00396D0D">
        <w:rPr>
          <w:rFonts w:eastAsia="MS Mincho"/>
        </w:rPr>
        <w:t xml:space="preserve">, </w:t>
      </w:r>
      <w:r w:rsidRPr="00777B38">
        <w:rPr>
          <w:rFonts w:eastAsia="MS Mincho"/>
        </w:rPr>
        <w:t xml:space="preserve">dana </w:t>
      </w:r>
      <w:r w:rsidR="00396D0D">
        <w:rPr>
          <w:rFonts w:eastAsia="MS Mincho"/>
        </w:rPr>
        <w:t>20</w:t>
      </w:r>
      <w:r w:rsidR="00351480" w:rsidRPr="00351480">
        <w:rPr>
          <w:rFonts w:eastAsia="MS Mincho"/>
        </w:rPr>
        <w:t>. travnja 2018</w:t>
      </w:r>
      <w:r w:rsidR="007F022F" w:rsidRPr="00777B38">
        <w:rPr>
          <w:rFonts w:eastAsia="MS Mincho"/>
        </w:rPr>
        <w:t>.</w:t>
      </w:r>
      <w:r w:rsidR="00396D0D">
        <w:rPr>
          <w:rFonts w:eastAsia="MS Mincho"/>
        </w:rPr>
        <w:t xml:space="preserve"> </w:t>
      </w:r>
      <w:r w:rsidR="00DB3F65" w:rsidRPr="002E3169">
        <w:t xml:space="preserve">na prijedlog stečajnog upravitelja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>
      <w:pPr>
        <w:jc w:val="center"/>
        <w:rPr>
          <w:rFonts w:eastAsia="MS Mincho"/>
        </w:rPr>
      </w:pPr>
    </w:p>
    <w:p w:rsidRDefault="00396D0D" w:rsidP="00DB3F65" w:rsidR="00396D0D" w:rsidRPr="00A37BB7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396D0D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 xml:space="preserve">17. svibnja </w:t>
      </w:r>
      <w:r w:rsidR="00351480" w:rsidRPr="00351480">
        <w:rPr>
          <w:rFonts w:eastAsia="MS Mincho"/>
        </w:rPr>
        <w:t>2018.  u  10,</w:t>
      </w:r>
      <w:r w:rsidR="004063F6">
        <w:rPr>
          <w:rFonts w:eastAsia="MS Mincho"/>
        </w:rPr>
        <w:t>30</w:t>
      </w:r>
      <w:r w:rsidR="00351480" w:rsidRPr="00351480">
        <w:rPr>
          <w:rFonts w:eastAsia="MS Mincho"/>
        </w:rPr>
        <w:t xml:space="preserve">  sati</w:t>
      </w:r>
      <w:r w:rsidR="00DB3F65" w:rsidRPr="00C76E88">
        <w:rPr>
          <w:rFonts w:eastAsia="MS Mincho"/>
        </w:rPr>
        <w:t>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DB3F65" w:rsidP="00DB3F65" w:rsidR="00DB3F65" w:rsidRPr="003A534F">
      <w:pPr>
        <w:jc w:val="both"/>
      </w:pPr>
      <w:r>
        <w:t xml:space="preserve">      </w:t>
      </w:r>
    </w:p>
    <w:p w:rsidRDefault="00DB3F65" w:rsidP="00DB3F65" w:rsidR="00DB3F65">
      <w:pPr>
        <w:jc w:val="both"/>
      </w:pPr>
      <w:r>
        <w:t>II.</w:t>
      </w:r>
      <w:r>
        <w:tab/>
      </w: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396D0D" w:rsidP="00DB3F65" w:rsidR="00DB3F65" w:rsidRPr="003A534F">
      <w:pPr>
        <w:jc w:val="center"/>
      </w:pPr>
      <w:r>
        <w:t>U Rijeci</w:t>
      </w:r>
      <w:r w:rsidR="00DB3F65" w:rsidRPr="003A534F">
        <w:t xml:space="preserve">, </w:t>
      </w:r>
      <w:r>
        <w:rPr>
          <w:rFonts w:eastAsia="MS Mincho"/>
        </w:rPr>
        <w:t>20</w:t>
      </w:r>
      <w:r w:rsidR="00351480" w:rsidRPr="00351480">
        <w:rPr>
          <w:rFonts w:eastAsia="MS Mincho"/>
        </w:rPr>
        <w:t>. travnja 2018</w:t>
      </w:r>
      <w:r w:rsidR="00DB3F65"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>
      <w:pPr>
        <w:pStyle w:val="Tijeloteksta"/>
        <w:rPr>
          <w:bCs/>
          <w:lang w:val="de-DE"/>
        </w:rPr>
      </w:pPr>
    </w:p>
    <w:p w:rsidRDefault="00396D0D" w:rsidP="00DB3F65" w:rsidR="00396D0D">
      <w:pPr>
        <w:pStyle w:val="Tijeloteksta"/>
        <w:rPr>
          <w:bCs/>
          <w:lang w:val="de-DE"/>
        </w:rPr>
      </w:pPr>
    </w:p>
    <w:p w:rsidRDefault="00396D0D" w:rsidP="00DB3F65" w:rsidR="00396D0D" w:rsidRPr="003A534F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sectPr w:rsidSect="009E39B0" w:rsidR="00DB3F65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4F2" w:rsidR="00CA44F2">
      <w:r>
        <w:separator/>
      </w:r>
    </w:p>
  </w:endnote>
  <w:endnote w:id="0" w:type="continuationSeparator">
    <w:p w:rsidRDefault="00CA44F2" w:rsidR="00CA4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063F6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4F2" w:rsidR="00CA44F2">
      <w:r>
        <w:separator/>
      </w:r>
    </w:p>
  </w:footnote>
  <w:footnote w:id="0" w:type="continuationSeparator">
    <w:p w:rsidRDefault="00CA44F2" w:rsidR="00CA4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94259F">
      <w:t>829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396D0D">
      <w:t>41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8091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0903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7F93"/>
    <w:rsid w:val="00351480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96D0D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3F6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184C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59F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4F2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6A8B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9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9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9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9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St-829/2016-41</izvorni_sadrzaj>
    <derivirana_varijabla naziv="DomainObject.Oznaka_1">St-829/2016-41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ZEMLJA d.o.o. zastupanog po punomoćniku Gordan Jezidžić; Milenko Pušić</izvorni_sadrzaj>
    <derivirana_varijabla naziv="DomainObject.Predmet.ProtustrankaFormated_1">  MALA ZEMLJA d.o.o. zastupanog po punomoćniku Gordan Jezidžić; Milenko Pušić</derivirana_varijabla>
  </DomainObject.Predmet.ProtustrankaFormated>
  <DomainObject.Predmet.ProtustrankaFormatedOIB>
    <izvorni_sadrzaj>  MALA ZEMLJA d.o.o., OIB 54665501455 zastupanog po punomoćniku Gordan Jezidžić; Milenko Pušić</izvorni_sadrzaj>
    <derivirana_varijabla naziv="DomainObject.Predmet.ProtustrankaFormatedOIB_1">  MALA ZEMLJA d.o.o., OIB 54665501455 zastupanog po punomoćniku Gordan Jezidžić; Milenko Pušić</derivirana_varijabla>
  </DomainObject.Predmet.ProtustrankaFormatedOIB>
  <DomainObject.Predmet.ProtustrankaFormatedWithAdress>
    <izvorni_sadrzaj> MALA ZEMLJA d.o.o., Danijela Godine 6, 51000 Rijeka zastupanog po punomoćniku Gordan Jezidžić; Milenko Pušić</izvorni_sadrzaj>
    <derivirana_varijabla naziv="DomainObject.Predmet.ProtustrankaFormatedWithAdress_1"> MALA ZEMLJA d.o.o., Danijela Godine 6, 51000 Rijeka zastupanog po punomoćniku Gordan Jezidžić; Milenko Pušić</derivirana_varijabla>
  </DomainObject.Predmet.ProtustrankaFormatedWithAdress>
  <DomainObject.Predmet.ProtustrankaFormatedWithAdressOIB>
    <izvorni_sadrzaj> MALA ZEMLJA d.o.o., OIB 54665501455, Danijela Godine 6, 51000 Rijeka zastupanog po punomoćniku Gordan Jezidžić; Milenko Pušić</izvorni_sadrzaj>
    <derivirana_varijabla naziv="DomainObject.Predmet.ProtustrankaFormatedWithAdressOIB_1"> MALA ZEMLJA d.o.o., OIB 54665501455, Danijela Godine 6, 51000 Rijeka zastupanog po punomoćniku Gordan Jezidžić; Milenko Pušić</derivirana_varijabla>
  </DomainObject.Predmet.ProtustrankaFormatedWithAdressOIB>
  <DomainObject.Predmet.ProtustrankaWithAdress>
    <izvorni_sadrzaj>MALA ZEMLJA d.o.o. Danijela Godine 6, 51000 Rijeka</izvorni_sadrzaj>
    <derivirana_varijabla naziv="DomainObject.Predmet.ProtustrankaWithAdress_1">MALA ZEMLJA d.o.o. Danijela Godine 6, 51000 Rijeka</derivirana_varijabla>
  </DomainObject.Predmet.ProtustrankaWithAdress>
  <DomainObject.Predmet.ProtustrankaWithAdressOIB>
    <izvorni_sadrzaj>MALA ZEMLJA d.o.o., OIB 54665501455, Danijela Godine 6, 51000 Rijeka</izvorni_sadrzaj>
    <derivirana_varijabla naziv="DomainObject.Predmet.ProtustrankaWithAdressOIB_1">MALA ZEMLJA d.o.o., OIB 54665501455, Danijela Godine 6, 51000 Rijeka</derivirana_varijabla>
  </DomainObject.Predmet.ProtustrankaWithAdressOIB>
  <DomainObject.Predmet.ProtustrankaNazivFormated>
    <izvorni_sadrzaj>MALA ZEMLJA d.o.o.</izvorni_sadrzaj>
    <derivirana_varijabla naziv="DomainObject.Predmet.ProtustrankaNazivFormated_1">MALA ZEMLJA d.o.o.</derivirana_varijabla>
  </DomainObject.Predmet.ProtustrankaNazivFormated>
  <DomainObject.Predmet.ProtustrankaNazivFormatedOIB>
    <izvorni_sadrzaj>MALA ZEMLJA d.o.o., OIB 54665501455</izvorni_sadrzaj>
    <derivirana_varijabla naziv="DomainObject.Predmet.ProtustrankaNazivFormatedOIB_1">MALA ZEMLJA d.o.o., OIB 54665501455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ZEMLJA d.o.o. zastupanog po punomoćniku Gordan Jezidžić; Milenko Pušić</item>
    </izvorni_sadrzaj>
    <derivirana_varijabla naziv="DomainObject.Predmet.ProtuStrankaListFormated_1">
      <item>MALA ZEMLJA d.o.o. zastupanog po punomoćniku Gordan Jezidžić; Milenko Pušić</item>
    </derivirana_varijabla>
  </DomainObject.Predmet.ProtuStrankaListFormated>
  <DomainObject.Predmet.ProtuStrankaListFormatedOIB>
    <izvorni_sadrzaj>
      <item>MALA ZEMLJA d.o.o., OIB 54665501455 zastupanog po punomoćniku Gordan Jezidžić; Milenko Pušić</item>
    </izvorni_sadrzaj>
    <derivirana_varijabla naziv="DomainObject.Predmet.ProtuStrankaListFormatedOIB_1">
      <item>MALA ZEMLJA d.o.o., OIB 54665501455 zastupanog po punomoćniku Gordan Jezidžić; Milenko Pušić</item>
    </derivirana_varijabla>
  </DomainObject.Predmet.ProtuStrankaListFormatedOIB>
  <DomainObject.Predmet.ProtuStrankaListFormatedWithAdress>
    <izvorni_sadrzaj>
      <item>MALA ZEMLJA d.o.o., Danijela Godine 6, 51000 Rijeka zastupanog po punomoćniku Gordan Jezidžić; Milenko Pušić</item>
    </izvorni_sadrzaj>
    <derivirana_varijabla naziv="DomainObject.Predmet.ProtuStrankaListFormatedWithAdress_1">
      <item>MALA ZEMLJA d.o.o., Danijela Godine 6, 51000 Rijeka zastupanog po punomoćniku Gordan Jezidžić; Milenko Pušić</item>
    </derivirana_varijabla>
  </DomainObject.Predmet.ProtuStrankaListFormatedWithAdress>
  <DomainObject.Predmet.ProtuStrankaListFormatedWithAdressOIB>
    <izvorni_sadrzaj>
      <item>MALA ZEMLJA d.o.o., OIB 54665501455, Danijela Godine 6, 51000 Rijeka zastupanog po punomoćniku Gordan Jezidžić; Milenko Pušić</item>
    </izvorni_sadrzaj>
    <derivirana_varijabla naziv="DomainObject.Predmet.ProtuStrankaListFormatedWithAdressOIB_1">
      <item>MALA ZEMLJA d.o.o., OIB 54665501455, Danijela Godine 6, 51000 Rijeka zastupanog po punomoćniku Gordan Jezidžić; Milenko Pušić</item>
    </derivirana_varijabla>
  </DomainObject.Predmet.ProtuStrankaListFormatedWithAdressOIB>
  <DomainObject.Predmet.ProtuStrankaListNazivFormated>
    <izvorni_sadrzaj>
      <item>MALA ZEMLJA d.o.o.</item>
    </izvorni_sadrzaj>
    <derivirana_varijabla naziv="DomainObject.Predmet.ProtuStrankaListNazivFormated_1">
      <item>MALA ZEMLJA d.o.o.</item>
    </derivirana_varijabla>
  </DomainObject.Predmet.ProtuStrankaListNazivFormated>
  <DomainObject.Predmet.ProtuStrankaListNazivFormatedOIB>
    <izvorni_sadrzaj>
      <item>MALA ZEMLJA d.o.o., OIB 54665501455</item>
    </izvorni_sadrzaj>
    <derivirana_varijabla naziv="DomainObject.Predmet.ProtuStrankaListNazivFormatedOIB_1">
      <item>MALA ZEMLJA d.o.o., OIB 54665501455</item>
    </derivirana_varijabla>
  </DomainObject.Predmet.ProtuStrankaListNazivFormatedOIB>
  <DomainObject.Predmet.OstaliListFormated>
    <izvorni_sadrzaj>
      <item>Gordan Jezidžić punomoćnik sudionika u postupku MALA ZEMLJA d.o.o.</item>
      <item>Milenko Pušić punomoćnik sudionika u postupku MALA ZEMLJA d.o.o.</item>
    </izvorni_sadrzaj>
    <derivirana_varijabla naziv="DomainObject.Predmet.OstaliListFormated_1">
      <item>Gordan Jezidžić punomoćnik sudionika u postupku MALA ZEMLJA d.o.o.</item>
      <item>Milenko Pušić punomoćnik sudionika u postupku MALA ZEMLJA d.o.o.</item>
    </derivirana_varijabla>
  </DomainObject.Predmet.OstaliListFormated>
  <DomainObject.Predmet.OstaliListFormatedOIB>
    <izvorni_sadrzaj>
      <item>Gordan Jezidžić, OIB 86028491308 punomoćnik sudionika u postupku MALA ZEMLJA d.o.o.</item>
      <item>Milenko Pušić, OIB 67599476703 punomoćnik sudionika u postupku MALA ZEMLJA d.o.o.</item>
    </izvorni_sadrzaj>
    <derivirana_varijabla naziv="DomainObject.Predmet.OstaliListFormatedOIB_1">
      <item>Gordan Jezidžić, OIB 86028491308 punomoćnik sudionika u postupku MALA ZEMLJA d.o.o.</item>
      <item>Milenko Pušić, OIB 67599476703 punomoćnik sudionika u postupku MALA ZEMLJA d.o.o.</item>
    </derivirana_varijabla>
  </DomainObject.Predmet.OstaliListFormatedOIB>
  <DomainObject.Predmet.OstaliListFormatedWithAdress>
    <izvorni_sadrzaj>
      <item>Gordan Jezidžić, Tuhobički uspon 8/A, 51000 Rijeka punomoćnik sudionika u postupku MALA ZEMLJA d.o.o.</item>
      <item>Milenko Pušić, Danijela Godine 6, 51000 Rijeka punomoćnik sudionika u postupku MALA ZEMLJA d.o.o.</item>
    </izvorni_sadrzaj>
    <derivirana_varijabla naziv="DomainObject.Predmet.OstaliListFormatedWithAdress_1">
      <item>Gordan Jezidžić, Tuhobički uspon 8/A, 51000 Rijeka punomoćnik sudionika u postupku MALA ZEMLJA d.o.o.</item>
      <item>Milenko Pušić, Danijela Godine 6, 51000 Rijeka punomoćnik sudionika u postupku MALA ZEMLJA d.o.o.</item>
    </derivirana_varijabla>
  </DomainObject.Predmet.OstaliListFormatedWithAdress>
  <DomainObject.Predmet.OstaliListFormatedWithAdressOIB>
    <izvorni_sadrzaj>
      <item>Gordan Jezidžić, OIB 86028491308, Tuhobički uspon 8/A, 51000 Rijeka punomoćnik sudionika u postupku MALA ZEMLJA d.o.o.</item>
      <item>Milenko Pušić, OIB 67599476703, Danijela Godine 6, 51000 Rijeka punomoćnik sudionika u postupku MALA ZEMLJA d.o.o.</item>
    </izvorni_sadrzaj>
    <derivirana_varijabla naziv="DomainObject.Predmet.OstaliListFormatedWithAdressOIB_1">
      <item>Gordan Jezidžić, OIB 86028491308, Tuhobički uspon 8/A, 51000 Rijeka punomoćnik sudionika u postupku MALA ZEMLJA d.o.o.</item>
      <item>Milenko Pušić, OIB 67599476703, Danijela Godine 6, 51000 Rijeka punomoćnik sudionika u postupku MALA ZEMLJA d.o.o.</item>
    </derivirana_varijabla>
  </DomainObject.Predmet.OstaliListFormatedWithAdressOIB>
  <DomainObject.Predmet.OstaliListNazivFormated>
    <izvorni_sadrzaj>
      <item>Gordan Jezidžić</item>
      <item>Milenko Pušić</item>
    </izvorni_sadrzaj>
    <derivirana_varijabla naziv="DomainObject.Predmet.OstaliListNazivFormated_1">
      <item>Gordan Jezidžić</item>
      <item>Milenko Pušić</item>
    </derivirana_varijabla>
  </DomainObject.Predmet.OstaliListNazivFormated>
  <DomainObject.Predmet.OstaliListNazivFormatedOIB>
    <izvorni_sadrzaj>
      <item>Gordan Jezidžić, OIB 86028491308</item>
      <item>Milenko Pušić, OIB 67599476703</item>
    </izvorni_sadrzaj>
    <derivirana_varijabla naziv="DomainObject.Predmet.OstaliListNazivFormatedOIB_1">
      <item>Gordan Jezidžić, OIB 86028491308</item>
      <item>Milenko Pušić, OIB 67599476703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St-829/2016-41</izvorni_sadrzaj>
    <derivirana_varijabla naziv="DomainObject.PoslovniBrojDokumenta_1">St-829/2016-41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ZEMLJA d.o.o.</izvorni_sadrzaj>
    <derivirana_varijabla naziv="DomainObject.Predmet.ProtustrankaIDrugi_1">MALA ZEMLJA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ZEMLJA d.o.o., OIB 54665501455, Danijela Godine 6, 51000 Rijeka</izvorni_sadrzaj>
    <derivirana_varijabla naziv="DomainObject.Predmet.ProtustrankaIDrugiAdressOIB_1">MALA ZEMLJA d.o.o., OIB 54665501455,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ZEMLJA d.o.o.</item>
      <item>Gordan Jezidžić</item>
      <item>Milenko Pušić</item>
    </izvorni_sadrzaj>
    <derivirana_varijabla naziv="DomainObject.Predmet.SudioniciListNaziv_1">
      <item>FINA  Rijeka</item>
      <item>MALA ZEMLJA d.o.o.</item>
      <item>Gordan Jezidžić</item>
      <item>Milenko Pušić</item>
    </derivirana_varijabla>
  </DomainObject.Predmet.SudioniciListNaziv>
  <DomainObject.Predmet.SudioniciListAdressOIB>
    <izvorni_sadrzaj>
      <item>FINA  Rijeka, OIB 85821130368, Frana Kurelca 8,51000 Rijeka</item>
      <item>MALA ZEMLJA d.o.o., OIB 54665501455, Danijela Godine 6,51000 Rijeka</item>
      <item>Gordan Jezidžić, OIB 86028491308, Tuhobički uspon 8/A,51000 Rijeka</item>
      <item>Milenko Pušić, OIB 67599476703, Danijela Godine 6,51000 Rijeka</item>
    </izvorni_sadrzaj>
    <derivirana_varijabla naziv="DomainObject.Predmet.SudioniciListAdressOIB_1">
      <item>FINA  Rijeka, OIB 85821130368, Frana Kurelca 8,51000 Rijeka</item>
      <item>MALA ZEMLJA d.o.o., OIB 54665501455, Danijela Godine 6,51000 Rijeka</item>
      <item>Gordan Jezidžić, OIB 86028491308, Tuhobički uspon 8/A,51000 Rijeka</item>
      <item>Milenko Pušić, OIB 67599476703,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54665501455</item>
      <item>, OIB 86028491308</item>
      <item>, OIB 67599476703</item>
    </izvorni_sadrzaj>
    <derivirana_varijabla naziv="DomainObject.Predmet.SudioniciListNazivOIB_1">
      <item>, OIB 85821130368</item>
      <item>, OIB 54665501455</item>
      <item>, OIB 86028491308</item>
      <item>, OIB 67599476703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0A7A7-B584-4949-99D4-E55264F28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139</properties:Words>
  <properties:Characters>709</properties:Characters>
  <properties:Lines>40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2018-04-20T08:32:00Z</dcterms:created>
  <dc:creator>Korisnik</dc:creator>
  <cp:lastModifiedBy>Elizabet Jovanović</cp:lastModifiedBy>
  <cp:lastPrinted>2018-04-20T08:35:00Z</cp:lastPrinted>
  <dcterms:modified xmlns:xsi="http://www.w3.org/2001/XMLSchema-instance" xsi:type="dcterms:W3CDTF">2018-04-20T08:35:00Z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St-829/2016-41 / Odluka - Rješenje - sazivanje skupštine vjerovnika (829_16_skupština.docx)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