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e11b" w14:paraId="5d8e11b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5938AF">
        <w:t>709/16-39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E95955">
        <w:t xml:space="preserve"> </w:t>
      </w:r>
      <w:r>
        <w:t>E</w:t>
      </w:r>
      <w:r w:rsidR="00E95955">
        <w:t xml:space="preserve"> </w:t>
      </w:r>
      <w:r>
        <w:t>P</w:t>
      </w:r>
      <w:r w:rsidR="00E95955">
        <w:t xml:space="preserve"> </w:t>
      </w:r>
      <w:r>
        <w:t>U</w:t>
      </w:r>
      <w:r w:rsidR="00E95955">
        <w:t xml:space="preserve"> </w:t>
      </w:r>
      <w:r>
        <w:t>B</w:t>
      </w:r>
      <w:r w:rsidR="00E95955">
        <w:t xml:space="preserve"> </w:t>
      </w:r>
      <w:r>
        <w:t>L</w:t>
      </w:r>
      <w:r w:rsidR="00E95955">
        <w:t xml:space="preserve"> </w:t>
      </w:r>
      <w:r>
        <w:t>I</w:t>
      </w:r>
      <w:r w:rsidR="00E95955">
        <w:t xml:space="preserve"> </w:t>
      </w:r>
      <w:r>
        <w:t>K</w:t>
      </w:r>
      <w:r w:rsidR="00E95955">
        <w:t xml:space="preserve"> </w:t>
      </w:r>
      <w:r>
        <w:t xml:space="preserve">A </w:t>
      </w:r>
      <w:r w:rsidR="00E95955">
        <w:t xml:space="preserve"> </w:t>
      </w:r>
      <w:r>
        <w:t>H</w:t>
      </w:r>
      <w:r w:rsidR="00E95955">
        <w:t xml:space="preserve"> </w:t>
      </w:r>
      <w:r>
        <w:t>R</w:t>
      </w:r>
      <w:r w:rsidR="00E95955">
        <w:t xml:space="preserve"> </w:t>
      </w:r>
      <w:r>
        <w:t>V</w:t>
      </w:r>
      <w:r w:rsidR="00E95955">
        <w:t xml:space="preserve"> </w:t>
      </w:r>
      <w:r>
        <w:t>A</w:t>
      </w:r>
      <w:r w:rsidR="00E95955">
        <w:t xml:space="preserve"> </w:t>
      </w:r>
      <w:r>
        <w:t>T</w:t>
      </w:r>
      <w:r w:rsidR="00E95955">
        <w:t xml:space="preserve"> </w:t>
      </w:r>
      <w:r>
        <w:t>S</w:t>
      </w:r>
      <w:r w:rsidR="00E95955">
        <w:t xml:space="preserve"> </w:t>
      </w:r>
      <w:r>
        <w:t>K</w:t>
      </w:r>
      <w:r w:rsidR="00E95955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5938AF" w:rsidRPr="004C62D2">
        <w:rPr>
          <w:b/>
        </w:rPr>
        <w:t>STRIBOR d.o.o. „u stečaju“, TOLJANI 1, DRENOVCI, MBS: 030077888, OIB: 54768008930</w:t>
      </w:r>
      <w:r w:rsidR="00370575">
        <w:t>,</w:t>
      </w:r>
      <w:r w:rsidR="00984ABF">
        <w:t xml:space="preserve">  dana </w:t>
      </w:r>
      <w:r w:rsidR="005938AF">
        <w:t>28. ožujka</w:t>
      </w:r>
      <w:r w:rsidR="00370384">
        <w:t xml:space="preserve"> </w:t>
      </w:r>
      <w:r w:rsidR="00E95955">
        <w:t>2018</w:t>
      </w:r>
      <w:r w:rsidR="00370384">
        <w:t>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5938AF" w:rsidRPr="004C62D2">
        <w:rPr>
          <w:b/>
        </w:rPr>
        <w:t>STRIBOR d.o.o. „u stečaju“, TOLJANI 1, DRENOVCI, MBS: 030077888, OIB: 54768008930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2152FB" w:rsidP="00984ABF" w:rsidR="00984ABF">
      <w:pPr>
        <w:pStyle w:val="Tijeloteksta"/>
        <w:jc w:val="center"/>
        <w:rPr>
          <w:b/>
        </w:rPr>
      </w:pPr>
      <w:r>
        <w:rPr>
          <w:b/>
        </w:rPr>
        <w:t xml:space="preserve">23. </w:t>
      </w:r>
      <w:r w:rsidR="007A5B54">
        <w:rPr>
          <w:b/>
        </w:rPr>
        <w:t>travanj</w:t>
      </w:r>
      <w:r w:rsidR="00E95955">
        <w:rPr>
          <w:b/>
        </w:rPr>
        <w:t xml:space="preserve"> 2018. g.</w:t>
      </w:r>
      <w:r w:rsidR="00D735F1">
        <w:rPr>
          <w:b/>
        </w:rPr>
        <w:t xml:space="preserve"> u 10,</w:t>
      </w:r>
      <w:r>
        <w:rPr>
          <w:b/>
        </w:rPr>
        <w:t>0</w:t>
      </w:r>
      <w:r w:rsidR="00D735F1">
        <w:rPr>
          <w:b/>
        </w:rPr>
        <w:t>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E95955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7A5B54" w:rsidP="007A5B54" w:rsidR="00025FCE">
      <w:pPr>
        <w:pStyle w:val="Tijeloteksta"/>
        <w:tabs>
          <w:tab w:pos="6585" w:val="left"/>
        </w:tabs>
        <w:jc w:val="left"/>
      </w:pPr>
      <w:r>
        <w:tab/>
      </w:r>
    </w:p>
    <w:p w:rsidRDefault="007A5B54" w:rsidP="00607731" w:rsidR="00370384">
      <w:pPr>
        <w:numPr>
          <w:ilvl w:val="0"/>
          <w:numId w:val="5"/>
        </w:numPr>
        <w:jc w:val="both"/>
      </w:pPr>
      <w:r>
        <w:t>Prijedlog završne diobe</w:t>
      </w:r>
    </w:p>
    <w:p w:rsidRDefault="006045AD" w:rsidP="006045AD" w:rsidR="006045AD">
      <w:pPr>
        <w:numPr>
          <w:ilvl w:val="0"/>
          <w:numId w:val="5"/>
        </w:numPr>
        <w:jc w:val="both"/>
      </w:pPr>
      <w:r>
        <w:t>Razno</w:t>
      </w:r>
    </w:p>
    <w:p w:rsidRDefault="006045AD" w:rsidP="00370384" w:rsidR="006045AD">
      <w:pPr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7A5B54">
        <w:t>23. ožujka</w:t>
      </w:r>
      <w:r w:rsidR="00E95955">
        <w:t xml:space="preserve"> 2018</w:t>
      </w:r>
      <w:r w:rsidR="00370384">
        <w:t>.</w:t>
      </w:r>
      <w:r w:rsidR="00F64D2E">
        <w:t xml:space="preserve"> g.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7A5B54">
        <w:t>mr. sc. Jozo Pavičić</w:t>
      </w:r>
      <w:r w:rsidR="00370384">
        <w:t xml:space="preserve"> iz Osijeka</w:t>
      </w:r>
      <w:r w:rsidR="00D735F1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2152FB">
        <w:t>28. ožujka</w:t>
      </w:r>
      <w:r w:rsidR="00370384">
        <w:t xml:space="preserve"> 201</w:t>
      </w:r>
      <w:r w:rsidR="00E95955">
        <w:t>8</w:t>
      </w:r>
      <w:r w:rsidR="00370384">
        <w:t>.</w:t>
      </w:r>
      <w:r w:rsidR="00607731">
        <w:t xml:space="preserve"> g.</w:t>
      </w:r>
    </w:p>
    <w:p w:rsidRDefault="00025FCE" w:rsidP="00F64D2E" w:rsidR="00025FCE">
      <w:pPr>
        <w:pStyle w:val="Tijeloteksta"/>
      </w:pPr>
    </w:p>
    <w:p w:rsidRDefault="00E95955" w:rsidP="00F64D2E" w:rsidR="00E95955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lastRenderedPageBreak/>
        <w:t>DNA</w:t>
      </w:r>
    </w:p>
    <w:p w:rsidRDefault="00984ABF" w:rsidP="00984ABF" w:rsidR="0026110E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2152FB">
        <w:t>Jozo Pavičić iz Osijeka, Svetog Roka 44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7A5B54">
        <w:t>23.4.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6E8" w:rsidP="00025FCE" w:rsidR="00ED36E8">
      <w:r>
        <w:separator/>
      </w:r>
    </w:p>
  </w:endnote>
  <w:endnote w:id="0" w:type="continuationSeparator">
    <w:p w:rsidRDefault="00ED36E8" w:rsidP="00025FCE" w:rsidR="00ED3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6E8" w:rsidP="00025FCE" w:rsidR="00ED36E8">
      <w:r>
        <w:separator/>
      </w:r>
    </w:p>
  </w:footnote>
  <w:footnote w:id="0" w:type="continuationSeparator">
    <w:p w:rsidRDefault="00ED36E8" w:rsidP="00025FCE" w:rsidR="00ED3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0DE3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152FB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276D7"/>
    <w:rsid w:val="00342079"/>
    <w:rsid w:val="003612A7"/>
    <w:rsid w:val="00370384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560FA"/>
    <w:rsid w:val="00583E66"/>
    <w:rsid w:val="005931E7"/>
    <w:rsid w:val="005938AF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50DE3"/>
    <w:rsid w:val="00766D29"/>
    <w:rsid w:val="0077329E"/>
    <w:rsid w:val="0078009A"/>
    <w:rsid w:val="00796AED"/>
    <w:rsid w:val="007A4540"/>
    <w:rsid w:val="007A5B54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E23AF8"/>
    <w:rsid w:val="00E427A9"/>
    <w:rsid w:val="00E60C19"/>
    <w:rsid w:val="00E95955"/>
    <w:rsid w:val="00E96356"/>
    <w:rsid w:val="00EA028A"/>
    <w:rsid w:val="00EC0019"/>
    <w:rsid w:val="00ED36E8"/>
    <w:rsid w:val="00ED4C16"/>
    <w:rsid w:val="00EF668F"/>
    <w:rsid w:val="00F040DB"/>
    <w:rsid w:val="00F1250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D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0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D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0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F052A-FE2B-4E49-9CA6-F469AB424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214</properties:Words>
  <properties:Characters>1001</properties:Characters>
  <properties:Lines>106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2018-03-28T07:13:00Z</dcterms:created>
  <dc:creator>Korisnik</dc:creator>
  <cp:lastModifiedBy>Danijela Sekulić</cp:lastModifiedBy>
  <cp:lastPrinted>2018-03-28T09:10:00Z</cp:lastPrinted>
  <dcterms:modified xmlns:xsi="http://www.w3.org/2001/XMLSchema-instance" xsi:type="dcterms:W3CDTF">2018-03-28T09:11:00Z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(STRIBOR.docx)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