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56f3" w14:paraId="22c56f3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097455">
        <w:t>873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3C3F83">
        <w:t>je skraćenog stečajnog postupka</w:t>
      </w:r>
      <w:r w:rsidR="00AB0B8C">
        <w:t xml:space="preserve"> nad dužnikom </w:t>
      </w:r>
      <w:r w:rsidR="00097455">
        <w:t>ROMANOVSKA j.d.o.o. za trgovinu i usluge, Zagreb, Pakoštanska 5, MBS: 080986118, OIB: 19739666062</w:t>
      </w:r>
      <w:r>
        <w:t xml:space="preserve">, dana </w:t>
      </w:r>
      <w:r w:rsidR="00FC066D">
        <w:t>23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097455">
        <w:t>ROMANOVSKA j.d.o.o. za trgovinu i usluge, Zagreb, Pakoštanska 5, MBS: 080986118, OIB: 19739666062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977605">
        <w:t>Sanela Kučar, Osijek, J.J.Strossmayera 37, OIB: 97473612486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097455">
        <w:t>ROMANOVSKA j.d.o.o. za trgovinu i usluge, Zagreb, Pakoštanska 5, MBS: 080986118, OIB: 19739666062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097455">
        <w:rPr>
          <w:bCs/>
        </w:rPr>
        <w:t>22</w:t>
      </w:r>
      <w:r w:rsidR="00977605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097455">
        <w:rPr>
          <w:bCs/>
        </w:rPr>
        <w:t>2722</w:t>
      </w:r>
      <w:r w:rsidRPr="00F877AB">
        <w:rPr>
          <w:bCs/>
        </w:rPr>
        <w:t xml:space="preserve"> od </w:t>
      </w:r>
      <w:r w:rsidR="00097455">
        <w:rPr>
          <w:bCs/>
        </w:rPr>
        <w:t>18</w:t>
      </w:r>
      <w:r w:rsidR="00977605">
        <w:rPr>
          <w:bCs/>
        </w:rPr>
        <w:t>. svibnja</w:t>
      </w:r>
      <w:r w:rsidRPr="00F877AB">
        <w:rPr>
          <w:bCs/>
        </w:rPr>
        <w:t xml:space="preserve"> 2017. nad stečajnim dužnikom</w:t>
      </w:r>
      <w:r w:rsidR="003C3F83">
        <w:t xml:space="preserve"> </w:t>
      </w:r>
      <w:r w:rsidR="00097455">
        <w:t>ROMANOVSKA j.d.o.o. za trgovinu i usluge, Zagreb, Pakoštanska 5, MBS: 080986118, OIB: 19739666062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097455">
        <w:rPr>
          <w:bCs/>
        </w:rPr>
        <w:t>873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977605">
        <w:t>7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097455">
        <w:t>873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FC066D">
        <w:t>23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C066D">
        <w:t>14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B8D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97455"/>
    <w:rsid w:val="000A63F3"/>
    <w:rsid w:val="000D0569"/>
    <w:rsid w:val="000E762A"/>
    <w:rsid w:val="000F5A9A"/>
    <w:rsid w:val="00102060"/>
    <w:rsid w:val="00102927"/>
    <w:rsid w:val="001200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3F83"/>
    <w:rsid w:val="003D02B1"/>
    <w:rsid w:val="003E7C98"/>
    <w:rsid w:val="00406C1C"/>
    <w:rsid w:val="0041638D"/>
    <w:rsid w:val="00421D71"/>
    <w:rsid w:val="00423F56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523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77605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65B8D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19E2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66D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19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9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9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9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9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19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9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9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9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9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St-873/2017-5</izvorni_sadrzaj>
    <derivirana_varijabla naziv="DomainObject.Oznaka_1">St-873/2017-5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St-873/2017</izvorni_sadrzaj>
    <derivirana_varijabla naziv="DomainObject.Predmet.OznakaBroj_1">St-873/2017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ROMANOVSKA j.d.o.o. za trgovinu i usluge</izvorni_sadrzaj>
    <derivirana_varijabla naziv="DomainObject.Predmet.ProtustrankaFormated_1">  ROMANOVSKA j.d.o.o. za trgovinu i usluge</derivirana_varijabla>
  </DomainObject.Predmet.ProtustrankaFormated>
  <DomainObject.Predmet.ProtustrankaFormatedOIB>
    <izvorni_sadrzaj>  ROMANOVSKA j.d.o.o. za trgovinu i usluge, OIB 19739666062</izvorni_sadrzaj>
    <derivirana_varijabla naziv="DomainObject.Predmet.ProtustrankaFormatedOIB_1">  ROMANOVSKA j.d.o.o. za trgovinu i usluge, OIB 19739666062</derivirana_varijabla>
  </DomainObject.Predmet.ProtustrankaFormatedOIB>
  <DomainObject.Predmet.ProtustrankaFormatedWithAdress>
    <izvorni_sadrzaj> ROMANOVSKA j.d.o.o. za trgovinu i usluge, Pakoštanska 5 , 10000 Zagreb</izvorni_sadrzaj>
    <derivirana_varijabla naziv="DomainObject.Predmet.ProtustrankaFormatedWithAdress_1"> ROMANOVSKA j.d.o.o. za trgovinu i usluge, Pakoštanska 5 , 10000 Zagreb</derivirana_varijabla>
  </DomainObject.Predmet.ProtustrankaFormatedWithAdress>
  <DomainObject.Predmet.ProtustrankaFormatedWithAdressOIB>
    <izvorni_sadrzaj> ROMANOVSKA j.d.o.o. za trgovinu i usluge, OIB 19739666062, Pakoštanska 5 , 10000 Zagreb</izvorni_sadrzaj>
    <derivirana_varijabla naziv="DomainObject.Predmet.ProtustrankaFormatedWithAdressOIB_1"> ROMANOVSKA j.d.o.o. za trgovinu i usluge, OIB 19739666062, Pakoštanska 5 , 10000 Zagreb</derivirana_varijabla>
  </DomainObject.Predmet.ProtustrankaFormatedWithAdressOIB>
  <DomainObject.Predmet.ProtustrankaWithAdress>
    <izvorni_sadrzaj>ROMANOVSKA j.d.o.o. za trgovinu i usluge Pakoštanska 5 , 10000 Zagreb</izvorni_sadrzaj>
    <derivirana_varijabla naziv="DomainObject.Predmet.ProtustrankaWithAdress_1">ROMANOVSKA j.d.o.o. za trgovinu i usluge Pakoštanska 5 , 10000 Zagreb</derivirana_varijabla>
  </DomainObject.Predmet.ProtustrankaWithAdress>
  <DomainObject.Predmet.ProtustrankaWithAdressOIB>
    <izvorni_sadrzaj>ROMANOVSKA j.d.o.o. za trgovinu i usluge, OIB 19739666062, Pakoštanska 5 , 10000 Zagreb</izvorni_sadrzaj>
    <derivirana_varijabla naziv="DomainObject.Predmet.ProtustrankaWithAdressOIB_1">ROMANOVSKA j.d.o.o. za trgovinu i usluge, OIB 19739666062, Pakoštanska 5 , 10000 Zagreb</derivirana_varijabla>
  </DomainObject.Predmet.ProtustrankaWithAdressOIB>
  <DomainObject.Predmet.ProtustrankaNazivFormated>
    <izvorni_sadrzaj>ROMANOVSKA j.d.o.o. za trgovinu i usluge</izvorni_sadrzaj>
    <derivirana_varijabla naziv="DomainObject.Predmet.ProtustrankaNazivFormated_1">ROMANOVSKA j.d.o.o. za trgovinu i usluge</derivirana_varijabla>
  </DomainObject.Predmet.ProtustrankaNazivFormated>
  <DomainObject.Predmet.ProtustrankaNazivFormatedOIB>
    <izvorni_sadrzaj>ROMANOVSKA j.d.o.o. za trgovinu i usluge, OIB 19739666062</izvorni_sadrzaj>
    <derivirana_varijabla naziv="DomainObject.Predmet.ProtustrankaNazivFormatedOIB_1">ROMANOVSKA j.d.o.o. za trgovinu i usluge, OIB 19739666062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ROMANOVSKA j.d.o.o. za trgovinu i usluge</item>
    </izvorni_sadrzaj>
    <derivirana_varijabla naziv="DomainObject.Predmet.ProtuStrankaListFormated_1">
      <item>ROMANOVSKA j.d.o.o. za trgovinu i usluge</item>
    </derivirana_varijabla>
  </DomainObject.Predmet.ProtuStrankaListFormated>
  <DomainObject.Predmet.ProtuStrankaListFormatedOIB>
    <izvorni_sadrzaj>
      <item>ROMANOVSKA j.d.o.o. za trgovinu i usluge, OIB 19739666062</item>
    </izvorni_sadrzaj>
    <derivirana_varijabla naziv="DomainObject.Predmet.ProtuStrankaListFormatedOIB_1">
      <item>ROMANOVSKA j.d.o.o. za trgovinu i usluge, OIB 19739666062</item>
    </derivirana_varijabla>
  </DomainObject.Predmet.ProtuStrankaListFormatedOIB>
  <DomainObject.Predmet.ProtuStrankaListFormatedWithAdress>
    <izvorni_sadrzaj>
      <item>ROMANOVSKA j.d.o.o. za trgovinu i usluge, Pakoštanska 5 , 10000 Zagreb</item>
    </izvorni_sadrzaj>
    <derivirana_varijabla naziv="DomainObject.Predmet.ProtuStrankaListFormatedWithAdress_1">
      <item>ROMANOVSKA j.d.o.o. za trgovinu i usluge, Pakoštanska 5 , 10000 Zagreb</item>
    </derivirana_varijabla>
  </DomainObject.Predmet.ProtuStrankaListFormatedWithAdress>
  <DomainObject.Predmet.ProtuStrankaListFormatedWithAdressOIB>
    <izvorni_sadrzaj>
      <item>ROMANOVSKA j.d.o.o. za trgovinu i usluge, OIB 19739666062, Pakoštanska 5 , 10000 Zagreb</item>
    </izvorni_sadrzaj>
    <derivirana_varijabla naziv="DomainObject.Predmet.ProtuStrankaListFormatedWithAdressOIB_1">
      <item>ROMANOVSKA j.d.o.o. za trgovinu i usluge, OIB 19739666062, Pakoštanska 5 , 10000 Zagreb</item>
    </derivirana_varijabla>
  </DomainObject.Predmet.ProtuStrankaListFormatedWithAdressOIB>
  <DomainObject.Predmet.ProtuStrankaListNazivFormated>
    <izvorni_sadrzaj>
      <item>ROMANOVSKA j.d.o.o. za trgovinu i usluge</item>
    </izvorni_sadrzaj>
    <derivirana_varijabla naziv="DomainObject.Predmet.ProtuStrankaListNazivFormated_1">
      <item>ROMANOVSKA j.d.o.o. za trgovinu i usluge</item>
    </derivirana_varijabla>
  </DomainObject.Predmet.ProtuStrankaListNazivFormated>
  <DomainObject.Predmet.ProtuStrankaListNazivFormatedOIB>
    <izvorni_sadrzaj>
      <item>ROMANOVSKA j.d.o.o. za trgovinu i usluge, OIB 19739666062</item>
    </izvorni_sadrzaj>
    <derivirana_varijabla naziv="DomainObject.Predmet.ProtuStrankaListNazivFormatedOIB_1">
      <item>ROMANOVSKA j.d.o.o. za trgovinu i usluge, OIB 19739666062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>St-873/2017-5</izvorni_sadrzaj>
    <derivirana_varijabla naziv="DomainObject.PoslovniBrojDokumenta_1">St-873/2017-5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ROMANOVSKA j.d.o.o. za trgovinu i usluge</izvorni_sadrzaj>
    <derivirana_varijabla naziv="DomainObject.Predmet.ProtustrankaIDrugi_1">ROMANOVSKA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ROMANOVSKA j.d.o.o. za trgovinu i usluge, OIB 19739666062, Pakoštanska 5 , 10000 Zagreb</izvorni_sadrzaj>
    <derivirana_varijabla naziv="DomainObject.Predmet.ProtustrankaIDrugiAdressOIB_1">ROMANOVSKA j.d.o.o. za trgovinu i usluge, OIB 19739666062, Pakoštanska 5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ROMANOVSKA j.d.o.o. za trgovinu i usluge</item>
      <item>FINA Regionalni centar Zagreb</item>
    </izvorni_sadrzaj>
    <derivirana_varijabla naziv="DomainObject.Predmet.SudioniciListNaziv_1">
      <item>ROMANOVSKA j.d.o.o. za trgovinu i usluge</item>
      <item>FINA Regionalni centar Zagreb</item>
    </derivirana_varijabla>
  </DomainObject.Predmet.SudioniciListNaziv>
  <DomainObject.Predmet.SudioniciListAdressOIB>
    <izvorni_sadrzaj>
      <item>ROMANOVSKA j.d.o.o. za trgovinu i usluge, OIB 19739666062, Pakoštanska 5 ,10000 Zagreb</item>
      <item>FINA Regionalni centar Zagreb, OIB 85821130368, Trg svibanjskih žrtava 1995. br. 1,10000 Zagreb</item>
    </izvorni_sadrzaj>
    <derivirana_varijabla naziv="DomainObject.Predmet.SudioniciListAdressOIB_1">
      <item>ROMANOVSKA j.d.o.o. za trgovinu i usluge, OIB 19739666062, Pakoštanska 5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19739666062</item>
      <item>, OIB 85821130368</item>
    </izvorni_sadrzaj>
    <derivirana_varijabla naziv="DomainObject.Predmet.SudioniciListNazivOIB_1">
      <item>, OIB 19739666062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F0FFE-6BAA-45F2-B984-01ECAAD607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3124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2017-11-23T11:07:00Z</dcterms:created>
  <dc:creator>Korisnik</dc:creator>
  <cp:lastModifiedBy>Žana Bem</cp:lastModifiedBy>
  <cp:lastPrinted>2017-10-13T06:13:00Z</cp:lastPrinted>
  <dcterms:modified xmlns:xsi="http://www.w3.org/2001/XMLSchema-instance" xsi:type="dcterms:W3CDTF">2017-11-23T11:16:00Z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St-873/2017-5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