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cb61" w14:paraId="fedcb6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54FA" w:rsidP="00A854FA" w:rsidR="00A854F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St-216/2017-5.</w:t>
      </w:r>
    </w:p>
    <w:p w:rsidRDefault="00A854FA" w:rsidP="00A854FA" w:rsidR="00A854FA">
      <w:pPr>
        <w:jc w:val="center"/>
        <w:rPr>
          <w:rFonts w:hAnsi="Arial" w:ascii="Arial"/>
          <w:b/>
        </w:rPr>
      </w:pPr>
    </w:p>
    <w:p w:rsidRDefault="00A854FA" w:rsidP="00A854FA" w:rsidR="00A854F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A854FA" w:rsidP="00A854FA" w:rsidR="00A854FA">
      <w:pPr>
        <w:jc w:val="center"/>
        <w:rPr>
          <w:rFonts w:hAnsi="Arial" w:ascii="Arial"/>
          <w:b/>
        </w:rPr>
      </w:pPr>
    </w:p>
    <w:p w:rsidRDefault="00A854FA" w:rsidP="00A854FA" w:rsidR="00A854F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854FA" w:rsidP="00A854FA" w:rsidR="00A854FA">
      <w:pPr>
        <w:jc w:val="both"/>
        <w:rPr>
          <w:rFonts w:hAnsi="Arial" w:ascii="Arial"/>
        </w:rPr>
      </w:pP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M i F j.d.o.o. za ugostiteljstvo i trgovinu iz </w:t>
      </w:r>
      <w:proofErr w:type="spellStart"/>
      <w:r>
        <w:rPr>
          <w:rFonts w:hAnsi="Arial" w:ascii="Arial"/>
        </w:rPr>
        <w:t>Čemernice</w:t>
      </w:r>
      <w:proofErr w:type="spellEnd"/>
      <w:r>
        <w:rPr>
          <w:rFonts w:hAnsi="Arial" w:ascii="Arial"/>
        </w:rPr>
        <w:t>, Zagrebačka 48, OIB 13321405315, dana 14. rujna 2017. godine</w:t>
      </w:r>
    </w:p>
    <w:p w:rsidRDefault="00A854FA" w:rsidP="00A854FA" w:rsidR="00A854FA">
      <w:pPr>
        <w:jc w:val="both"/>
        <w:rPr>
          <w:rFonts w:hAnsi="Arial" w:ascii="Arial"/>
        </w:rPr>
      </w:pPr>
    </w:p>
    <w:p w:rsidRDefault="00A854FA" w:rsidP="00A854FA" w:rsidR="00A854F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854FA" w:rsidP="00A854FA" w:rsidR="00A854F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 i F j.d.o.o. za ugostiteljstvo i trgovinu iz </w:t>
      </w:r>
      <w:proofErr w:type="spellStart"/>
      <w:r>
        <w:rPr>
          <w:rFonts w:hAnsi="Arial" w:ascii="Arial"/>
        </w:rPr>
        <w:t>Čemernice</w:t>
      </w:r>
      <w:proofErr w:type="spellEnd"/>
      <w:r>
        <w:rPr>
          <w:rFonts w:hAnsi="Arial" w:ascii="Arial"/>
        </w:rPr>
        <w:t xml:space="preserve">, Zagrebačka 48, OIB 13321405315,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05 540-216-17. </w:t>
      </w:r>
    </w:p>
    <w:p w:rsidRDefault="00A854FA" w:rsidP="00A854FA" w:rsidR="00A854F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 i F j.d.o.o. za ugostiteljstvo i trgovinu iz </w:t>
      </w:r>
      <w:proofErr w:type="spellStart"/>
      <w:r>
        <w:rPr>
          <w:rFonts w:hAnsi="Arial" w:ascii="Arial"/>
        </w:rPr>
        <w:t>Čemernice</w:t>
      </w:r>
      <w:proofErr w:type="spellEnd"/>
      <w:r>
        <w:rPr>
          <w:rFonts w:hAnsi="Arial" w:ascii="Arial"/>
        </w:rPr>
        <w:t>, Zagrebačka 48, OIB 13321405315.</w:t>
      </w:r>
    </w:p>
    <w:p w:rsidRDefault="00A854FA" w:rsidP="00A854FA" w:rsidR="00A854FA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03.03.2017. godine dužnik u Očevidniku redoslijeda osnova za plaćanje ima evidentirane neizvršene osnove za plaćanje u ukupnom iznosu od 34.842,46 kuna, u neprekinutom razdoblju od 120 dana, te da ima dva zaposlena  djelatnika, dok drugih podataka o imovini dužnika FINA nema. Predlagatelj FINA jamči da su podaci od danima i iznosima neizvršenih osnova za </w:t>
      </w:r>
      <w:r>
        <w:rPr>
          <w:rFonts w:hAnsi="Arial" w:ascii="Arial"/>
        </w:rPr>
        <w:lastRenderedPageBreak/>
        <w:t>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34.842,46 kuna, koji podatak zakonski zastupnik dužnika nije osporio, sud utvrđuje da je ispunjen razlog nesposobnosti za plaćanje, propisan čl.6.st.2.Stečajnog zakona.</w:t>
      </w:r>
    </w:p>
    <w:p w:rsidRDefault="00A854FA" w:rsidP="00A854FA" w:rsidR="00A854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A854FA" w:rsidP="00A854FA" w:rsidR="00A854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A854FA" w:rsidP="00A854FA" w:rsidR="00A854FA">
      <w:pPr>
        <w:jc w:val="both"/>
        <w:rPr>
          <w:rFonts w:hAnsi="Arial" w:ascii="Arial"/>
        </w:rPr>
      </w:pPr>
    </w:p>
    <w:p w:rsidRDefault="00A854FA" w:rsidP="00A854FA" w:rsidR="00A854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A854FA" w:rsidP="00A854FA" w:rsidR="00A854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A854FA" w:rsidP="00A854FA" w:rsidR="00A854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854FA" w:rsidP="00A854FA" w:rsidR="00A854FA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A854FA" w:rsidP="00A854FA" w:rsidR="00A854FA">
      <w:pPr>
        <w:jc w:val="both"/>
        <w:rPr>
          <w:rFonts w:hAnsi="Arial" w:ascii="Arial"/>
        </w:rPr>
      </w:pPr>
    </w:p>
    <w:p w:rsidRDefault="00A854FA" w:rsidP="00A854FA" w:rsidR="00A854FA">
      <w:pPr>
        <w:jc w:val="both"/>
        <w:rPr>
          <w:rFonts w:hAnsi="Arial" w:ascii="Arial"/>
        </w:rPr>
      </w:pPr>
    </w:p>
    <w:p w:rsidRDefault="00A854FA" w:rsidP="00A854FA" w:rsidR="00A854FA">
      <w:pPr>
        <w:jc w:val="both"/>
        <w:rPr>
          <w:rFonts w:hAnsi="Arial" w:ascii="Arial"/>
        </w:rPr>
      </w:pPr>
    </w:p>
    <w:p w:rsidRDefault="00A854FA" w:rsidP="00A854FA" w:rsidR="00A854F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A854FA" w:rsidP="00A854FA" w:rsidR="00A854FA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4FA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66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33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St-216/2017-6</izvorni_sadrzaj>
    <derivirana_varijabla naziv="DomainObject.Oznaka_1">St-216/2017-6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i F j.d.o.o. za ugostiteljstvo i trgovinu zastupanog po punomoćniku Jasmina Uher</izvorni_sadrzaj>
    <derivirana_varijabla naziv="DomainObject.Predmet.ProtustrankaFormated_1">  M i F j.d.o.o. za ugostiteljstvo i trgovinu zastupanog po punomoćniku Jasmina Uher</derivirana_varijabla>
  </DomainObject.Predmet.ProtustrankaFormated>
  <DomainObject.Predmet.ProtustrankaFormatedOIB>
    <izvorni_sadrzaj>  M i F j.d.o.o. za ugostiteljstvo i trgovinu, OIB 13321405315 zastupanog po punomoćniku Jasmina Uher</izvorni_sadrzaj>
    <derivirana_varijabla naziv="DomainObject.Predmet.ProtustrankaFormatedOIB_1">  M i F j.d.o.o. za ugostiteljstvo i trgovinu, OIB 13321405315 zastupanog po punomoćniku Jasmina Uher</derivirana_varijabla>
  </DomainObject.Predmet.ProtustrankaFormatedOIB>
  <DomainObject.Predmet.ProtustrankaFormatedWithAdress>
    <izvorni_sadrzaj> M i F j.d.o.o. za ugostiteljstvo i trgovinu, Zagrebačka 48, 33000 Čemernica zastupanog po punomoćniku Jasmina Uher</izvorni_sadrzaj>
    <derivirana_varijabla naziv="DomainObject.Predmet.ProtustrankaFormatedWithAdress_1"> M i F j.d.o.o. za ugostiteljstvo i trgovinu, Zagrebačka 48, 33000 Čemernica zastupanog po punomoćniku Jasmina Uher</derivirana_varijabla>
  </DomainObject.Predmet.ProtustrankaFormatedWithAdress>
  <DomainObject.Predmet.ProtustrankaFormatedWithAdressOIB>
    <izvorni_sadrzaj> M i F j.d.o.o. za ugostiteljstvo i trgovinu, OIB 13321405315, Zagrebačka 48, 33000 Čemernica zastupanog po punomoćniku Jasmina Uher</izvorni_sadrzaj>
    <derivirana_varijabla naziv="DomainObject.Predmet.ProtustrankaFormatedWithAdressOIB_1"> M i F j.d.o.o. za ugostiteljstvo i trgovinu, OIB 13321405315, Zagrebačka 48, 33000 Čemernica zastupanog po punomoćniku Jasmina Uher</derivirana_varijabla>
  </DomainObject.Predmet.ProtustrankaFormatedWithAdressOIB>
  <DomainObject.Predmet.ProtustrankaWithAdress>
    <izvorni_sadrzaj>M i F j.d.o.o. za ugostiteljstvo i trgovinu Zagrebačka 48, 33000 Čemernica</izvorni_sadrzaj>
    <derivirana_varijabla naziv="DomainObject.Predmet.ProtustrankaWithAdress_1">M i F j.d.o.o. za ugostiteljstvo i trgovinu Zagrebačka 48, 33000 Čemernica</derivirana_varijabla>
  </DomainObject.Predmet.ProtustrankaWithAdress>
  <DomainObject.Predmet.ProtustrankaWithAdressOIB>
    <izvorni_sadrzaj>M i F j.d.o.o. za ugostiteljstvo i trgovinu, OIB 13321405315, Zagrebačka 48, 33000 Čemernica</izvorni_sadrzaj>
    <derivirana_varijabla naziv="DomainObject.Predmet.ProtustrankaWithAdressOIB_1">M i F j.d.o.o. za ugostiteljstvo i trgovinu, OIB 13321405315, Zagrebačka 48, 33000 Čemernica</derivirana_varijabla>
  </DomainObject.Predmet.ProtustrankaWithAdressOIB>
  <DomainObject.Predmet.ProtustrankaNazivFormated>
    <izvorni_sadrzaj>M i F j.d.o.o. za ugostiteljstvo i trgovinu</izvorni_sadrzaj>
    <derivirana_varijabla naziv="DomainObject.Predmet.ProtustrankaNazivFormated_1">M i F j.d.o.o. za ugostiteljstvo i trgovinu</derivirana_varijabla>
  </DomainObject.Predmet.ProtustrankaNazivFormated>
  <DomainObject.Predmet.ProtustrankaNazivFormatedOIB>
    <izvorni_sadrzaj>M i F j.d.o.o. za ugostiteljstvo i trgovinu, OIB 13321405315</izvorni_sadrzaj>
    <derivirana_varijabla naziv="DomainObject.Predmet.ProtustrankaNazivFormatedOIB_1">M i F j.d.o.o. za ugostiteljstvo i trgovinu, OIB 13321405315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 i F j.d.o.o. za ugostiteljstvo i trgovinu zastupanog po punomoćniku Jasmina Uher</item>
    </izvorni_sadrzaj>
    <derivirana_varijabla naziv="DomainObject.Predmet.ProtuStrankaListFormated_1">
      <item>M i F j.d.o.o. za ugostiteljstvo i trgovinu zastupanog po punomoćniku Jasmina Uher</item>
    </derivirana_varijabla>
  </DomainObject.Predmet.ProtuStrankaListFormated>
  <DomainObject.Predmet.ProtuStrankaListFormatedOIB>
    <izvorni_sadrzaj>
      <item>M i F j.d.o.o. za ugostiteljstvo i trgovinu, OIB 13321405315 zastupanog po punomoćniku Jasmina Uher</item>
    </izvorni_sadrzaj>
    <derivirana_varijabla naziv="DomainObject.Predmet.ProtuStrankaListFormatedOIB_1">
      <item>M i F j.d.o.o. za ugostiteljstvo i trgovinu, OIB 13321405315 zastupanog po punomoćniku Jasmina Uher</item>
    </derivirana_varijabla>
  </DomainObject.Predmet.ProtuStrankaListFormatedOIB>
  <DomainObject.Predmet.ProtuStrankaListFormatedWithAdress>
    <izvorni_sadrzaj>
      <item>M i F j.d.o.o. za ugostiteljstvo i trgovinu, Zagrebačka 48, 33000 Čemernica zastupanog po punomoćniku Jasmina Uher</item>
    </izvorni_sadrzaj>
    <derivirana_varijabla naziv="DomainObject.Predmet.ProtuStrankaListFormatedWithAdress_1">
      <item>M i F j.d.o.o. za ugostiteljstvo i trgovinu, Zagrebačka 48, 33000 Čemernica zastupanog po punomoćniku Jasmina Uher</item>
    </derivirana_varijabla>
  </DomainObject.Predmet.ProtuStrankaListFormatedWithAdress>
  <DomainObject.Predmet.ProtuStrankaListFormatedWithAdressOIB>
    <izvorni_sadrzaj>
      <item>M i F j.d.o.o. za ugostiteljstvo i trgovinu, OIB 13321405315, Zagrebačka 48, 33000 Čemernica zastupanog po punomoćniku Jasmina Uher</item>
    </izvorni_sadrzaj>
    <derivirana_varijabla naziv="DomainObject.Predmet.ProtuStrankaListFormatedWithAdressOIB_1">
      <item>M i F j.d.o.o. za ugostiteljstvo i trgovinu, OIB 13321405315, Zagrebačka 48, 33000 Čemernica zastupanog po punomoćniku Jasmina Uher</item>
    </derivirana_varijabla>
  </DomainObject.Predmet.ProtuStrankaListFormatedWithAdressOIB>
  <DomainObject.Predmet.ProtuStrankaListNazivFormated>
    <izvorni_sadrzaj>
      <item>M i F j.d.o.o. za ugostiteljstvo i trgovinu</item>
    </izvorni_sadrzaj>
    <derivirana_varijabla naziv="DomainObject.Predmet.ProtuStrankaListNazivFormated_1">
      <item>M i F j.d.o.o. za ugostiteljstvo i trgovinu</item>
    </derivirana_varijabla>
  </DomainObject.Predmet.ProtuStrankaListNazivFormated>
  <DomainObject.Predmet.ProtuStrankaListNazivFormatedOIB>
    <izvorni_sadrzaj>
      <item>M i F j.d.o.o. za ugostiteljstvo i trgovinu, OIB 13321405315</item>
    </izvorni_sadrzaj>
    <derivirana_varijabla naziv="DomainObject.Predmet.ProtuStrankaListNazivFormatedOIB_1">
      <item>M i F j.d.o.o. za ugostiteljstvo i trgovinu, OIB 13321405315</item>
    </derivirana_varijabla>
  </DomainObject.Predmet.ProtuStrankaListNazivFormatedOIB>
  <DomainObject.Predmet.OstaliListFormated>
    <izvorni_sadrzaj>
      <item>Jasmina Uher punomoćnik sudionika u postupku M i F j.d.o.o. za ugostiteljstvo i trgovinu</item>
    </izvorni_sadrzaj>
    <derivirana_varijabla naziv="DomainObject.Predmet.OstaliListFormated_1">
      <item>Jasmina Uher punomoćnik sudionika u postupku M i F j.d.o.o. za ugostiteljstvo i trgovinu</item>
    </derivirana_varijabla>
  </DomainObject.Predmet.OstaliListFormated>
  <DomainObject.Predmet.OstaliListFormatedOIB>
    <izvorni_sadrzaj>
      <item>Jasmina Uher, OIB 44307103878 punomoćnik sudionika u postupku M i F j.d.o.o. za ugostiteljstvo i trgovinu</item>
    </izvorni_sadrzaj>
    <derivirana_varijabla naziv="DomainObject.Predmet.OstaliListFormatedOIB_1">
      <item>Jasmina Uher, OIB 44307103878 punomoćnik sudionika u postupku M i F j.d.o.o. za ugostiteljstvo i trgovinu</item>
    </derivirana_varijabla>
  </DomainObject.Predmet.OstaliListFormatedOIB>
  <DomainObject.Predmet.OstaliListFormatedWithAdress>
    <izvorni_sadrzaj>
      <item>Jasmina Uher, Zagrebačka 46., 33000 Čemernica punomoćnik sudionika u postupku M i F j.d.o.o. za ugostiteljstvo i trgovinu</item>
    </izvorni_sadrzaj>
    <derivirana_varijabla naziv="DomainObject.Predmet.OstaliListFormatedWithAdress_1">
      <item>Jasmina Uher, Zagrebačka 46., 33000 Čemernica punomoćnik sudionika u postupku M i F j.d.o.o. za ugostiteljstvo i trgovinu</item>
    </derivirana_varijabla>
  </DomainObject.Predmet.OstaliListFormatedWithAdress>
  <DomainObject.Predmet.OstaliListFormatedWithAdressOIB>
    <izvorni_sadrzaj>
      <item>Jasmina Uher, OIB 44307103878, Zagrebačka 46., 33000 Čemernica punomoćnik sudionika u postupku M i F j.d.o.o. za ugostiteljstvo i trgovinu</item>
    </izvorni_sadrzaj>
    <derivirana_varijabla naziv="DomainObject.Predmet.OstaliListFormatedWithAdressOIB_1">
      <item>Jasmina Uher, OIB 44307103878, Zagrebačka 46., 33000 Čemernica punomoćnik sudionika u postupku M i F j.d.o.o. za ugostiteljstvo i trgovinu</item>
    </derivirana_varijabla>
  </DomainObject.Predmet.OstaliListFormatedWithAdressOIB>
  <DomainObject.Predmet.OstaliListNazivFormated>
    <izvorni_sadrzaj>
      <item>Jasmina Uher</item>
    </izvorni_sadrzaj>
    <derivirana_varijabla naziv="DomainObject.Predmet.OstaliListNazivFormated_1">
      <item>Jasmina Uher</item>
    </derivirana_varijabla>
  </DomainObject.Predmet.OstaliListNazivFormated>
  <DomainObject.Predmet.OstaliListNazivFormatedOIB>
    <izvorni_sadrzaj>
      <item>Jasmina Uher, OIB 44307103878</item>
    </izvorni_sadrzaj>
    <derivirana_varijabla naziv="DomainObject.Predmet.OstaliListNazivFormatedOIB_1">
      <item>Jasmina Uher, OIB 44307103878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St-216/2017-6</izvorni_sadrzaj>
    <derivirana_varijabla naziv="DomainObject.PoslovniBrojDokumenta_1">St-216/2017-6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 i F j.d.o.o. za ugostiteljstvo i trgovinu</izvorni_sadrzaj>
    <derivirana_varijabla naziv="DomainObject.Predmet.ProtustrankaIDrugi_1">M i F j.d.o.o.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 i F j.d.o.o. za ugostiteljstvo i trgovinu, OIB 13321405315, Zagrebačka 48, 33000 Čemernica</izvorni_sadrzaj>
    <derivirana_varijabla naziv="DomainObject.Predmet.ProtustrankaIDrugiAdressOIB_1">M i F j.d.o.o. za ugostiteljstvo i trgovinu, OIB 13321405315, Zagrebačka 48,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 i F j.d.o.o. za ugostiteljstvo i trgovinu</item>
      <item>Jasmina Uher</item>
    </izvorni_sadrzaj>
    <derivirana_varijabla naziv="DomainObject.Predmet.SudioniciListNaziv_1">
      <item>FINA, RC ZAGREB, Podružnica BJELOVAR</item>
      <item>M i F j.d.o.o. za ugostiteljstvo i trgovinu</item>
      <item>Jasmina Uher</item>
    </derivirana_varijabla>
  </DomainObject.Predmet.SudioniciListNaziv>
  <DomainObject.Predmet.SudioniciListAdressOIB>
    <izvorni_sadrzaj>
      <item>FINA, RC ZAGREB, Podružnica BJELOVAR, OIB 85821130368, F. Supila 4,43000 Bjelovar</item>
      <item>M i F j.d.o.o. za ugostiteljstvo i trgovinu, OIB 13321405315, Zagrebačka 48,33000 Čemernica</item>
      <item>Jasmina Uher, OIB 44307103878, Zagrebačka 46.,33000 Čemernica</item>
    </izvorni_sadrzaj>
    <derivirana_varijabla naziv="DomainObject.Predmet.SudioniciListAdressOIB_1">
      <item>FINA, RC ZAGREB, Podružnica BJELOVAR, OIB 85821130368, F. Supila 4,43000 Bjelovar</item>
      <item>M i F j.d.o.o. za ugostiteljstvo i trgovinu, OIB 13321405315, Zagrebačka 48,33000 Čemernica</item>
      <item>Jasmina Uher, OIB 44307103878, Zagrebačka 46.,33000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B2A33-BF8A-4249-9163-0DCECAE3D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3738</properties:Characters>
  <properties:Lines>84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2017-09-14T09:10:00Z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