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33b5" w14:paraId="10e33b5" w:rsidRDefault="00E001FE" w:rsidP="00A34E99" w:rsidR="00E001FE" w:rsidRPr="003D4E5E">
      <w:pPr>
        <w:jc w:val="both"/>
        <w15:collapsed w:val="false"/>
        <w:rPr>
          <w:sz w:val="24"/>
          <w:szCs w:val="23"/>
        </w:rPr>
      </w:pPr>
      <w:bookmarkStart w:name="_GoBack" w:id="0"/>
      <w:bookmarkEnd w:id="0"/>
      <w:r w:rsidRPr="003D4E5E">
        <w:rPr>
          <w:sz w:val="24"/>
          <w:szCs w:val="23"/>
        </w:rPr>
        <w:t xml:space="preserve">            </w:t>
      </w:r>
      <w:r w:rsidR="003D4E5E">
        <w:rPr>
          <w:sz w:val="24"/>
          <w:szCs w:val="23"/>
        </w:rPr>
        <w:t xml:space="preserve">    </w:t>
      </w:r>
      <w:r w:rsidRPr="003D4E5E">
        <w:rPr>
          <w:sz w:val="24"/>
          <w:szCs w:val="23"/>
        </w:rPr>
        <w:t xml:space="preserve">  </w:t>
      </w:r>
      <w:r w:rsidR="00BA3D5F">
        <w:rPr>
          <w:sz w:val="24"/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3D4E5E" w:rsidP="00A34E99" w:rsidR="00E001FE" w:rsidRPr="003D4E5E">
      <w:pPr>
        <w:jc w:val="both"/>
        <w:rPr>
          <w:sz w:val="24"/>
          <w:szCs w:val="23"/>
        </w:rPr>
      </w:pPr>
      <w:r>
        <w:rPr>
          <w:sz w:val="24"/>
          <w:szCs w:val="23"/>
        </w:rPr>
        <w:t xml:space="preserve">    </w:t>
      </w:r>
      <w:r w:rsidR="00E001FE" w:rsidRPr="003D4E5E">
        <w:rPr>
          <w:sz w:val="24"/>
          <w:szCs w:val="23"/>
        </w:rPr>
        <w:t>REPUBLIKA HRVATSKA</w:t>
      </w:r>
    </w:p>
    <w:p w:rsidRDefault="00E001FE" w:rsidP="00E60886" w:rsidR="00E60886" w:rsidRPr="003D4E5E">
      <w:pPr>
        <w:jc w:val="both"/>
        <w:rPr>
          <w:sz w:val="24"/>
          <w:szCs w:val="23"/>
        </w:rPr>
      </w:pPr>
      <w:r w:rsidRPr="003D4E5E">
        <w:rPr>
          <w:sz w:val="24"/>
          <w:szCs w:val="23"/>
        </w:rPr>
        <w:t>TRGOVAČKI SUD U PAZINU</w:t>
      </w:r>
    </w:p>
    <w:p w:rsidRDefault="00E001FE" w:rsidP="003D4E5E" w:rsidR="002F3EFA" w:rsidRPr="003D4E5E">
      <w:pPr>
        <w:ind w:firstLine="720"/>
        <w:jc w:val="both"/>
        <w:rPr>
          <w:sz w:val="24"/>
          <w:szCs w:val="23"/>
        </w:rPr>
      </w:pPr>
      <w:r w:rsidRPr="003D4E5E">
        <w:rPr>
          <w:sz w:val="24"/>
          <w:szCs w:val="23"/>
        </w:rPr>
        <w:t>Pazin, Dršćevka 1</w:t>
      </w:r>
      <w:r w:rsidRPr="003D4E5E">
        <w:rPr>
          <w:sz w:val="24"/>
          <w:szCs w:val="23"/>
        </w:rPr>
        <w:tab/>
      </w:r>
      <w:r w:rsidRPr="003D4E5E">
        <w:rPr>
          <w:sz w:val="24"/>
          <w:szCs w:val="23"/>
        </w:rPr>
        <w:tab/>
      </w:r>
      <w:r w:rsidRPr="003D4E5E">
        <w:rPr>
          <w:sz w:val="24"/>
          <w:szCs w:val="23"/>
        </w:rPr>
        <w:tab/>
      </w:r>
      <w:r w:rsidRPr="003D4E5E">
        <w:rPr>
          <w:sz w:val="24"/>
          <w:szCs w:val="23"/>
        </w:rPr>
        <w:tab/>
        <w:t xml:space="preserve">                  </w:t>
      </w:r>
      <w:r w:rsidRPr="003D4E5E">
        <w:rPr>
          <w:sz w:val="24"/>
          <w:szCs w:val="23"/>
        </w:rPr>
        <w:tab/>
      </w:r>
      <w:r w:rsidRPr="003D4E5E">
        <w:rPr>
          <w:sz w:val="24"/>
          <w:szCs w:val="23"/>
        </w:rPr>
        <w:tab/>
      </w:r>
      <w:r w:rsidRPr="003D4E5E">
        <w:rPr>
          <w:sz w:val="24"/>
          <w:szCs w:val="23"/>
        </w:rPr>
        <w:tab/>
      </w:r>
      <w:r w:rsidRPr="003D4E5E">
        <w:rPr>
          <w:sz w:val="24"/>
          <w:szCs w:val="23"/>
        </w:rPr>
        <w:tab/>
      </w:r>
      <w:r w:rsidRPr="003D4E5E">
        <w:rPr>
          <w:sz w:val="24"/>
          <w:szCs w:val="23"/>
        </w:rPr>
        <w:tab/>
      </w:r>
    </w:p>
    <w:p w:rsidRDefault="003D4E5E" w:rsidP="002F3EFA" w:rsidR="003D4E5E">
      <w:pPr>
        <w:jc w:val="center"/>
        <w:rPr>
          <w:sz w:val="24"/>
          <w:szCs w:val="23"/>
        </w:rPr>
      </w:pPr>
      <w:r w:rsidRPr="003D4E5E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E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P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U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B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L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I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 xml:space="preserve">A 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H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V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A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T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S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3D4E5E">
        <w:rPr>
          <w:sz w:val="24"/>
          <w:szCs w:val="23"/>
        </w:rPr>
        <w:t>A</w:t>
      </w:r>
    </w:p>
    <w:p w:rsidRDefault="003D4E5E" w:rsidP="002F3EFA" w:rsidR="003D4E5E">
      <w:pPr>
        <w:jc w:val="center"/>
        <w:rPr>
          <w:sz w:val="24"/>
          <w:szCs w:val="23"/>
        </w:rPr>
      </w:pPr>
      <w:r w:rsidRPr="003D4E5E">
        <w:rPr>
          <w:sz w:val="24"/>
          <w:szCs w:val="23"/>
        </w:rPr>
        <w:t xml:space="preserve"> </w:t>
      </w:r>
    </w:p>
    <w:p w:rsidRDefault="002F3EFA" w:rsidP="002F3EFA" w:rsidR="00E001FE" w:rsidRPr="003D4E5E">
      <w:pPr>
        <w:jc w:val="center"/>
        <w:rPr>
          <w:sz w:val="24"/>
          <w:szCs w:val="23"/>
        </w:rPr>
      </w:pPr>
      <w:r w:rsidRPr="003D4E5E">
        <w:rPr>
          <w:sz w:val="24"/>
          <w:szCs w:val="23"/>
        </w:rPr>
        <w:t>R</w:t>
      </w:r>
      <w:r w:rsidR="00E001FE" w:rsidRPr="003D4E5E">
        <w:rPr>
          <w:sz w:val="24"/>
          <w:szCs w:val="23"/>
        </w:rPr>
        <w:t xml:space="preserve"> J E Š E N J E</w:t>
      </w:r>
    </w:p>
    <w:p w:rsidRDefault="00E001FE" w:rsidP="00A34E99" w:rsidR="00E001FE" w:rsidRPr="003D4E5E">
      <w:pPr>
        <w:jc w:val="both"/>
        <w:rPr>
          <w:sz w:val="24"/>
          <w:szCs w:val="23"/>
        </w:rPr>
      </w:pPr>
    </w:p>
    <w:p w:rsidRDefault="00DF6FC8" w:rsidP="00DF6FC8" w:rsidR="00B04A40">
      <w:pPr>
        <w:jc w:val="both"/>
        <w:rPr>
          <w:sz w:val="24"/>
          <w:szCs w:val="23"/>
        </w:rPr>
      </w:pPr>
      <w:r w:rsidRPr="003D4E5E">
        <w:rPr>
          <w:sz w:val="24"/>
          <w:szCs w:val="23"/>
        </w:rPr>
        <w:tab/>
        <w:t>Trgovački sud u Pazinu, po stečajnom sucu Ivanu Dujiću, u stečajnom postupku nad Stečajnom masom iza OTELO d.o.o. u stečaju Zagreb, Pavla Hatza 10, OIB 90707078209, 11. listopada 2017.</w:t>
      </w:r>
    </w:p>
    <w:p w:rsidRDefault="003D4E5E" w:rsidP="00DF6FC8" w:rsidR="003D4E5E" w:rsidRPr="003D4E5E">
      <w:pPr>
        <w:jc w:val="both"/>
        <w:rPr>
          <w:color w:val="auto"/>
          <w:sz w:val="24"/>
          <w:szCs w:val="23"/>
        </w:rPr>
      </w:pPr>
    </w:p>
    <w:p w:rsidRDefault="0031007C" w:rsidP="008D11E3" w:rsidR="0031007C" w:rsidRPr="003D4E5E">
      <w:pPr>
        <w:jc w:val="center"/>
        <w:rPr>
          <w:color w:val="auto"/>
          <w:sz w:val="24"/>
          <w:szCs w:val="23"/>
        </w:rPr>
      </w:pPr>
      <w:r w:rsidRPr="003D4E5E">
        <w:rPr>
          <w:color w:val="auto"/>
          <w:sz w:val="24"/>
          <w:szCs w:val="23"/>
        </w:rPr>
        <w:t xml:space="preserve">r i j e š i o </w:t>
      </w:r>
      <w:r w:rsidR="000D6C8D" w:rsidRPr="003D4E5E">
        <w:rPr>
          <w:color w:val="auto"/>
          <w:sz w:val="24"/>
          <w:szCs w:val="23"/>
        </w:rPr>
        <w:t xml:space="preserve">  </w:t>
      </w:r>
      <w:r w:rsidRPr="003D4E5E">
        <w:rPr>
          <w:color w:val="auto"/>
          <w:sz w:val="24"/>
          <w:szCs w:val="23"/>
        </w:rPr>
        <w:t xml:space="preserve"> j e</w:t>
      </w:r>
    </w:p>
    <w:p w:rsidRDefault="0031007C" w:rsidP="00A34E99" w:rsidR="0031007C" w:rsidRPr="003D4E5E">
      <w:pPr>
        <w:ind w:left="720"/>
        <w:jc w:val="both"/>
        <w:rPr>
          <w:color w:val="auto"/>
          <w:sz w:val="24"/>
          <w:szCs w:val="23"/>
        </w:rPr>
      </w:pPr>
    </w:p>
    <w:p w:rsidRDefault="00AB5314" w:rsidP="00A34E99" w:rsidR="0031007C" w:rsidRPr="003D4E5E">
      <w:pPr>
        <w:jc w:val="both"/>
        <w:rPr>
          <w:sz w:val="24"/>
          <w:szCs w:val="23"/>
        </w:rPr>
      </w:pPr>
      <w:r w:rsidRPr="003D4E5E">
        <w:rPr>
          <w:sz w:val="24"/>
          <w:szCs w:val="23"/>
        </w:rPr>
        <w:t xml:space="preserve">       </w:t>
      </w:r>
      <w:r w:rsidR="0031007C" w:rsidRPr="003D4E5E">
        <w:rPr>
          <w:sz w:val="24"/>
          <w:szCs w:val="23"/>
        </w:rPr>
        <w:tab/>
      </w:r>
      <w:r w:rsidR="002F3EFA" w:rsidRPr="003D4E5E">
        <w:rPr>
          <w:sz w:val="24"/>
          <w:szCs w:val="23"/>
        </w:rPr>
        <w:t>Utvrđuju</w:t>
      </w:r>
      <w:r w:rsidR="0031007C" w:rsidRPr="003D4E5E">
        <w:rPr>
          <w:sz w:val="24"/>
          <w:szCs w:val="23"/>
        </w:rPr>
        <w:t xml:space="preserve"> se </w:t>
      </w:r>
      <w:r w:rsidR="007377FE" w:rsidRPr="003D4E5E">
        <w:rPr>
          <w:sz w:val="24"/>
          <w:szCs w:val="23"/>
        </w:rPr>
        <w:t>slijedeć</w:t>
      </w:r>
      <w:r w:rsidR="00B04A40" w:rsidRPr="003D4E5E">
        <w:rPr>
          <w:sz w:val="24"/>
          <w:szCs w:val="23"/>
        </w:rPr>
        <w:t>e</w:t>
      </w:r>
      <w:r w:rsidR="007377FE" w:rsidRPr="003D4E5E">
        <w:rPr>
          <w:sz w:val="24"/>
          <w:szCs w:val="23"/>
        </w:rPr>
        <w:t xml:space="preserve"> </w:t>
      </w:r>
      <w:r w:rsidR="00B04A40" w:rsidRPr="003D4E5E">
        <w:rPr>
          <w:sz w:val="24"/>
          <w:szCs w:val="23"/>
        </w:rPr>
        <w:t xml:space="preserve">tražbine </w:t>
      </w:r>
      <w:r w:rsidR="007377FE" w:rsidRPr="003D4E5E">
        <w:rPr>
          <w:sz w:val="24"/>
          <w:szCs w:val="23"/>
        </w:rPr>
        <w:t>stečajnih vjerovnika</w:t>
      </w:r>
      <w:r w:rsidR="0031007C" w:rsidRPr="003D4E5E">
        <w:rPr>
          <w:sz w:val="24"/>
          <w:szCs w:val="23"/>
        </w:rPr>
        <w:t xml:space="preserve"> prema </w:t>
      </w:r>
      <w:r w:rsidR="00DF6FC8" w:rsidRPr="003D4E5E">
        <w:rPr>
          <w:sz w:val="24"/>
          <w:szCs w:val="23"/>
        </w:rPr>
        <w:t>Stečajnoj masi iza OTELO d.o.o. u stečaju Zagreb, Pavla Hatza 10, OIB 90707078209</w:t>
      </w:r>
      <w:r w:rsidR="0031007C" w:rsidRPr="003D4E5E">
        <w:rPr>
          <w:sz w:val="24"/>
          <w:szCs w:val="23"/>
        </w:rPr>
        <w:t>:</w:t>
      </w:r>
    </w:p>
    <w:p w:rsidRDefault="00C63D7D" w:rsidP="00A34E99" w:rsidR="00C63D7D" w:rsidRPr="003D4E5E">
      <w:pPr>
        <w:ind w:left="360"/>
        <w:jc w:val="both"/>
        <w:rPr>
          <w:sz w:val="24"/>
          <w:szCs w:val="23"/>
        </w:rPr>
      </w:pPr>
    </w:p>
    <w:p w:rsidRDefault="0046493F" w:rsidP="0046493F" w:rsidR="009B417C" w:rsidRPr="003D4E5E">
      <w:pPr>
        <w:ind w:left="720"/>
        <w:jc w:val="both"/>
        <w:rPr>
          <w:sz w:val="24"/>
          <w:szCs w:val="23"/>
        </w:rPr>
      </w:pPr>
      <w:r w:rsidRPr="003D4E5E">
        <w:rPr>
          <w:sz w:val="24"/>
          <w:szCs w:val="23"/>
        </w:rPr>
        <w:t xml:space="preserve">- </w:t>
      </w:r>
      <w:r w:rsidR="00D567B6" w:rsidRPr="003D4E5E">
        <w:rPr>
          <w:sz w:val="24"/>
          <w:szCs w:val="23"/>
        </w:rPr>
        <w:t xml:space="preserve">TRAŽBINE </w:t>
      </w:r>
      <w:r w:rsidR="00B04A40" w:rsidRPr="003D4E5E">
        <w:rPr>
          <w:sz w:val="24"/>
          <w:szCs w:val="23"/>
        </w:rPr>
        <w:t xml:space="preserve">NIŽEG </w:t>
      </w:r>
      <w:r w:rsidR="00D567B6" w:rsidRPr="003D4E5E">
        <w:rPr>
          <w:sz w:val="24"/>
          <w:szCs w:val="23"/>
        </w:rPr>
        <w:t>ISPLATNOG REDA:</w:t>
      </w:r>
    </w:p>
    <w:p w:rsidRDefault="00CE6619" w:rsidP="00CE6619" w:rsidR="00CE6619" w:rsidRPr="003D4E5E">
      <w:pPr>
        <w:ind w:left="360"/>
        <w:jc w:val="both"/>
        <w:rPr>
          <w:sz w:val="24"/>
          <w:szCs w:val="23"/>
        </w:rPr>
      </w:pPr>
    </w:p>
    <w:p w:rsidRDefault="00DF6FC8" w:rsidP="0046493F" w:rsidR="00CF46D7" w:rsidRPr="003D4E5E">
      <w:pPr>
        <w:ind w:left="360"/>
        <w:jc w:val="both"/>
        <w:rPr>
          <w:sz w:val="24"/>
          <w:szCs w:val="23"/>
        </w:rPr>
      </w:pPr>
      <w:r w:rsidRPr="003D4E5E">
        <w:rPr>
          <w:sz w:val="24"/>
          <w:szCs w:val="23"/>
        </w:rPr>
        <w:t>1. REPUBLIKA HRVATSKA, Ministarstvo financija, Porezna uprava, Zagreb, Katančićeva 5, OIB: 18683136487, u iznosu od 519,30 kuna</w:t>
      </w:r>
      <w:r w:rsidR="0046493F" w:rsidRPr="003D4E5E">
        <w:rPr>
          <w:sz w:val="24"/>
          <w:szCs w:val="23"/>
        </w:rPr>
        <w:t>.</w:t>
      </w:r>
    </w:p>
    <w:p w:rsidRDefault="000E1106" w:rsidP="00A34E99" w:rsidR="000E1106" w:rsidRPr="003D4E5E">
      <w:pPr>
        <w:ind w:firstLine="540"/>
        <w:jc w:val="both"/>
        <w:rPr>
          <w:sz w:val="24"/>
          <w:szCs w:val="23"/>
        </w:rPr>
      </w:pPr>
    </w:p>
    <w:p w:rsidRDefault="00D26D42" w:rsidP="003D4E5E" w:rsidR="00D26D42" w:rsidRPr="003D4E5E">
      <w:pPr>
        <w:jc w:val="center"/>
        <w:rPr>
          <w:sz w:val="24"/>
          <w:szCs w:val="23"/>
        </w:rPr>
      </w:pPr>
      <w:r w:rsidRPr="003D4E5E">
        <w:rPr>
          <w:sz w:val="24"/>
          <w:szCs w:val="23"/>
        </w:rPr>
        <w:t>Obrazloženje</w:t>
      </w:r>
    </w:p>
    <w:p w:rsidRDefault="00D26D42" w:rsidP="00A34E99" w:rsidR="00D26D42" w:rsidRPr="003D4E5E">
      <w:pPr>
        <w:ind w:left="360"/>
        <w:jc w:val="both"/>
        <w:rPr>
          <w:sz w:val="24"/>
          <w:szCs w:val="23"/>
        </w:rPr>
      </w:pPr>
    </w:p>
    <w:p w:rsidRDefault="00D26D42" w:rsidP="00A34E99" w:rsidR="00B04A40" w:rsidRPr="003D4E5E">
      <w:pPr>
        <w:jc w:val="both"/>
        <w:rPr>
          <w:sz w:val="24"/>
          <w:szCs w:val="23"/>
        </w:rPr>
      </w:pPr>
      <w:r w:rsidRPr="003D4E5E">
        <w:rPr>
          <w:sz w:val="24"/>
          <w:szCs w:val="23"/>
        </w:rPr>
        <w:tab/>
      </w:r>
      <w:r w:rsidR="00B04A40" w:rsidRPr="003D4E5E">
        <w:rPr>
          <w:sz w:val="24"/>
          <w:szCs w:val="23"/>
        </w:rPr>
        <w:t xml:space="preserve">Temeljem odredbe čl. 257. st. 5. i 6. Stečajnog zakona (NN 71/15, dalje: SZ) rješenjem posl.br. </w:t>
      </w:r>
      <w:r w:rsidR="00DF6FC8" w:rsidRPr="003D4E5E">
        <w:rPr>
          <w:sz w:val="24"/>
          <w:szCs w:val="23"/>
        </w:rPr>
        <w:t>St-75/17-21</w:t>
      </w:r>
      <w:r w:rsidR="0022269D" w:rsidRPr="003D4E5E">
        <w:rPr>
          <w:sz w:val="24"/>
          <w:szCs w:val="23"/>
        </w:rPr>
        <w:t xml:space="preserve"> od </w:t>
      </w:r>
      <w:r w:rsidR="00DF6FC8" w:rsidRPr="003D4E5E">
        <w:rPr>
          <w:sz w:val="24"/>
          <w:szCs w:val="23"/>
        </w:rPr>
        <w:t xml:space="preserve">14. srpnja 2017. </w:t>
      </w:r>
      <w:r w:rsidR="00B04A40" w:rsidRPr="003D4E5E">
        <w:rPr>
          <w:sz w:val="24"/>
          <w:szCs w:val="23"/>
        </w:rPr>
        <w:t xml:space="preserve">pozvani su vjerovnici nižih isplatnih redova prijaviti tražbine. </w:t>
      </w:r>
    </w:p>
    <w:p w:rsidRDefault="00B04A40" w:rsidP="00A34E99" w:rsidR="0046493F" w:rsidRPr="003D4E5E">
      <w:pPr>
        <w:jc w:val="both"/>
        <w:rPr>
          <w:sz w:val="24"/>
          <w:szCs w:val="23"/>
        </w:rPr>
      </w:pPr>
      <w:r w:rsidRPr="003D4E5E">
        <w:rPr>
          <w:sz w:val="24"/>
          <w:szCs w:val="23"/>
        </w:rPr>
        <w:tab/>
      </w:r>
      <w:r w:rsidR="00E001FE" w:rsidRPr="003D4E5E">
        <w:rPr>
          <w:sz w:val="24"/>
          <w:szCs w:val="23"/>
        </w:rPr>
        <w:t xml:space="preserve">Na ispitnom ročištu održanom </w:t>
      </w:r>
      <w:r w:rsidR="00DF6FC8" w:rsidRPr="003D4E5E">
        <w:rPr>
          <w:sz w:val="24"/>
          <w:szCs w:val="23"/>
        </w:rPr>
        <w:t>11</w:t>
      </w:r>
      <w:r w:rsidR="00E001FE" w:rsidRPr="003D4E5E">
        <w:rPr>
          <w:sz w:val="24"/>
          <w:szCs w:val="23"/>
        </w:rPr>
        <w:t xml:space="preserve">. </w:t>
      </w:r>
      <w:r w:rsidR="0022269D" w:rsidRPr="003D4E5E">
        <w:rPr>
          <w:sz w:val="24"/>
          <w:szCs w:val="23"/>
        </w:rPr>
        <w:t>listopada</w:t>
      </w:r>
      <w:r w:rsidR="00E001FE" w:rsidRPr="003D4E5E">
        <w:rPr>
          <w:sz w:val="24"/>
          <w:szCs w:val="23"/>
        </w:rPr>
        <w:t xml:space="preserve"> 201</w:t>
      </w:r>
      <w:r w:rsidR="00824342" w:rsidRPr="003D4E5E">
        <w:rPr>
          <w:sz w:val="24"/>
          <w:szCs w:val="23"/>
        </w:rPr>
        <w:t>7</w:t>
      </w:r>
      <w:r w:rsidR="00E001FE" w:rsidRPr="003D4E5E">
        <w:rPr>
          <w:sz w:val="24"/>
          <w:szCs w:val="23"/>
        </w:rPr>
        <w:t xml:space="preserve">. ispitane su prijave tražbina prema svojim iznosima i redu. </w:t>
      </w:r>
    </w:p>
    <w:p w:rsidRDefault="00F4677A" w:rsidP="00A34E99" w:rsidR="00E001FE" w:rsidRPr="003D4E5E">
      <w:pPr>
        <w:jc w:val="both"/>
        <w:rPr>
          <w:sz w:val="24"/>
          <w:szCs w:val="23"/>
        </w:rPr>
      </w:pPr>
      <w:r w:rsidRPr="003D4E5E">
        <w:rPr>
          <w:sz w:val="24"/>
          <w:szCs w:val="23"/>
        </w:rPr>
        <w:tab/>
      </w:r>
      <w:r w:rsidR="00E001FE" w:rsidRPr="003D4E5E">
        <w:rPr>
          <w:sz w:val="24"/>
          <w:szCs w:val="23"/>
        </w:rPr>
        <w:t>Stečajni je sudac temeljem čl. 264. SZ</w:t>
      </w:r>
      <w:r w:rsidR="00B04A40" w:rsidRPr="003D4E5E">
        <w:rPr>
          <w:sz w:val="24"/>
          <w:szCs w:val="23"/>
        </w:rPr>
        <w:t>-a</w:t>
      </w:r>
      <w:r w:rsidR="00E001FE" w:rsidRPr="003D4E5E">
        <w:rPr>
          <w:sz w:val="24"/>
          <w:szCs w:val="23"/>
        </w:rPr>
        <w:t xml:space="preserve"> sastavio tablicu ispitanih tražbina u kojoj su za </w:t>
      </w:r>
      <w:r w:rsidR="006A4C2A" w:rsidRPr="003D4E5E">
        <w:rPr>
          <w:sz w:val="24"/>
          <w:szCs w:val="23"/>
        </w:rPr>
        <w:t>svaku</w:t>
      </w:r>
      <w:r w:rsidRPr="003D4E5E">
        <w:rPr>
          <w:sz w:val="24"/>
          <w:szCs w:val="23"/>
        </w:rPr>
        <w:t xml:space="preserve"> </w:t>
      </w:r>
      <w:r w:rsidR="00E001FE" w:rsidRPr="003D4E5E">
        <w:rPr>
          <w:sz w:val="24"/>
          <w:szCs w:val="23"/>
        </w:rPr>
        <w:t>tražbinu uneseni podaci u kojoj je mjeri tražbina utvrđena prema svom iznosu i svom redu.</w:t>
      </w:r>
    </w:p>
    <w:p w:rsidRDefault="00E001FE" w:rsidP="00A34E99" w:rsidR="00E001FE" w:rsidRPr="003D4E5E">
      <w:pPr>
        <w:jc w:val="both"/>
        <w:rPr>
          <w:sz w:val="24"/>
          <w:szCs w:val="23"/>
        </w:rPr>
      </w:pPr>
      <w:r w:rsidRPr="003D4E5E">
        <w:rPr>
          <w:sz w:val="24"/>
          <w:szCs w:val="23"/>
        </w:rPr>
        <w:tab/>
        <w:t>Tražbine označene u izre</w:t>
      </w:r>
      <w:r w:rsidR="00B04A40" w:rsidRPr="003D4E5E">
        <w:rPr>
          <w:sz w:val="24"/>
          <w:szCs w:val="23"/>
        </w:rPr>
        <w:t>ci</w:t>
      </w:r>
      <w:r w:rsidRPr="003D4E5E">
        <w:rPr>
          <w:sz w:val="24"/>
          <w:szCs w:val="23"/>
        </w:rPr>
        <w:t xml:space="preserve"> ovog rješenja temeljem čl. 263. SZ-a smatraju se utvrđenim, budući da ih je priznao stečajni upravitelj, a nisu ih osporili vjerovnici.</w:t>
      </w:r>
    </w:p>
    <w:p w:rsidRDefault="00182345" w:rsidP="00A34E99" w:rsidR="00182345" w:rsidRPr="003D4E5E">
      <w:pPr>
        <w:jc w:val="both"/>
        <w:rPr>
          <w:sz w:val="24"/>
          <w:szCs w:val="23"/>
        </w:rPr>
      </w:pPr>
    </w:p>
    <w:p w:rsidRDefault="00D26D42" w:rsidP="00CC75A0" w:rsidR="00DF2B80">
      <w:pPr>
        <w:jc w:val="center"/>
        <w:rPr>
          <w:sz w:val="24"/>
          <w:szCs w:val="23"/>
        </w:rPr>
      </w:pPr>
      <w:r w:rsidRPr="003D4E5E">
        <w:rPr>
          <w:sz w:val="24"/>
          <w:szCs w:val="23"/>
        </w:rPr>
        <w:t xml:space="preserve">U </w:t>
      </w:r>
      <w:r w:rsidR="00EC4789" w:rsidRPr="003D4E5E">
        <w:rPr>
          <w:sz w:val="24"/>
          <w:szCs w:val="23"/>
        </w:rPr>
        <w:t xml:space="preserve">Pazinu, </w:t>
      </w:r>
      <w:r w:rsidR="00DF6FC8" w:rsidRPr="003D4E5E">
        <w:rPr>
          <w:sz w:val="24"/>
          <w:szCs w:val="23"/>
        </w:rPr>
        <w:t>11</w:t>
      </w:r>
      <w:r w:rsidR="007D0C47" w:rsidRPr="003D4E5E">
        <w:rPr>
          <w:sz w:val="24"/>
          <w:szCs w:val="23"/>
        </w:rPr>
        <w:t xml:space="preserve">. </w:t>
      </w:r>
      <w:r w:rsidR="00DD6A6D" w:rsidRPr="003D4E5E">
        <w:rPr>
          <w:sz w:val="24"/>
          <w:szCs w:val="23"/>
        </w:rPr>
        <w:t>listopada</w:t>
      </w:r>
      <w:r w:rsidR="007D0C47" w:rsidRPr="003D4E5E">
        <w:rPr>
          <w:sz w:val="24"/>
          <w:szCs w:val="23"/>
        </w:rPr>
        <w:t xml:space="preserve"> 2017.</w:t>
      </w:r>
    </w:p>
    <w:p w:rsidRDefault="003D4E5E" w:rsidP="00CC75A0" w:rsidR="003D4E5E" w:rsidRPr="003D4E5E">
      <w:pPr>
        <w:jc w:val="center"/>
        <w:rPr>
          <w:sz w:val="24"/>
          <w:szCs w:val="23"/>
        </w:rPr>
      </w:pPr>
    </w:p>
    <w:p w:rsidRDefault="007D0C47" w:rsidP="00A34E99" w:rsidR="00D26D42" w:rsidRPr="003D4E5E">
      <w:pPr>
        <w:ind w:firstLine="708" w:left="5664"/>
        <w:jc w:val="both"/>
        <w:rPr>
          <w:sz w:val="24"/>
          <w:szCs w:val="23"/>
        </w:rPr>
      </w:pPr>
      <w:r w:rsidRPr="003D4E5E">
        <w:rPr>
          <w:sz w:val="24"/>
          <w:szCs w:val="23"/>
        </w:rPr>
        <w:tab/>
      </w:r>
      <w:r w:rsidRPr="003D4E5E">
        <w:rPr>
          <w:sz w:val="24"/>
          <w:szCs w:val="23"/>
        </w:rPr>
        <w:tab/>
      </w:r>
      <w:r w:rsidR="00D26D42" w:rsidRPr="003D4E5E">
        <w:rPr>
          <w:sz w:val="24"/>
          <w:szCs w:val="23"/>
        </w:rPr>
        <w:t>Stečajni sudac</w:t>
      </w:r>
    </w:p>
    <w:p w:rsidRDefault="00AB5314" w:rsidP="00A34E99" w:rsidR="00AB5314" w:rsidRPr="003D4E5E">
      <w:pPr>
        <w:ind w:firstLine="708" w:left="5664"/>
        <w:jc w:val="both"/>
        <w:rPr>
          <w:sz w:val="24"/>
          <w:szCs w:val="23"/>
        </w:rPr>
      </w:pPr>
    </w:p>
    <w:p w:rsidRDefault="003215C0" w:rsidP="00A34E99" w:rsidR="00D26D42" w:rsidRPr="003D4E5E">
      <w:pPr>
        <w:ind w:firstLine="708" w:left="4956"/>
        <w:jc w:val="both"/>
        <w:rPr>
          <w:sz w:val="24"/>
          <w:szCs w:val="23"/>
        </w:rPr>
      </w:pPr>
      <w:r w:rsidRPr="003D4E5E">
        <w:rPr>
          <w:sz w:val="24"/>
          <w:szCs w:val="23"/>
        </w:rPr>
        <w:t xml:space="preserve">     </w:t>
      </w:r>
      <w:r w:rsidR="00AB5314" w:rsidRPr="003D4E5E">
        <w:rPr>
          <w:sz w:val="24"/>
          <w:szCs w:val="23"/>
        </w:rPr>
        <w:t xml:space="preserve">      </w:t>
      </w:r>
      <w:r w:rsidR="008D11E3" w:rsidRPr="003D4E5E">
        <w:rPr>
          <w:sz w:val="24"/>
          <w:szCs w:val="23"/>
        </w:rPr>
        <w:t xml:space="preserve">    </w:t>
      </w:r>
      <w:r w:rsidR="007D0C47" w:rsidRPr="003D4E5E">
        <w:rPr>
          <w:sz w:val="24"/>
          <w:szCs w:val="23"/>
        </w:rPr>
        <w:tab/>
        <w:t xml:space="preserve">   </w:t>
      </w:r>
      <w:r w:rsidR="00AB5314" w:rsidRPr="003D4E5E">
        <w:rPr>
          <w:sz w:val="24"/>
          <w:szCs w:val="23"/>
        </w:rPr>
        <w:t>Ivan Dujić</w:t>
      </w:r>
      <w:r w:rsidR="00BA3D5F">
        <w:rPr>
          <w:sz w:val="24"/>
          <w:szCs w:val="23"/>
        </w:rPr>
        <w:t>, v.r.</w:t>
      </w:r>
    </w:p>
    <w:p w:rsidRDefault="00390819" w:rsidP="00A34E99" w:rsidR="00390819" w:rsidRPr="003D4E5E">
      <w:pPr>
        <w:jc w:val="both"/>
        <w:rPr>
          <w:sz w:val="24"/>
          <w:szCs w:val="23"/>
        </w:rPr>
      </w:pPr>
    </w:p>
    <w:p w:rsidRDefault="00B04A40" w:rsidP="00A34E99" w:rsidR="00B04A40" w:rsidRPr="003D4E5E">
      <w:pPr>
        <w:jc w:val="both"/>
        <w:rPr>
          <w:sz w:val="24"/>
          <w:szCs w:val="23"/>
        </w:rPr>
      </w:pPr>
    </w:p>
    <w:p w:rsidRDefault="00E001FE" w:rsidP="00A34E99" w:rsidR="00E001FE" w:rsidRPr="003D4E5E">
      <w:pPr>
        <w:jc w:val="both"/>
        <w:rPr>
          <w:sz w:val="24"/>
          <w:szCs w:val="23"/>
        </w:rPr>
      </w:pPr>
      <w:r w:rsidRPr="003D4E5E">
        <w:rPr>
          <w:sz w:val="24"/>
          <w:szCs w:val="23"/>
        </w:rPr>
        <w:t>POUKA O PRAVNOM LIJEKU:</w:t>
      </w:r>
    </w:p>
    <w:p w:rsidRDefault="00E001FE" w:rsidP="00A34E99" w:rsidR="00E001FE" w:rsidRPr="003D4E5E">
      <w:pPr>
        <w:ind w:firstLine="708"/>
        <w:jc w:val="both"/>
        <w:rPr>
          <w:sz w:val="24"/>
          <w:szCs w:val="23"/>
        </w:rPr>
      </w:pPr>
      <w:r w:rsidRPr="003D4E5E">
        <w:rPr>
          <w:sz w:val="24"/>
          <w:szCs w:val="23"/>
        </w:rPr>
        <w:t xml:space="preserve"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</w:t>
      </w:r>
      <w:r w:rsidRPr="003D4E5E">
        <w:rPr>
          <w:sz w:val="24"/>
          <w:szCs w:val="23"/>
        </w:rPr>
        <w:lastRenderedPageBreak/>
        <w:t>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3D4E5E">
      <w:pPr>
        <w:ind w:firstLine="708"/>
        <w:jc w:val="both"/>
        <w:rPr>
          <w:sz w:val="24"/>
          <w:szCs w:val="23"/>
        </w:rPr>
      </w:pPr>
    </w:p>
    <w:p w:rsidRDefault="00E001FE" w:rsidP="00A34E99" w:rsidR="00E001FE" w:rsidRPr="003D4E5E">
      <w:pPr>
        <w:jc w:val="both"/>
        <w:rPr>
          <w:sz w:val="24"/>
          <w:szCs w:val="23"/>
        </w:rPr>
      </w:pPr>
      <w:r w:rsidRPr="003D4E5E">
        <w:rPr>
          <w:sz w:val="24"/>
          <w:szCs w:val="23"/>
        </w:rPr>
        <w:t xml:space="preserve">DNA:  </w:t>
      </w:r>
    </w:p>
    <w:p w:rsidRDefault="00E001FE" w:rsidP="00A34E99" w:rsidR="00E001FE" w:rsidRPr="003D4E5E">
      <w:pPr>
        <w:jc w:val="both"/>
        <w:rPr>
          <w:sz w:val="24"/>
          <w:szCs w:val="23"/>
        </w:rPr>
      </w:pPr>
      <w:r w:rsidRPr="003D4E5E">
        <w:rPr>
          <w:sz w:val="24"/>
          <w:szCs w:val="23"/>
        </w:rPr>
        <w:t>- e-oglasna ploča (8 dana)</w:t>
      </w:r>
    </w:p>
    <w:p w:rsidRDefault="00DF6FC8" w:rsidP="00DF6FC8" w:rsidR="00DF6FC8" w:rsidRPr="003D4E5E">
      <w:pPr>
        <w:rPr>
          <w:sz w:val="24"/>
          <w:szCs w:val="23"/>
        </w:rPr>
      </w:pPr>
      <w:r w:rsidRPr="003D4E5E">
        <w:rPr>
          <w:sz w:val="24"/>
          <w:szCs w:val="23"/>
        </w:rPr>
        <w:t>-  stečajnom upravitelju Jelenku Lehkiju iz Zagreba, Pavla Hatza 10</w:t>
      </w:r>
    </w:p>
    <w:p w:rsidRDefault="00D32F72" w:rsidP="00DF6FC8" w:rsidR="00D32F72" w:rsidRPr="003D4E5E">
      <w:pPr>
        <w:jc w:val="both"/>
        <w:rPr>
          <w:sz w:val="24"/>
          <w:szCs w:val="23"/>
        </w:rPr>
      </w:pPr>
    </w:p>
    <w:sectPr w:rsidSect="003D4E5E" w:rsidR="00D32F72" w:rsidRPr="003D4E5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B82" w:rsidR="006B1B82">
      <w:r>
        <w:separator/>
      </w:r>
    </w:p>
  </w:endnote>
  <w:endnote w:id="0" w:type="continuationSeparator">
    <w:p w:rsidRDefault="006B1B82" w:rsidR="006B1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B82" w:rsidR="006B1B82">
      <w:r>
        <w:separator/>
      </w:r>
    </w:p>
  </w:footnote>
  <w:footnote w:id="0" w:type="continuationSeparator">
    <w:p w:rsidRDefault="006B1B82" w:rsidR="006B1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D5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3D4E5E" w:rsidR="003D4E5E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3D4E5E">
      <w:rPr>
        <w:sz w:val="24"/>
        <w:szCs w:val="24"/>
      </w:rPr>
      <w:t>Posl.br.: 10 St-75/17-28</w:t>
    </w:r>
  </w:p>
  <w:p w:rsidRDefault="00BD2C5C" w:rsidP="00C63D7D" w:rsidR="00BD2C5C" w:rsidRPr="00E001F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DF6FC8">
      <w:rPr>
        <w:sz w:val="24"/>
        <w:szCs w:val="24"/>
      </w:rPr>
      <w:t>Posl.br.: 10 St-75/17-28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1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711AB"/>
    <w:rsid w:val="00074D79"/>
    <w:rsid w:val="000A5EB7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1D13F6"/>
    <w:rsid w:val="0022269D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6530B"/>
    <w:rsid w:val="00390819"/>
    <w:rsid w:val="00392817"/>
    <w:rsid w:val="0039299A"/>
    <w:rsid w:val="003A5278"/>
    <w:rsid w:val="003C6CCF"/>
    <w:rsid w:val="003D0A95"/>
    <w:rsid w:val="003D4E5E"/>
    <w:rsid w:val="003F5374"/>
    <w:rsid w:val="003F6C30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6493F"/>
    <w:rsid w:val="004847FF"/>
    <w:rsid w:val="0049024F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E60CF"/>
    <w:rsid w:val="005F60D0"/>
    <w:rsid w:val="00602247"/>
    <w:rsid w:val="006401A2"/>
    <w:rsid w:val="00656649"/>
    <w:rsid w:val="00671BBF"/>
    <w:rsid w:val="006728A8"/>
    <w:rsid w:val="006A4C2A"/>
    <w:rsid w:val="006A5B98"/>
    <w:rsid w:val="006A5FFD"/>
    <w:rsid w:val="006B1B82"/>
    <w:rsid w:val="006D033A"/>
    <w:rsid w:val="006D204D"/>
    <w:rsid w:val="006D2C4C"/>
    <w:rsid w:val="00705B15"/>
    <w:rsid w:val="007377FE"/>
    <w:rsid w:val="0079409D"/>
    <w:rsid w:val="007B3A32"/>
    <w:rsid w:val="007B4505"/>
    <w:rsid w:val="007B7066"/>
    <w:rsid w:val="007C1EC4"/>
    <w:rsid w:val="007C4973"/>
    <w:rsid w:val="007C5F6F"/>
    <w:rsid w:val="007C6B66"/>
    <w:rsid w:val="007D0C47"/>
    <w:rsid w:val="007E7D01"/>
    <w:rsid w:val="00812205"/>
    <w:rsid w:val="0081409B"/>
    <w:rsid w:val="00824342"/>
    <w:rsid w:val="00863345"/>
    <w:rsid w:val="008737DB"/>
    <w:rsid w:val="008D11E3"/>
    <w:rsid w:val="008D122E"/>
    <w:rsid w:val="00900B37"/>
    <w:rsid w:val="009075C0"/>
    <w:rsid w:val="00910E1A"/>
    <w:rsid w:val="00922CAE"/>
    <w:rsid w:val="00967F12"/>
    <w:rsid w:val="00975983"/>
    <w:rsid w:val="00984A8D"/>
    <w:rsid w:val="00997FF6"/>
    <w:rsid w:val="009B417C"/>
    <w:rsid w:val="009C5B72"/>
    <w:rsid w:val="009E334B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B02668"/>
    <w:rsid w:val="00B04A40"/>
    <w:rsid w:val="00B05E0D"/>
    <w:rsid w:val="00B147B0"/>
    <w:rsid w:val="00B36141"/>
    <w:rsid w:val="00B40D33"/>
    <w:rsid w:val="00B44DCF"/>
    <w:rsid w:val="00B7239B"/>
    <w:rsid w:val="00B8527A"/>
    <w:rsid w:val="00BA151B"/>
    <w:rsid w:val="00BA3D5F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C75A0"/>
    <w:rsid w:val="00CE6619"/>
    <w:rsid w:val="00CF36D9"/>
    <w:rsid w:val="00CF3C75"/>
    <w:rsid w:val="00CF46D7"/>
    <w:rsid w:val="00D057DA"/>
    <w:rsid w:val="00D06BE9"/>
    <w:rsid w:val="00D1083E"/>
    <w:rsid w:val="00D265EF"/>
    <w:rsid w:val="00D26D42"/>
    <w:rsid w:val="00D32F72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D6A6D"/>
    <w:rsid w:val="00DF00EF"/>
    <w:rsid w:val="00DF2B80"/>
    <w:rsid w:val="00DF4E6B"/>
    <w:rsid w:val="00DF6FC8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4532"/>
    <w:rsid w:val="00EC4789"/>
    <w:rsid w:val="00EF3ED5"/>
    <w:rsid w:val="00F15B7C"/>
    <w:rsid w:val="00F46075"/>
    <w:rsid w:val="00F4677A"/>
    <w:rsid w:val="00F55B30"/>
    <w:rsid w:val="00F7647F"/>
    <w:rsid w:val="00F82B1E"/>
    <w:rsid w:val="00FE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3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D5F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D5F"/>
    <w:rPr>
      <w:sz w:val="24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D5F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D5F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</izvorni_sadrzaj>
    <derivirana_varijabla naziv="DomainObject.Predmet.Opis_1">novi broj radi prijedloga za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OTELO društvo s ograničenom odgovornošću za poslovanje nekretninama i turistička agencija u stečaju</izvorni_sadrzaj>
    <derivirana_varijabla naziv="DomainObject.Predmet.ProtustrankaFormated_1">  Stečajna masa iza OTELO društvo s ograničenom odgovornošću za poslovanje nekretninama i turistička agencija u stečaju</derivirana_varijabla>
  </DomainObject.Predmet.ProtustrankaFormated>
  <DomainObject.Predmet.ProtustrankaFormatedOIB>
    <izvorni_sadrzaj>  Stečajna masa iza OTELO društvo s ograničenom odgovornošću za poslovanje nekretninama i turistička agencija u stečaju, OIB 90707078209</izvorni_sadrzaj>
    <derivirana_varijabla naziv="DomainObject.Predmet.ProtustrankaFormatedOIB_1">  Stečajna masa iza OTELO društvo s ograničenom odgovornošću za poslovanje nekretninama i turistička agencija u stečaju, OIB 90707078209</derivirana_varijabla>
  </DomainObject.Predmet.ProtustrankaFormatedOIB>
  <DomainObject.Predmet.ProtustrankaFormatedWithAdress>
    <izvorni_sadrzaj> Stečajna masa iza OTELO društvo s ograničenom odgovornošću za poslovanje nekretninama i turistička agencija u stečaju, Pavla Hatza 10, 10000 Zagreb</izvorni_sadrzaj>
    <derivirana_varijabla naziv="DomainObject.Predmet.ProtustrankaFormatedWithAdress_1"> Stečajna masa iza OTELO društvo s ograničenom odgovornošću za poslovanje nekretninama i turistička agencija u stečaju, Pavla Hatza 10, 10000 Zagreb</derivirana_varijabla>
  </DomainObject.Predmet.ProtustrankaFormatedWithAdress>
  <DomainObject.Predmet.ProtustrankaFormatedWithAdressOIB>
    <izvorni_sadrzaj> Stečajna masa iza OTELO društvo s ograničenom odgovornošću za poslovanje nekretninama i turistička agencija u stečaju, OIB 90707078209, Pavla Hatza 10, 10000 Zagreb</izvorni_sadrzaj>
    <derivirana_varijabla naziv="DomainObject.Predmet.ProtustrankaFormatedWithAdressOIB_1"> Stečajna masa iza OTELO društvo s ograničenom odgovornošću za poslovanje nekretninama i turistička agencija u stečaju, OIB 90707078209, Pavla Hatza 10, 10000 Zagreb</derivirana_varijabla>
  </DomainObject.Predmet.ProtustrankaFormatedWithAdressOIB>
  <DomainObject.Predmet.ProtustrankaWithAdress>
    <izvorni_sadrzaj>Stečajna masa iza OTELO društvo s ograničenom odgovornošću za poslovanje nekretninama i turistička agencija u stečaju Pavla Hatza 10, 10000 Zagreb</izvorni_sadrzaj>
    <derivirana_varijabla naziv="DomainObject.Predmet.ProtustrankaWithAdress_1">Stečajna masa iza OTELO društvo s ograničenom odgovornošću za poslovanje nekretninama i turistička agencija u stečaju Pavla Hatza 10, 10000 Zagreb</derivirana_varijabla>
  </DomainObject.Predmet.ProtustrankaWithAdress>
  <DomainObject.Predmet.ProtustrankaWith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WithAdressOIB_1">Stečajna masa iza OTELO društvo s ograničenom odgovornošću za poslovanje nekretninama i turistička agencija u stečaju, OIB 90707078209, Pavla Hatza 10, 10000 Zagreb</derivirana_varijabla>
  </DomainObject.Predmet.ProtustrankaWithAdressOIB>
  <DomainObject.Predmet.ProtustrankaNazivFormated>
    <izvorni_sadrzaj>Stečajna masa iza OTELO društvo s ograničenom odgovornošću za poslovanje nekretninama i turistička agencija u stečaju</izvorni_sadrzaj>
    <derivirana_varijabla naziv="DomainObject.Predmet.ProtustrankaNazivFormated_1">Stečajna masa iza OTELO društvo s ograničenom odgovornošću za poslovanje nekretninama i turistička agencija u stečaju</derivirana_varijabla>
  </DomainObject.Predmet.ProtustrankaNazivFormated>
  <DomainObject.Predmet.ProtustrankaNazivFormatedOIB>
    <izvorni_sadrzaj>Stečajna masa iza OTELO društvo s ograničenom odgovornošću za poslovanje nekretninama i turistička agencija u stečaju, OIB 90707078209</izvorni_sadrzaj>
    <derivirana_varijabla naziv="DomainObject.Predmet.ProtustrankaNazivFormatedOIB_1">Stečajna masa iza OTELO društvo s ograničenom odgovornošću za poslovanje nekretninama i turistička agencija u stečaju, OIB 90707078209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OTELO društvo s ograničenom odgovornošću za poslovanje nekretninama i turistička agencija u stečaju</item>
    </izvorni_sadrzaj>
    <derivirana_varijabla naziv="DomainObject.Predmet.ProtuStrankaListFormated_1">
      <item>Stečajna masa iza OTELO društvo s ograničenom odgovornošću za poslovanje nekretninama i turistička agencija u stečaju</item>
    </derivirana_varijabla>
  </DomainObject.Predmet.ProtuStrankaListFormated>
  <DomainObject.Predmet.ProtuStrankaList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FormatedOIB_1">
      <item>Stečajna masa iza OTELO društvo s ograničenom odgovornošću za poslovanje nekretninama i turistička agencija u stečaju, OIB 90707078209</item>
    </derivirana_varijabla>
  </DomainObject.Predmet.ProtuStrankaListFormatedOIB>
  <DomainObject.Predmet.ProtuStrankaListFormatedWithAdress>
    <izvorni_sadrzaj>
      <item>Stečajna masa iza OTELO društvo s ograničenom odgovornošću za poslovanje nekretninama i turistička agencija u stečaju, Pavla Hatza 10, 10000 Zagreb</item>
    </izvorni_sadrzaj>
    <derivirana_varijabla naziv="DomainObject.Predmet.ProtuStrankaListFormatedWithAdress_1">
      <item>Stečajna masa iza OTELO društvo s ograničenom odgovornošću za poslovanje nekretninama i turistička agencija u stečaju, Pavla Hatza 10, 10000 Zagreb</item>
    </derivirana_varijabla>
  </DomainObject.Predmet.ProtuStrankaListFormatedWithAdress>
  <DomainObject.Predmet.ProtuStrankaListFormatedWithAdressOIB>
    <izvorni_sadrzaj>
      <item>Stečajna masa iza OTELO društvo s ograničenom odgovornošću za poslovanje nekretninama i turistička agencija u stečaju, OIB 90707078209, Pavla Hatza 10, 10000 Zagreb</item>
    </izvorni_sadrzaj>
    <derivirana_varijabla naziv="DomainObject.Predmet.ProtuStrankaListFormatedWithAdressOIB_1">
      <item>Stečajna masa iza OTELO društvo s ograničenom odgovornošću za poslovanje nekretninama i turistička agencija u stečaju, OIB 90707078209, Pavla Hatza 10, 10000 Zagreb</item>
    </derivirana_varijabla>
  </DomainObject.Predmet.ProtuStrankaListFormatedWithAdressOIB>
  <DomainObject.Predmet.ProtuStrankaListNazivFormated>
    <izvorni_sadrzaj>
      <item>Stečajna masa iza OTELO društvo s ograničenom odgovornošću za poslovanje nekretninama i turistička agencija u stečaju</item>
    </izvorni_sadrzaj>
    <derivirana_varijabla naziv="DomainObject.Predmet.ProtuStrankaListNazivFormated_1">
      <item>Stečajna masa iza OTELO društvo s ograničenom odgovornošću za poslovanje nekretninama i turistička agencija u stečaju</item>
    </derivirana_varijabla>
  </DomainObject.Predmet.ProtuStrankaListNazivFormated>
  <DomainObject.Predmet.ProtuStrankaListNaziv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NazivFormatedOIB_1">
      <item>Stečajna masa iza OTELO društvo s ograničenom odgovornošću za poslovanje nekretninama i turistička agencija u stečaju, OIB 90707078209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OTELO društvo s ograničenom odgovornošću za poslovanje nekretninama i turistička agencija u stečaju</izvorni_sadrzaj>
    <derivirana_varijabla naziv="DomainObject.Predmet.ProtustrankaIDrugi_1">Stečajna masa iza OTELO društvo s ograničenom odgovornošću za poslovanje nekretninama i turistička agencija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IDrugiAdressOIB_1">Stečajna masa iza OTELO društvo s ograničenom odgovornošću za poslovanje nekretninama i turistička agencija u stečaju, OIB 90707078209,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OTELO društvo s ograničenom odgovornošću za poslovanje nekretninama i turistička agencija u stečaju</item>
    </izvorni_sadrzaj>
    <derivirana_varijabla naziv="DomainObject.Predmet.SudioniciListNaziv_1">
      <item>FINANCIJSKA AGENCIJA, RC RIJEKA, PODRUŽNICA PULA, PULA</item>
      <item>Stečajna masa iza OTELO društvo s ograničenom odgovornošću za poslovanje nekretninama i turistička agencija u stečaju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90707078209</item>
    </izvorni_sadrzaj>
    <derivirana_varijabla naziv="DomainObject.Predmet.SudioniciListNazivOIB_1">
      <item>, OIB 85821130368</item>
      <item>, OIB 90707078209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1635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2017-10-11T11:10:00Z</dcterms:created>
  <dc:creator>msimicic</dc:creator>
  <cp:lastModifiedBy>Sanja Lakošeljac</cp:lastModifiedBy>
  <cp:lastPrinted>2011-05-05T11:44:00Z</cp:lastPrinted>
  <dcterms:modified xmlns:xsi="http://www.w3.org/2001/XMLSchema-instance" xsi:type="dcterms:W3CDTF">2017-10-11T11:12:00Z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