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70b0" w14:paraId="42670b0" w:rsidRDefault="00AE649C" w:rsidP="00DA4B4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A4B46" w:rsidP="00DA4B46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DA4B46" w:rsidP="00DA4B46" w:rsidR="00DA4B46" w:rsidRPr="00B76F3C">
      <w:pPr>
        <w:pStyle w:val="SudNaziv"/>
      </w:pPr>
      <w:r>
        <w:t>TRGOVAČKI SUD U VARAŽDINU</w:t>
      </w:r>
    </w:p>
    <w:p w:rsidRDefault="00EA1C6D" w:rsidP="00DA4B46" w:rsidR="00AE649C" w:rsidRPr="00B76F3C">
      <w:pPr>
        <w:pStyle w:val="SudSjedite"/>
      </w:pPr>
      <w:r>
        <w:tab/>
      </w:r>
    </w:p>
    <w:p w:rsidRDefault="00DA4B46" w:rsidP="00DA4B46" w:rsidR="00DA4B46">
      <w:pPr>
        <w:spacing w:after="0"/>
      </w:pPr>
    </w:p>
    <w:p w:rsidRDefault="00DA4B46" w:rsidP="00DA4B46" w:rsidR="00DA4B46">
      <w:pPr>
        <w:spacing w:after="0"/>
      </w:pPr>
    </w:p>
    <w:p w:rsidRDefault="00DA4B46" w:rsidP="00DA4B46" w:rsidR="00DA4B46">
      <w:pPr>
        <w:spacing w:after="0"/>
        <w:jc w:val="center"/>
      </w:pPr>
      <w:r>
        <w:t>REPUBLIKA HRVATSKA</w:t>
      </w:r>
    </w:p>
    <w:p w:rsidRDefault="00DA4B46" w:rsidP="00DA4B46" w:rsidR="00DA4B46">
      <w:pPr>
        <w:spacing w:after="0"/>
      </w:pPr>
    </w:p>
    <w:p w:rsidRDefault="00DA4B46" w:rsidP="00DA4B46" w:rsidR="00DA4B46">
      <w:pPr>
        <w:spacing w:after="0"/>
        <w:jc w:val="center"/>
      </w:pPr>
      <w:r>
        <w:t xml:space="preserve">R J E Š E N J E </w:t>
      </w:r>
    </w:p>
    <w:p w:rsidRDefault="00DA4B46" w:rsidP="00DA4B46" w:rsidR="00DA4B46">
      <w:pPr>
        <w:spacing w:after="0"/>
        <w:jc w:val="center"/>
        <w:rPr>
          <w:b/>
        </w:rPr>
      </w:pPr>
    </w:p>
    <w:p w:rsidRDefault="00DA4B46" w:rsidP="00DA4B46" w:rsidR="00DA4B46">
      <w:pPr>
        <w:spacing w:after="0"/>
        <w:jc w:val="both"/>
      </w:pPr>
      <w:r>
        <w:tab/>
        <w:t xml:space="preserve">Trgovački sud u Varaždinu, po sucu toga suda Mariji Levanić-Škerbić, u </w:t>
      </w:r>
      <w:proofErr w:type="spellStart"/>
      <w:r>
        <w:t>predstečajnom</w:t>
      </w:r>
      <w:proofErr w:type="spellEnd"/>
      <w:r>
        <w:t xml:space="preserve"> postupku nad dužnikom LEPOGLAVSKA TVORNICA STOLACA d.o.o. Lepoglava, Hrvatskih pavlina 44, OIB: 62939267187, 3. svibnja 2016. g.,</w:t>
      </w:r>
    </w:p>
    <w:p w:rsidRDefault="00DA4B46" w:rsidP="00DA4B46" w:rsidR="00DA4B46">
      <w:pPr>
        <w:spacing w:after="0"/>
        <w:jc w:val="both"/>
      </w:pPr>
    </w:p>
    <w:p w:rsidRDefault="00DA4B46" w:rsidP="00DA4B46" w:rsidR="00DA4B46">
      <w:pPr>
        <w:spacing w:after="0"/>
        <w:jc w:val="center"/>
      </w:pPr>
      <w:r>
        <w:t xml:space="preserve">r i j e š i o  j e </w:t>
      </w:r>
    </w:p>
    <w:p w:rsidRDefault="00DA4B46" w:rsidP="00DA4B46" w:rsidR="00DA4B46">
      <w:pPr>
        <w:spacing w:after="0"/>
        <w:jc w:val="both"/>
      </w:pPr>
      <w:r>
        <w:tab/>
      </w:r>
    </w:p>
    <w:p w:rsidRDefault="00DA4B46" w:rsidP="00DA4B46" w:rsidR="00DA4B46">
      <w:pPr>
        <w:spacing w:after="0"/>
        <w:ind w:hanging="705" w:left="705"/>
        <w:jc w:val="both"/>
      </w:pPr>
    </w:p>
    <w:p w:rsidRDefault="00DA4B46" w:rsidP="00DA4B46" w:rsidR="00DA4B46">
      <w:pPr>
        <w:spacing w:after="0"/>
        <w:ind w:left="705"/>
        <w:jc w:val="both"/>
      </w:pPr>
      <w:r>
        <w:t xml:space="preserve">Dopušta se produženje roka trajanja ovoga </w:t>
      </w:r>
      <w:proofErr w:type="spellStart"/>
      <w:r>
        <w:t>predstečajnoga</w:t>
      </w:r>
      <w:proofErr w:type="spellEnd"/>
      <w:r>
        <w:t xml:space="preserve"> postupka za daljnjih 90 dana.</w:t>
      </w:r>
    </w:p>
    <w:p w:rsidRDefault="00DA4B46" w:rsidP="00DA4B46" w:rsidR="00DA4B46">
      <w:pPr>
        <w:spacing w:after="0"/>
        <w:jc w:val="center"/>
      </w:pPr>
    </w:p>
    <w:p w:rsidRDefault="00DA4B46" w:rsidP="00DA4B46" w:rsidR="00DA4B46">
      <w:pPr>
        <w:spacing w:after="0"/>
        <w:jc w:val="center"/>
      </w:pPr>
      <w:r>
        <w:t>Obrazloženje</w:t>
      </w:r>
    </w:p>
    <w:p w:rsidRDefault="00DA4B46" w:rsidP="00DA4B46" w:rsidR="00DA4B46">
      <w:pPr>
        <w:spacing w:after="0"/>
        <w:jc w:val="both"/>
      </w:pPr>
    </w:p>
    <w:p w:rsidRDefault="00DA4B46" w:rsidP="00DA4B46" w:rsidR="00DA4B46">
      <w:pPr>
        <w:spacing w:after="0"/>
        <w:jc w:val="both"/>
      </w:pPr>
      <w:r>
        <w:tab/>
        <w:t xml:space="preserve">Dužnik je dana 30.12.2015. ovome sudu podnio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("Narodne novine" broj 71/2015: dalje: SZ).</w:t>
      </w:r>
      <w:r>
        <w:tab/>
      </w:r>
    </w:p>
    <w:p w:rsidRDefault="00DA4B46" w:rsidP="00DA4B46" w:rsidR="00DA4B46">
      <w:pPr>
        <w:spacing w:after="0"/>
        <w:ind w:firstLine="708"/>
        <w:jc w:val="both"/>
      </w:pPr>
      <w:r>
        <w:t>S danom 30.04.2016. protekao je rok od 120 dana u kojemu je prema čl. 63. SZ-a postupak trebao biti završen.</w:t>
      </w:r>
    </w:p>
    <w:p w:rsidRDefault="00DA4B46" w:rsidP="00DA4B46" w:rsidR="00DA4B46">
      <w:pPr>
        <w:spacing w:after="0"/>
        <w:jc w:val="both"/>
      </w:pPr>
      <w:r>
        <w:tab/>
        <w:t xml:space="preserve">Podneskom od 28.04.2016. dužnik je zatražio produženje roka za daljnjih 90 dana zbog složenosti ovoga </w:t>
      </w:r>
      <w:proofErr w:type="spellStart"/>
      <w:r>
        <w:t>predstečajnoga</w:t>
      </w:r>
      <w:proofErr w:type="spellEnd"/>
      <w:r>
        <w:t xml:space="preserve"> postupka, broja vjerovnika i opsega pripremnih i </w:t>
      </w:r>
      <w:proofErr w:type="spellStart"/>
      <w:r>
        <w:t>postupovnih</w:t>
      </w:r>
      <w:proofErr w:type="spellEnd"/>
      <w:r>
        <w:t xml:space="preserve"> radnji potrebnih za okončanje ovoga postupka.</w:t>
      </w:r>
    </w:p>
    <w:p w:rsidRDefault="00DA4B46" w:rsidP="00DA4B46" w:rsidR="00DA4B46">
      <w:pPr>
        <w:spacing w:after="0"/>
        <w:jc w:val="both"/>
      </w:pPr>
      <w:r>
        <w:tab/>
        <w:t xml:space="preserve">Sud je usvojio prijedlog i obrazloženje dužnika, te je primjenom čl. 63. st. 2. SZ-a riješeno kao u izreci, budući da bi produženje roka bilo svrsishodno za sklapanje </w:t>
      </w:r>
      <w:proofErr w:type="spellStart"/>
      <w:r>
        <w:t>predstečajnoga</w:t>
      </w:r>
      <w:proofErr w:type="spellEnd"/>
      <w:r>
        <w:t xml:space="preserve"> sporazuma.</w:t>
      </w:r>
    </w:p>
    <w:p w:rsidRDefault="00DA4B46" w:rsidP="00DA4B46" w:rsidR="00DA4B46">
      <w:pPr>
        <w:spacing w:after="0"/>
        <w:jc w:val="center"/>
      </w:pPr>
    </w:p>
    <w:p w:rsidRDefault="00DA4B46" w:rsidP="00DA4B46" w:rsidR="00DA4B46">
      <w:pPr>
        <w:spacing w:after="0"/>
        <w:jc w:val="center"/>
      </w:pPr>
    </w:p>
    <w:p w:rsidRDefault="00DA4B46" w:rsidP="00DA4B46" w:rsidR="00DA4B46">
      <w:pPr>
        <w:spacing w:after="0"/>
        <w:jc w:val="center"/>
      </w:pPr>
      <w:r>
        <w:t>U Varaždinu 3. svibnja 2016. godine</w:t>
      </w:r>
    </w:p>
    <w:p w:rsidRDefault="00DA4B46" w:rsidP="00DA4B46" w:rsidR="00DA4B46">
      <w:pPr>
        <w:spacing w:after="0"/>
        <w:jc w:val="both"/>
      </w:pPr>
    </w:p>
    <w:p w:rsidRDefault="00DA4B46" w:rsidP="00DA4B46" w:rsidR="00DA4B46">
      <w:pPr>
        <w:spacing w:after="0"/>
        <w:jc w:val="both"/>
      </w:pPr>
      <w:r>
        <w:t xml:space="preserve">                                                                                                  Stečajni sudac: </w:t>
      </w:r>
    </w:p>
    <w:p w:rsidRDefault="00DA4B46" w:rsidP="00DA4B46" w:rsidR="00DA4B46">
      <w:pPr>
        <w:spacing w:after="0"/>
        <w:jc w:val="both"/>
      </w:pPr>
      <w:r>
        <w:tab/>
        <w:t xml:space="preserve">        </w:t>
      </w:r>
    </w:p>
    <w:p w:rsidRDefault="00DA4B46" w:rsidP="00DA4B46" w:rsidR="00DA4B46">
      <w:pPr>
        <w:spacing w:after="0"/>
      </w:pPr>
      <w:r>
        <w:t xml:space="preserve">                                                                                            Marija Levanić-Škerbić</w:t>
      </w:r>
    </w:p>
    <w:p w:rsidRDefault="00DA4B46" w:rsidP="00DA4B46" w:rsidR="00DA4B46">
      <w:pPr>
        <w:spacing w:after="0"/>
        <w:jc w:val="both"/>
        <w:rPr>
          <w:sz w:val="22"/>
          <w:szCs w:val="22"/>
        </w:rPr>
      </w:pPr>
    </w:p>
    <w:p w:rsidRDefault="00DA4B46" w:rsidP="00DA4B46" w:rsidR="00DA4B46">
      <w:pPr>
        <w:spacing w:after="0"/>
        <w:jc w:val="both"/>
        <w:rPr>
          <w:szCs w:val="22"/>
        </w:rPr>
      </w:pPr>
    </w:p>
    <w:p w:rsidRDefault="00DA4B46" w:rsidP="00DA4B46" w:rsidR="00DA4B46">
      <w:pPr>
        <w:spacing w:after="0"/>
        <w:jc w:val="both"/>
        <w:rPr>
          <w:szCs w:val="22"/>
        </w:rPr>
      </w:pPr>
      <w:r>
        <w:rPr>
          <w:szCs w:val="22"/>
        </w:rPr>
        <w:t>DNA: -e-Oglasna ploča suda</w:t>
      </w:r>
    </w:p>
    <w:p w:rsidRDefault="00DA4B46" w:rsidP="00DA4B46" w:rsidR="00DA4B46">
      <w:pPr>
        <w:spacing w:after="0"/>
        <w:ind w:left="720"/>
        <w:jc w:val="both"/>
      </w:pPr>
    </w:p>
    <w:sectPr w:rsidSect="0032366B" w:rsidR="00DA4B4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B46" w:rsidR="008333A9">
    <w:pPr>
      <w:pStyle w:val="Zaglavlje"/>
    </w:pPr>
    <w:r>
      <w:rPr>
        <w:rStyle w:val="PozadinaSvijetloCrvena"/>
        <w:shd w:fill="auto" w:color="auto" w:val="clear"/>
      </w:rPr>
      <w:t>Poslovni broj. 7 St-1184/15-17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B46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51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St-1184/2015-17</izvorni_sadrzaj>
    <derivirana_varijabla naziv="DomainObject.Oznaka_1">St-1184/2015-17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LEPOGLAVSKA TVORNICA STOLACA društvo s ograničenom odgovornošću za proizvodnju, trgovinu i usluge</izvorni_sadrzaj>
    <derivirana_varijabla naziv="DomainObject.Predmet.StrankaFormated_1">  LEPOGLAVSKA TVORNICA STOLACA društvo s ograničenom odgovornošću za proizvodnju, trgovinu i usluge</derivirana_varijabla>
  </DomainObject.Predmet.StrankaFormated>
  <DomainObject.Predmet.StrankaFormatedOIB>
    <izvorni_sadrzaj>  LEPOGLAVSKA TVORNICA STOLACA društvo s ograničenom odgovornošću za proizvodnju, trgovinu i usluge, OIB 62939267187</izvorni_sadrzaj>
    <derivirana_varijabla naziv="DomainObject.Predmet.StrankaFormatedOIB_1">  LEPOGLAVSKA TVORNICA STOLACA društvo s ograničenom odgovornošću za proizvodnju, trgovinu i usluge, OIB 62939267187</derivirana_varijabla>
  </DomainObject.Predmet.StrankaFormatedOIB>
  <DomainObject.Predmet.StrankaFormatedWithAdress>
    <izvorni_sadrzaj> LEPOGLAVSKA TVORNICA STOLACA društvo s ograničenom odgovornošću za proizvodnju, trgovinu i usluge, Hrvatskih pavlina 44, 42250 Lepoglava</izvorni_sadrzaj>
    <derivirana_varijabla naziv="DomainObject.Predmet.StrankaFormatedWithAdress_1"> LEPOGLAVSKA TVORNICA STOLACA društvo s ograničenom odgovornošću za proizvodnju, trgovinu i usluge, Hrvatskih pavlina 44, 42250 Lepoglava</derivirana_varijabla>
  </DomainObject.Predmet.StrankaFormatedWithAdress>
  <DomainObject.Predmet.StrankaFormatedWithAdressOIB>
    <izvorni_sadrzaj> LEPOGLAVSKA TVORNICA STOLACA društvo s ograničenom odgovornošću za proizvodnju, trgovinu i usluge, OIB 62939267187, Hrvatskih pavlina 44, 42250 Lepoglava</izvorni_sadrzaj>
    <derivirana_varijabla naziv="DomainObject.Predmet.StrankaFormatedWithAdressOIB_1"> LEPOGLAVSKA TVORNICA STOLACA društvo s ograničenom odgovornošću za proizvodnju, trgovinu i usluge, OIB 62939267187, Hrvatskih pavlina 44, 42250 Lepoglava</derivirana_varijabla>
  </DomainObject.Predmet.StrankaFormatedWithAdressOIB>
  <DomainObject.Predmet.StrankaWithAdress>
    <izvorni_sadrzaj>LEPOGLAVSKA TVORNICA STOLACA društvo s ograničenom odgovornošću za proizvodnju, trgovinu i usluge Hrvatskih pavlina 44,42250 Lepoglava</izvorni_sadrzaj>
    <derivirana_varijabla naziv="DomainObject.Predmet.StrankaWithAdress_1">LEPOGLAVSKA TVORNICA STOLACA društvo s ograničenom odgovornošću za proizvodnju, trgovinu i usluge Hrvatskih pavlina 44,42250 Lepoglava</derivirana_varijabla>
  </DomainObject.Predmet.StrankaWithAdress>
  <DomainObject.Predmet.StrankaWithAdressOIB>
    <izvorni_sadrzaj>LEPOGLAVSKA TVORNICA STOLACA društvo s ograničenom odgovornošću za proizvodnju, trgovinu i usluge, OIB 62939267187, Hrvatskih pavlina 44,42250 Lepoglava</izvorni_sadrzaj>
    <derivirana_varijabla naziv="DomainObject.Predmet.StrankaWithAdressOIB_1">LEPOGLAVSKA TVORNICA STOLACA društvo s ograničenom odgovornošću za proizvodnju, trgovinu i usluge, OIB 62939267187, Hrvatskih pavlina 44,42250 Lepoglava</derivirana_varijabla>
  </DomainObject.Predmet.StrankaWithAdressOIB>
  <DomainObject.Predmet.StrankaNazivFormated>
    <izvorni_sadrzaj>LEPOGLAVSKA TVORNICA STOLACA društvo s ograničenom odgovornošću za proizvodnju, trgovinu i usluge</izvorni_sadrzaj>
    <derivirana_varijabla naziv="DomainObject.Predmet.StrankaNazivFormated_1">LEPOGLAVSKA TVORNICA STOLACA društvo s ograničenom odgovornošću za proizvodnju, trgovinu i usluge</derivirana_varijabla>
  </DomainObject.Predmet.StrankaNazivFormated>
  <DomainObject.Predmet.StrankaNazivFormatedOIB>
    <izvorni_sadrzaj>LEPOGLAVSKA TVORNICA STOLACA društvo s ograničenom odgovornošću za proizvodnju, trgovinu i usluge, OIB 62939267187</izvorni_sadrzaj>
    <derivirana_varijabla naziv="DomainObject.Predmet.StrankaNazivFormatedOIB_1">LEPOGLAVSKA TVORNICA STOLACA društvo s ograničenom odgovornošću za proizvodnju, trgovinu i usluge, OIB 62939267187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12853908.73</izvorni_sadrzaj>
    <derivirana_varijabla naziv="DomainObject.Predmet.TrenutnaVrijednost_1">12853908.73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LEPOGLAVSKA TVORNICA STOLACA društvo s ograničenom odgovornošću za proizvodnju, trgovinu i usluge</item>
    </izvorni_sadrzaj>
    <derivirana_varijabla naziv="DomainObject.Predmet.StrankaListFormated_1">
      <item>LEPOGLAVSKA TVORNICA STOLACA društvo s ograničenom odgovornošću za proizvodnju, trgovinu i usluge</item>
    </derivirana_varijabla>
  </DomainObject.Predmet.StrankaListFormated>
  <DomainObject.Predmet.StrankaListFormatedOIB>
    <izvorni_sadrzaj>
      <item>LEPOGLAVSKA TVORNICA STOLACA društvo s ograničenom odgovornošću za proizvodnju, trgovinu i usluge, OIB 62939267187</item>
    </izvorni_sadrzaj>
    <derivirana_varijabla naziv="DomainObject.Predmet.StrankaListFormatedOIB_1">
      <item>LEPOGLAVSKA TVORNICA STOLACA društvo s ograničenom odgovornošću za proizvodnju, trgovinu i usluge, OIB 62939267187</item>
    </derivirana_varijabla>
  </DomainObject.Predmet.StrankaListFormatedOIB>
  <DomainObject.Predmet.StrankaListFormatedWithAdress>
    <izvorni_sadrzaj>
      <item>LEPOGLAVSKA TVORNICA STOLACA društvo s ograničenom odgovornošću za proizvodnju, trgovinu i usluge, Hrvatskih pavlina 44, 42250 Lepoglava</item>
    </izvorni_sadrzaj>
    <derivirana_varijabla naziv="DomainObject.Predmet.StrankaListFormatedWithAdress_1">
      <item>LEPOGLAVSKA TVORNICA STOLACA društvo s ograničenom odgovornošću za proizvodnju, trgovinu i usluge, Hrvatskih pavlina 44, 42250 Lepoglava</item>
    </derivirana_varijabla>
  </DomainObject.Predmet.StrankaListFormatedWithAdress>
  <DomainObject.Predmet.StrankaListFormatedWithAdressOIB>
    <izvorni_sadrzaj>
      <item>LEPOGLAVSKA TVORNICA STOLACA društvo s ograničenom odgovornošću za proizvodnju, trgovinu i usluge, OIB 62939267187, Hrvatskih pavlina 44, 42250 Lepoglava</item>
    </izvorni_sadrzaj>
    <derivirana_varijabla naziv="DomainObject.Predmet.StrankaListFormatedWithAdressOIB_1">
      <item>LEPOGLAVSKA TVORNICA STOLACA društvo s ograničenom odgovornošću za proizvodnju, trgovinu i usluge, OIB 62939267187, Hrvatskih pavlina 44, 42250 Lepoglava</item>
    </derivirana_varijabla>
  </DomainObject.Predmet.StrankaListFormatedWithAdressOIB>
  <DomainObject.Predmet.StrankaListNazivFormated>
    <izvorni_sadrzaj>
      <item>LEPOGLAVSKA TVORNICA STOLACA društvo s ograničenom odgovornošću za proizvodnju, trgovinu i usluge</item>
    </izvorni_sadrzaj>
    <derivirana_varijabla naziv="DomainObject.Predmet.StrankaListNazivFormated_1">
      <item>LEPOGLAVSKA TVORNICA STOLACA društvo s ograničenom odgovornošću za proizvodnju, trgovinu i usluge</item>
    </derivirana_varijabla>
  </DomainObject.Predmet.StrankaListNazivFormated>
  <DomainObject.Predmet.StrankaListNazivFormatedOIB>
    <izvorni_sadrzaj>
      <item>LEPOGLAVSKA TVORNICA STOLACA društvo s ograničenom odgovornošću za proizvodnju, trgovinu i usluge, OIB 62939267187</item>
    </izvorni_sadrzaj>
    <derivirana_varijabla naziv="DomainObject.Predmet.StrankaListNazivFormatedOIB_1">
      <item>LEPOGLAVSKA TVORNICA STOLACA društvo s ograničenom odgovornošću za proizvodnju, trgovinu i usluge, OIB 62939267187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St-1184/2015-17</izvorni_sadrzaj>
    <derivirana_varijabla naziv="DomainObject.PoslovniBrojDokumenta_1">St-1184/2015-17</derivirana_varijabla>
  </DomainObject.PoslovniBrojDokumenta>
  <DomainObject.Predmet.StrankaIDrugi>
    <izvorni_sadrzaj>LEPOGLAVSKA TVORNICA STOLACA društvo s ograničenom odgovornošću za proizvodnju, trgovinu i usluge</izvorni_sadrzaj>
    <derivirana_varijabla naziv="DomainObject.Predmet.StrankaIDrugi_1">LEPOGLAVSKA TVORNICA STOLACA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LEPOGLAVSKA TVORNICA STOLACA društvo s ograničenom odgovornošću za proizvodnju, trgovinu i usluge, OIB 62939267187, Hrvatskih pavlina 44, 42250 Lepoglava</izvorni_sadrzaj>
    <derivirana_varijabla naziv="DomainObject.Predmet.StrankaIDrugiAdressOIB_1">LEPOGLAVSKA TVORNICA STOLACA društvo s ograničenom odgovornošću za proizvodnju, trgovinu i usluge, OIB 62939267187, Hrvatskih pavlina 44,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LEPOGLAVSKA TVORNICA STOLACA društvo s ograničenom odgovornošću za proizvodnju, trgovinu i usluge</item>
      <item>Financijska agencija</item>
      <item>Sudski registar</item>
    </izvorni_sadrzaj>
    <derivirana_varijabla naziv="DomainObject.Predmet.SudioniciListNaziv_1">
      <item>LEPOGLAVSKA TVORNICA STOLACA društvo s ograničenom odgovornošću za proizvodnju, trgovinu i usluge</item>
      <item>Financijska agencija</item>
      <item>Sudski registar</item>
    </derivirana_varijabla>
  </DomainObject.Predmet.SudioniciListNaziv>
  <DomainObject.Predmet.SudioniciListAdressOIB>
    <izvorni_sadrzaj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izvorni_sadrzaj>
    <derivirana_varijabla naziv="DomainObject.Predmet.SudioniciListAdressOIB_1"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F01411-DB64-4291-973B-BE9A1BF65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1040</properties:Characters>
  <properties:Lines>43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2016-05-03T12:15:00Z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St-1184/2015-17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