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d3cb" w14:paraId="b66d3c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A979B0">
        <w:t>1298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979B0">
        <w:t xml:space="preserve"> </w:t>
      </w:r>
      <w:r w:rsidR="00B62B66">
        <w:t>HRENOVKA d.o.o. Zagreb, Štefanovečka 11, OIB: 07804654221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A622D6">
        <w:t>2</w:t>
      </w:r>
      <w:r w:rsidR="00B62B66">
        <w:t>4</w:t>
      </w:r>
      <w:r w:rsidR="003B50C7">
        <w:t>.</w:t>
      </w:r>
      <w:r w:rsidR="00934B4D">
        <w:t xml:space="preserve"> </w:t>
      </w:r>
      <w:r w:rsidR="00A622D6">
        <w:t>veljače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B0239">
        <w:t>21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E4C96">
        <w:rPr>
          <w:bCs/>
        </w:rPr>
        <w:t xml:space="preserve"> </w:t>
      </w:r>
      <w:r w:rsidR="00B62B66">
        <w:t>HRENOVKA d.o.o. Zagreb, Štefanovečka 11, OIB: 07804654221</w:t>
      </w:r>
      <w:r w:rsidR="003642D1">
        <w:t>,</w:t>
      </w:r>
      <w:r w:rsidR="0030412B">
        <w:t xml:space="preserve"> od</w:t>
      </w:r>
      <w:r w:rsidR="00154664">
        <w:t xml:space="preserve"> </w:t>
      </w:r>
      <w:r w:rsidR="00B62B66">
        <w:t>56.671,36</w:t>
      </w:r>
      <w:r w:rsidR="0091447B">
        <w:t xml:space="preserve"> </w:t>
      </w:r>
      <w:r>
        <w:t>kn</w:t>
      </w:r>
      <w:r w:rsidR="00B75316">
        <w:t xml:space="preserve">, na dan </w:t>
      </w:r>
      <w:r w:rsidR="00B62B66">
        <w:t>22</w:t>
      </w:r>
      <w:r w:rsidR="0098599D">
        <w:t>.</w:t>
      </w:r>
      <w:r w:rsidR="00F66487">
        <w:t xml:space="preserve"> </w:t>
      </w:r>
      <w:r w:rsidR="00B62B66">
        <w:t>veljače</w:t>
      </w:r>
      <w:r w:rsidR="00B712E0">
        <w:t xml:space="preserve"> 201</w:t>
      </w:r>
      <w:r w:rsidR="00B62B66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B62B66">
        <w:t>direktor</w:t>
      </w:r>
      <w:r w:rsidR="0030412B">
        <w:t xml:space="preserve"> </w:t>
      </w:r>
      <w:r w:rsidR="005A368B">
        <w:t>dužnika</w:t>
      </w:r>
      <w:r w:rsidR="00201743">
        <w:t xml:space="preserve"> </w:t>
      </w:r>
      <w:r w:rsidR="0073635B">
        <w:t>Ivan Jokić, Srbija, Beograd, Zahumska 17, OIB: 69153742751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73635B">
        <w:t>1298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559C4">
        <w:t>21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73A" w:rsidR="00E8373A">
      <w:r>
        <w:separator/>
      </w:r>
    </w:p>
  </w:endnote>
  <w:endnote w:id="0" w:type="continuationSeparator">
    <w:p w:rsidRDefault="00E8373A" w:rsidR="00E8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73A" w:rsidR="00E8373A">
      <w:r>
        <w:separator/>
      </w:r>
    </w:p>
  </w:footnote>
  <w:footnote w:id="0" w:type="continuationSeparator">
    <w:p w:rsidRDefault="00E8373A" w:rsidR="00E8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2748"/>
    <w:rsid w:val="000535EA"/>
    <w:rsid w:val="00053D1C"/>
    <w:rsid w:val="00055CC4"/>
    <w:rsid w:val="00063226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25E6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1743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3469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27839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2A4E"/>
    <w:rsid w:val="005755DC"/>
    <w:rsid w:val="005803EE"/>
    <w:rsid w:val="005822A5"/>
    <w:rsid w:val="005868D0"/>
    <w:rsid w:val="005919E4"/>
    <w:rsid w:val="005931E7"/>
    <w:rsid w:val="00593C36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03619"/>
    <w:rsid w:val="00711561"/>
    <w:rsid w:val="007140B8"/>
    <w:rsid w:val="00714695"/>
    <w:rsid w:val="007155F6"/>
    <w:rsid w:val="007229EA"/>
    <w:rsid w:val="0073010A"/>
    <w:rsid w:val="00734221"/>
    <w:rsid w:val="00734726"/>
    <w:rsid w:val="0073635B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4C96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447B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470"/>
    <w:rsid w:val="00A559C4"/>
    <w:rsid w:val="00A55A04"/>
    <w:rsid w:val="00A57AB7"/>
    <w:rsid w:val="00A57DB1"/>
    <w:rsid w:val="00A622D6"/>
    <w:rsid w:val="00A634A8"/>
    <w:rsid w:val="00A63F24"/>
    <w:rsid w:val="00A75B28"/>
    <w:rsid w:val="00A817E5"/>
    <w:rsid w:val="00A86601"/>
    <w:rsid w:val="00A8702F"/>
    <w:rsid w:val="00A979B0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0461"/>
    <w:rsid w:val="00B32948"/>
    <w:rsid w:val="00B348AE"/>
    <w:rsid w:val="00B356BE"/>
    <w:rsid w:val="00B469CC"/>
    <w:rsid w:val="00B62B66"/>
    <w:rsid w:val="00B64039"/>
    <w:rsid w:val="00B67389"/>
    <w:rsid w:val="00B712E0"/>
    <w:rsid w:val="00B75316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F9E"/>
    <w:rsid w:val="00CA01EF"/>
    <w:rsid w:val="00CD5CEB"/>
    <w:rsid w:val="00CE0EE4"/>
    <w:rsid w:val="00CE75DC"/>
    <w:rsid w:val="00CF5208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65482"/>
    <w:rsid w:val="00D7150E"/>
    <w:rsid w:val="00D71B18"/>
    <w:rsid w:val="00D74088"/>
    <w:rsid w:val="00D745AC"/>
    <w:rsid w:val="00D77305"/>
    <w:rsid w:val="00D77DE6"/>
    <w:rsid w:val="00D77EA4"/>
    <w:rsid w:val="00D92C36"/>
    <w:rsid w:val="00D94D68"/>
    <w:rsid w:val="00D97782"/>
    <w:rsid w:val="00DA0078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373A"/>
    <w:rsid w:val="00E87B60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242D"/>
    <w:rsid w:val="00F66487"/>
    <w:rsid w:val="00F734CA"/>
    <w:rsid w:val="00F73514"/>
    <w:rsid w:val="00F82537"/>
    <w:rsid w:val="00F83779"/>
    <w:rsid w:val="00F83BB5"/>
    <w:rsid w:val="00F86545"/>
    <w:rsid w:val="00FA0B80"/>
    <w:rsid w:val="00FB1C1E"/>
    <w:rsid w:val="00FB578E"/>
    <w:rsid w:val="00FB6A09"/>
    <w:rsid w:val="00FC20D3"/>
    <w:rsid w:val="00FE0CCA"/>
    <w:rsid w:val="00FE2FD0"/>
    <w:rsid w:val="00FF1EC2"/>
    <w:rsid w:val="00FF6257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36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3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36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3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HRENOVKA, d.o.o.</izvorni_sadrzaj>
    <derivirana_varijabla naziv="DomainObject.Predmet.ProtustrankaFormated_1">  HRENOVKA, d.o.o.</derivirana_varijabla>
  </DomainObject.Predmet.ProtustrankaFormated>
  <DomainObject.Predmet.ProtustrankaFormatedOIB>
    <izvorni_sadrzaj>  HRENOVKA, d.o.o., OIB 07804654221</izvorni_sadrzaj>
    <derivirana_varijabla naziv="DomainObject.Predmet.ProtustrankaFormatedOIB_1">  HRENOVKA, d.o.o., OIB 07804654221</derivirana_varijabla>
  </DomainObject.Predmet.ProtustrankaFormatedOIB>
  <DomainObject.Predmet.ProtustrankaFormatedWithAdress>
    <izvorni_sadrzaj> HRENOVKA, d.o.o., Štefanovečka 11, 10000 Zagreb</izvorni_sadrzaj>
    <derivirana_varijabla naziv="DomainObject.Predmet.ProtustrankaFormatedWithAdress_1"> HRENOVKA, d.o.o., Štefanovečka 11, 10000 Zagreb</derivirana_varijabla>
  </DomainObject.Predmet.ProtustrankaFormatedWithAdress>
  <DomainObject.Predmet.ProtustrankaFormatedWithAdressOIB>
    <izvorni_sadrzaj> HRENOVKA, d.o.o., OIB 07804654221, Štefanovečka 11, 10000 Zagreb</izvorni_sadrzaj>
    <derivirana_varijabla naziv="DomainObject.Predmet.ProtustrankaFormatedWithAdressOIB_1"> HRENOVKA, d.o.o., OIB 07804654221, Štefanovečka 11, 10000 Zagreb</derivirana_varijabla>
  </DomainObject.Predmet.ProtustrankaFormatedWithAdressOIB>
  <DomainObject.Predmet.ProtustrankaWithAdress>
    <izvorni_sadrzaj>HRENOVKA, d.o.o. Štefanovečka 11, 10000 Zagreb</izvorni_sadrzaj>
    <derivirana_varijabla naziv="DomainObject.Predmet.ProtustrankaWithAdress_1">HRENOVKA, d.o.o. Štefanovečka 11, 10000 Zagreb</derivirana_varijabla>
  </DomainObject.Predmet.ProtustrankaWithAdress>
  <DomainObject.Predmet.ProtustrankaWithAdressOIB>
    <izvorni_sadrzaj>HRENOVKA, d.o.o., OIB 07804654221, Štefanovečka 11, 10000 Zagreb</izvorni_sadrzaj>
    <derivirana_varijabla naziv="DomainObject.Predmet.ProtustrankaWithAdressOIB_1">HRENOVKA, d.o.o., OIB 07804654221, Štefanovečka 11, 10000 Zagreb</derivirana_varijabla>
  </DomainObject.Predmet.ProtustrankaWithAdressOIB>
  <DomainObject.Predmet.ProtustrankaNazivFormated>
    <izvorni_sadrzaj>HRENOVKA, d.o.o.</izvorni_sadrzaj>
    <derivirana_varijabla naziv="DomainObject.Predmet.ProtustrankaNazivFormated_1">HRENOVKA, d.o.o.</derivirana_varijabla>
  </DomainObject.Predmet.ProtustrankaNazivFormated>
  <DomainObject.Predmet.ProtustrankaNazivFormatedOIB>
    <izvorni_sadrzaj>HRENOVKA, d.o.o., OIB 07804654221</izvorni_sadrzaj>
    <derivirana_varijabla naziv="DomainObject.Predmet.ProtustrankaNazivFormatedOIB_1">HRENOVKA, d.o.o., OIB 07804654221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HRENOVKA, d.o.o.</item>
    </izvorni_sadrzaj>
    <derivirana_varijabla naziv="DomainObject.Predmet.ProtuStrankaListFormated_1">
      <item>HRENOVKA, d.o.o.</item>
    </derivirana_varijabla>
  </DomainObject.Predmet.ProtuStrankaListFormated>
  <DomainObject.Predmet.ProtuStrankaListFormatedOIB>
    <izvorni_sadrzaj>
      <item>HRENOVKA, d.o.o., OIB 07804654221</item>
    </izvorni_sadrzaj>
    <derivirana_varijabla naziv="DomainObject.Predmet.ProtuStrankaListFormatedOIB_1">
      <item>HRENOVKA, d.o.o., OIB 07804654221</item>
    </derivirana_varijabla>
  </DomainObject.Predmet.ProtuStrankaListFormatedOIB>
  <DomainObject.Predmet.ProtuStrankaListFormatedWithAdress>
    <izvorni_sadrzaj>
      <item>HRENOVKA, d.o.o., Štefanovečka 11, 10000 Zagreb</item>
    </izvorni_sadrzaj>
    <derivirana_varijabla naziv="DomainObject.Predmet.ProtuStrankaListFormatedWithAdress_1">
      <item>HRENOVKA, d.o.o., Štefanovečka 11, 10000 Zagreb</item>
    </derivirana_varijabla>
  </DomainObject.Predmet.ProtuStrankaListFormatedWithAdress>
  <DomainObject.Predmet.ProtuStrankaListFormatedWithAdressOIB>
    <izvorni_sadrzaj>
      <item>HRENOVKA, d.o.o., OIB 07804654221, Štefanovečka 11, 10000 Zagreb</item>
    </izvorni_sadrzaj>
    <derivirana_varijabla naziv="DomainObject.Predmet.ProtuStrankaListFormatedWithAdressOIB_1">
      <item>HRENOVKA, d.o.o., OIB 07804654221, Štefanovečka 11, 10000 Zagreb</item>
    </derivirana_varijabla>
  </DomainObject.Predmet.ProtuStrankaListFormatedWithAdressOIB>
  <DomainObject.Predmet.ProtuStrankaListNazivFormated>
    <izvorni_sadrzaj>
      <item>HRENOVKA, d.o.o.</item>
    </izvorni_sadrzaj>
    <derivirana_varijabla naziv="DomainObject.Predmet.ProtuStrankaListNazivFormated_1">
      <item>HRENOVKA, d.o.o.</item>
    </derivirana_varijabla>
  </DomainObject.Predmet.ProtuStrankaListNazivFormated>
  <DomainObject.Predmet.ProtuStrankaListNazivFormatedOIB>
    <izvorni_sadrzaj>
      <item>HRENOVKA, d.o.o., OIB 07804654221</item>
    </izvorni_sadrzaj>
    <derivirana_varijabla naziv="DomainObject.Predmet.ProtuStrankaListNazivFormatedOIB_1">
      <item>HRENOVKA, d.o.o., OIB 07804654221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HRENOVKA, d.o.o.</izvorni_sadrzaj>
    <derivirana_varijabla naziv="DomainObject.Predmet.ProtustrankaIDrugi_1">HRENOVKA,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HRENOVKA, d.o.o., OIB 07804654221, Štefanovečka 11, 10000 Zagreb</izvorni_sadrzaj>
    <derivirana_varijabla naziv="DomainObject.Predmet.ProtustrankaIDrugiAdressOIB_1">HRENOVKA, d.o.o., OIB 07804654221, Štefanovečka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HRENOVKA, d.o.o.</item>
      <item>FINA Regionalni centar Zagreb</item>
    </izvorni_sadrzaj>
    <derivirana_varijabla naziv="DomainObject.Predmet.SudioniciListNaziv_1">
      <item>HRENOVKA, d.o.o.</item>
      <item>FINA Regionalni centar Zagreb</item>
    </derivirana_varijabla>
  </DomainObject.Predmet.SudioniciListNaziv>
  <DomainObject.Predmet.SudioniciListAdressOIB>
    <izvorni_sadrzaj>
      <item>HRENOVKA, d.o.o., OIB 07804654221, Štefanovečka 11,10000 Zagreb</item>
      <item>FINA Regionalni centar Zagreb, OIB 85821130368, Trg svibanjskih žrtava 1995. br.1,10000 Zagreb</item>
    </izvorni_sadrzaj>
    <derivirana_varijabla naziv="DomainObject.Predmet.SudioniciListAdressOIB_1">
      <item>HRENOVKA, d.o.o., OIB 07804654221, Štefanovečka 11,10000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07804654221</item>
      <item>, OIB 85821130368</item>
    </izvorni_sadrzaj>
    <derivirana_varijabla naziv="DomainObject.Predmet.SudioniciListNazivOIB_1">
      <item>, OIB 07804654221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1877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2016-07-21T08:31:00Z</dcterms:created>
  <dc:creator>Korisnik</dc:creator>
  <cp:lastModifiedBy>Sanda Gučić</cp:lastModifiedBy>
  <cp:lastPrinted>2016-07-21T08:28:00Z</cp:lastPrinted>
  <dcterms:modified xmlns:xsi="http://www.w3.org/2001/XMLSchema-instance" xsi:type="dcterms:W3CDTF">2016-07-21T10:41:00Z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