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e60f" w14:paraId="6c2e60f" w:rsidRDefault="000C57AF" w:rsidP="000C57AF" w:rsidR="000C57AF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C57AF" w:rsidP="000C57AF" w:rsidR="000C57AF" w:rsidRPr="00195A47">
      <w:pPr>
        <w:jc w:val="both"/>
      </w:pPr>
      <w:r w:rsidRPr="00195A47">
        <w:t xml:space="preserve">      REPUBLIKA HRVATSKA</w:t>
      </w:r>
    </w:p>
    <w:p w:rsidRDefault="000C57AF" w:rsidP="000C57AF" w:rsidR="000C57AF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C57AF" w:rsidP="000C57AF" w:rsidR="000C57AF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0C57AF" w:rsidP="000C57AF" w:rsidR="000C57AF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0C57AF" w:rsidP="000C57AF" w:rsidR="000C57AF" w:rsidRPr="00195A47">
      <w:pPr>
        <w:jc w:val="center"/>
      </w:pPr>
      <w:r w:rsidRPr="00195A47">
        <w:t>R E P U B L I K A    H R V A T S K A</w:t>
      </w:r>
    </w:p>
    <w:p w:rsidRDefault="000C57AF" w:rsidP="000C57AF" w:rsidR="000C57AF" w:rsidRPr="00195A47">
      <w:pPr>
        <w:jc w:val="both"/>
      </w:pPr>
    </w:p>
    <w:p w:rsidRDefault="000C57AF" w:rsidP="000C57AF" w:rsidR="000C57AF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0C57AF" w:rsidP="000C57AF" w:rsidR="000C57AF"/>
    <w:p w:rsidRDefault="000C57AF" w:rsidP="000C57AF" w:rsidR="000C57AF">
      <w:pPr>
        <w:jc w:val="both"/>
      </w:pPr>
      <w:r>
        <w:tab/>
      </w:r>
      <w:r w:rsidRPr="002132D9">
        <w:t>Trgovački sud u Varažd</w:t>
      </w:r>
      <w:r>
        <w:t xml:space="preserve">inu </w:t>
      </w:r>
      <w:r w:rsidRPr="002132D9">
        <w:t xml:space="preserve">po sucu toga suda Iris Hatvalić Nemec, </w:t>
      </w:r>
      <w:r>
        <w:t>kao stečajnom sucu, u stečajnom postupku koji se vodi nad stečajnom masom</w:t>
      </w:r>
      <w:r w:rsidRPr="005A4F70">
        <w:t xml:space="preserve"> dužnika </w:t>
      </w:r>
      <w:r w:rsidR="007C7B0A" w:rsidRPr="007C7B0A">
        <w:t>POSLOVANJE PLUS d.o.o. u stečaju</w:t>
      </w:r>
      <w:r w:rsidR="007C7B0A">
        <w:t xml:space="preserve">, </w:t>
      </w:r>
      <w:r w:rsidR="007C7B0A" w:rsidRPr="007C7B0A">
        <w:t>Augusta Šenoe 7</w:t>
      </w:r>
      <w:r w:rsidR="007C7B0A">
        <w:t>, Bjelovar</w:t>
      </w:r>
      <w:r>
        <w:t>,</w:t>
      </w:r>
      <w:r w:rsidRPr="005A4F70">
        <w:t xml:space="preserve"> OIB: </w:t>
      </w:r>
      <w:r w:rsidR="007C7B0A" w:rsidRPr="007C7B0A">
        <w:t>37253644522</w:t>
      </w:r>
      <w:r>
        <w:t xml:space="preserve">, zastupanog po stečajnom upravitelju </w:t>
      </w:r>
      <w:r w:rsidR="007C7B0A">
        <w:t>Miljenku</w:t>
      </w:r>
      <w:r w:rsidR="007C7B0A" w:rsidRPr="00E77932">
        <w:t xml:space="preserve"> Marinić</w:t>
      </w:r>
      <w:r w:rsidR="007C7B0A">
        <w:t>u iz</w:t>
      </w:r>
      <w:r w:rsidR="007C7B0A" w:rsidRPr="00E77932">
        <w:t xml:space="preserve"> Zagreb</w:t>
      </w:r>
      <w:r w:rsidR="007C7B0A">
        <w:t>a, 25</w:t>
      </w:r>
      <w:r>
        <w:t>. srpnja 2017.</w:t>
      </w:r>
    </w:p>
    <w:p w:rsidRDefault="000C57AF" w:rsidP="000C57AF" w:rsidR="000C57AF">
      <w:pPr>
        <w:tabs>
          <w:tab w:pos="6379" w:val="left"/>
        </w:tabs>
      </w:pPr>
    </w:p>
    <w:p w:rsidRDefault="000C57AF" w:rsidP="000C57AF" w:rsidR="000C57AF"/>
    <w:p w:rsidRDefault="000C57AF" w:rsidP="000C57AF" w:rsidR="000C57AF">
      <w:pPr>
        <w:jc w:val="center"/>
      </w:pPr>
      <w:r>
        <w:t>r i j e š i o    j e</w:t>
      </w:r>
    </w:p>
    <w:p w:rsidRDefault="000C57AF" w:rsidP="000C57AF" w:rsidR="000C57AF"/>
    <w:p w:rsidRDefault="000C57AF" w:rsidP="000C57AF" w:rsidR="000C57AF"/>
    <w:p w:rsidRDefault="000C57AF" w:rsidP="000C57AF" w:rsidR="000C57AF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>
        <w:rPr>
          <w:b/>
        </w:rPr>
        <w:t xml:space="preserve"> se ispitno i izvještajno ročište </w:t>
      </w:r>
      <w:r>
        <w:t xml:space="preserve">zakazano za dan </w:t>
      </w:r>
      <w:r w:rsidR="007C7B0A">
        <w:t>28. srpnja</w:t>
      </w:r>
      <w:r>
        <w:t xml:space="preserve"> 2017. u 9,00 sati. </w:t>
      </w:r>
    </w:p>
    <w:p w:rsidRDefault="000C57AF" w:rsidP="000C57AF" w:rsidR="000C57AF">
      <w:pPr>
        <w:jc w:val="both"/>
      </w:pPr>
    </w:p>
    <w:p w:rsidRDefault="000C57AF" w:rsidP="000C57AF" w:rsidR="000C57AF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 </w:t>
      </w:r>
    </w:p>
    <w:p w:rsidRDefault="000C57AF" w:rsidP="000C57AF" w:rsidR="000C57AF">
      <w:pPr>
        <w:pStyle w:val="Odlomakpopisa"/>
      </w:pPr>
    </w:p>
    <w:p w:rsidRDefault="007C7B0A" w:rsidP="000C57AF" w:rsidR="000C57AF" w:rsidRPr="00085C17">
      <w:pPr>
        <w:jc w:val="center"/>
        <w:rPr>
          <w:b/>
        </w:rPr>
      </w:pPr>
      <w:r>
        <w:rPr>
          <w:b/>
        </w:rPr>
        <w:t>10. listopada</w:t>
      </w:r>
      <w:r w:rsidR="000C57AF">
        <w:rPr>
          <w:b/>
        </w:rPr>
        <w:t xml:space="preserve"> 2017.</w:t>
      </w:r>
      <w:r w:rsidR="000C57AF" w:rsidRPr="00085C17">
        <w:rPr>
          <w:b/>
        </w:rPr>
        <w:t xml:space="preserve"> u </w:t>
      </w:r>
      <w:r>
        <w:rPr>
          <w:b/>
        </w:rPr>
        <w:t>10,00</w:t>
      </w:r>
      <w:r w:rsidR="000C57AF" w:rsidRPr="00085C17">
        <w:rPr>
          <w:b/>
        </w:rPr>
        <w:t xml:space="preserve"> sati,</w:t>
      </w:r>
    </w:p>
    <w:p w:rsidRDefault="000C57AF" w:rsidP="000C57AF" w:rsidR="000C57AF">
      <w:pPr>
        <w:ind w:left="1425"/>
      </w:pPr>
    </w:p>
    <w:p w:rsidRDefault="000C57AF" w:rsidP="000C57AF" w:rsidR="000C57AF">
      <w:pPr>
        <w:ind w:left="1065"/>
        <w:jc w:val="center"/>
      </w:pPr>
      <w:r>
        <w:t xml:space="preserve">kod Trgovačkog suda u Varaždinu, sudnica broj 230/II. </w:t>
      </w:r>
    </w:p>
    <w:p w:rsidRDefault="000C57AF" w:rsidP="000C57AF" w:rsidR="000C57AF">
      <w:pPr>
        <w:ind w:left="1065"/>
        <w:jc w:val="center"/>
      </w:pPr>
    </w:p>
    <w:p w:rsidRDefault="002F04A1" w:rsidP="000C57AF" w:rsidR="000C57AF">
      <w:pPr>
        <w:jc w:val="center"/>
      </w:pPr>
      <w:r>
        <w:t xml:space="preserve">U Varaždinu, </w:t>
      </w:r>
      <w:r w:rsidR="007C7B0A">
        <w:t>25</w:t>
      </w:r>
      <w:r w:rsidR="000C57AF">
        <w:t>. srpnja 2017.</w:t>
      </w:r>
    </w:p>
    <w:p w:rsidRDefault="000C57AF" w:rsidP="000C57AF" w:rsidR="000C57AF"/>
    <w:p w:rsidRDefault="000C57AF" w:rsidP="000C57AF" w:rsidR="000C57AF">
      <w:pPr>
        <w:ind w:left="5664"/>
      </w:pPr>
      <w:r>
        <w:t xml:space="preserve">        STEČAJNI SUDAC: </w:t>
      </w:r>
    </w:p>
    <w:p w:rsidRDefault="000C57AF" w:rsidP="000C57AF" w:rsidR="000C57AF">
      <w:pPr>
        <w:ind w:left="6372"/>
      </w:pPr>
    </w:p>
    <w:p w:rsidRDefault="000C57AF" w:rsidP="000C57AF" w:rsidR="000C57AF">
      <w:pPr>
        <w:ind w:left="5664"/>
      </w:pPr>
      <w:r>
        <w:t xml:space="preserve">    Iris Hatvalić Nemec, v.r.</w:t>
      </w:r>
    </w:p>
    <w:p w:rsidRDefault="000C57AF" w:rsidP="000C57AF" w:rsidR="000C57AF">
      <w:pPr>
        <w:ind w:left="6372"/>
      </w:pPr>
    </w:p>
    <w:p w:rsidRDefault="000C57AF" w:rsidP="000C57AF" w:rsidR="000C57AF">
      <w:pPr>
        <w:ind w:firstLine="708" w:left="4248"/>
      </w:pPr>
      <w:r>
        <w:t xml:space="preserve">   Za točnost otpravka-ovlašteni službenik: </w:t>
      </w:r>
    </w:p>
    <w:p w:rsidRDefault="000C57AF" w:rsidP="000C57AF" w:rsidR="000C57AF"/>
    <w:p w:rsidRDefault="000C57AF" w:rsidP="000C57AF" w:rsidR="000C57AF"/>
    <w:p w:rsidRDefault="000C57AF" w:rsidP="000C57AF" w:rsidR="000C57AF"/>
    <w:p w:rsidRDefault="000C57AF" w:rsidP="000C57AF" w:rsidR="000C57AF">
      <w:r>
        <w:t>Uputa o pravnom lijeku:</w:t>
      </w:r>
    </w:p>
    <w:p w:rsidRDefault="000C57AF" w:rsidP="000C57AF" w:rsidR="000C57AF">
      <w:pPr>
        <w:jc w:val="both"/>
      </w:pPr>
      <w:r>
        <w:t>Protiv ovog rješenja žalba nije dopuštena.</w:t>
      </w:r>
    </w:p>
    <w:p w:rsidRDefault="000C57AF" w:rsidP="000C57AF" w:rsidR="000C57AF">
      <w:pPr>
        <w:spacing w:before="240"/>
        <w:jc w:val="both"/>
      </w:pPr>
      <w:r w:rsidRPr="00FE36FD">
        <w:t>D N A :</w:t>
      </w:r>
    </w:p>
    <w:p w:rsidRDefault="000C57AF" w:rsidP="000C57AF" w:rsidR="000C57AF">
      <w:pPr>
        <w:jc w:val="both"/>
      </w:pPr>
      <w:r>
        <w:t xml:space="preserve">- stečajni upravitelj, </w:t>
      </w:r>
      <w:r w:rsidR="007C7B0A" w:rsidRPr="00E77932">
        <w:t>Miljenko Marinić, Zagreb, Lopudska 1</w:t>
      </w:r>
    </w:p>
    <w:p w:rsidRDefault="000C57AF" w:rsidP="000C57AF" w:rsidR="000C57AF">
      <w:pPr>
        <w:jc w:val="both"/>
      </w:pPr>
      <w:r>
        <w:t>- stečajni vjerovnici putem e-oglasna ploča suda</w:t>
      </w:r>
    </w:p>
    <w:p w:rsidRDefault="000C57AF" w:rsidP="000C57AF" w:rsidR="000C57AF">
      <w:pPr>
        <w:jc w:val="both"/>
      </w:pPr>
      <w:r>
        <w:t xml:space="preserve"> </w:t>
      </w: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E61F21" w:rsidR="00085C17" w:rsidRPr="000C57AF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7C7B0A">
      <w:t>196/17-40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1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C57AF"/>
    <w:rsid w:val="000F3C7E"/>
    <w:rsid w:val="00115961"/>
    <w:rsid w:val="00165DCE"/>
    <w:rsid w:val="001B42FC"/>
    <w:rsid w:val="00246DE3"/>
    <w:rsid w:val="002A7C9F"/>
    <w:rsid w:val="002E6E42"/>
    <w:rsid w:val="002F04A1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7363D1"/>
    <w:rsid w:val="0078284A"/>
    <w:rsid w:val="007C7B0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22.5.2017</izvorni_sadrzaj>
    <derivirana_varijabla naziv="DomainObject.Predmet.PrimjedbaSuca_1">ŽALBA DUŽNIKA 22.5.2017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POSLOVANJE PLUS društvo s ograničenom odgovornošću za proizvodnju, trgovinu, usluge i turistička agencija u stečaju</izvorni_sadrzaj>
    <derivirana_varijabla naziv="DomainObject.Predmet.StrankaFormated_1">  POSLOVANJE PLUS društvo s ograničenom odgovornošću za proizvodnju, trgovinu, usluge i turistička agencija u stečaju</derivirana_varijabla>
  </DomainObject.Predmet.StrankaFormated>
  <DomainObject.Predmet.StrankaFormatedOIB>
    <izvorni_sadrzaj>  POSLOVANJE PLUS društvo s ograničenom odgovornošću za proizvodnju, trgovinu, usluge i turistička agencija u stečaju, OIB 37253644522</izvorni_sadrzaj>
    <derivirana_varijabla naziv="DomainObject.Predmet.StrankaFormatedOIB_1">  POSLOVANJE PLUS društvo s ograničenom odgovornošću za proizvodnju, trgovinu, usluge i turistička agencija u stečaju, OIB 37253644522</derivirana_varijabla>
  </DomainObject.Predmet.StrankaFormatedOIB>
  <DomainObject.Predmet.StrankaFormatedWithAdress>
    <izvorni_sadrzaj> POSLOVANJE PLUS društvo s ograničenom odgovornošću za proizvodnju, trgovinu, usluge i turistička agencija u stečaju, Augusta Šenoe 7, 43000 Bjelovar</izvorni_sadrzaj>
    <derivirana_varijabla naziv="DomainObject.Predmet.StrankaFormatedWithAdress_1"> POSLOVANJE PLUS društvo s ograničenom odgovornošću za proizvodnju, trgovinu, usluge i turistička agencija u stečaju, Augusta Šenoe 7, 43000 Bjelovar</derivirana_varijabla>
  </DomainObject.Predmet.StrankaFormatedWithAdress>
  <DomainObject.Predmet.StrankaFormatedWithAdressOIB>
    <izvorni_sadrzaj> POSLOVANJE PLUS društvo s ograničenom odgovornošću za proizvodnju, trgovinu, usluge i turistička agencija u stečaju, OIB 37253644522, Augusta Šenoe 7, 43000 Bjelovar</izvorni_sadrzaj>
    <derivirana_varijabla naziv="DomainObject.Predmet.StrankaFormatedWithAdressOIB_1"> POSLOVANJE PLUS društvo s ograničenom odgovornošću za proizvodnju, trgovinu, usluge i turistička agencija u stečaju, OIB 37253644522, Augusta Šenoe 7, 43000 Bjelovar</derivirana_varijabla>
  </DomainObject.Predmet.StrankaFormatedWithAdressOIB>
  <DomainObject.Predmet.StrankaWithAdress>
    <izvorni_sadrzaj>POSLOVANJE PLUS društvo s ograničenom odgovornošću za proizvodnju, trgovinu, usluge i turistička agencija u stečaju Augusta Šenoe 7,43000 Bjelovar</izvorni_sadrzaj>
    <derivirana_varijabla naziv="DomainObject.Predmet.StrankaWithAdress_1">POSLOVANJE PLUS društvo s ograničenom odgovornošću za proizvodnju, trgovinu, usluge i turistička agencija u stečaju Augusta Šenoe 7,43000 Bjelovar</derivirana_varijabla>
  </DomainObject.Predmet.StrankaWithAdress>
  <DomainObject.Predmet.StrankaWithAdressOIB>
    <izvorni_sadrzaj>POSLOVANJE PLUS društvo s ograničenom odgovornošću za proizvodnju, trgovinu, usluge i turistička agencija u stečaju, OIB 37253644522, Augusta Šenoe 7,43000 Bjelovar</izvorni_sadrzaj>
    <derivirana_varijabla naziv="DomainObject.Predmet.StrankaWithAdressOIB_1">POSLOVANJE PLUS društvo s ograničenom odgovornošću za proizvodnju, trgovinu, usluge i turistička agencija u stečaju, OIB 37253644522, Augusta Šenoe 7,43000 Bjelovar</derivirana_varijabla>
  </DomainObject.Predmet.StrankaWithAdressOIB>
  <DomainObject.Predmet.StrankaNazivFormated>
    <izvorni_sadrzaj>POSLOVANJE PLUS društvo s ograničenom odgovornošću za proizvodnju, trgovinu, usluge i turistička agencija u stečaju</izvorni_sadrzaj>
    <derivirana_varijabla naziv="DomainObject.Predmet.StrankaNazivFormated_1">POSLOVANJE PLUS društvo s ograničenom odgovornošću za proizvodnju, trgovinu, usluge i turistička agencija u stečaju</derivirana_varijabla>
  </DomainObject.Predmet.StrankaNazivFormated>
  <DomainObject.Predmet.StrankaNazivFormatedOIB>
    <izvorni_sadrzaj>POSLOVANJE PLUS društvo s ograničenom odgovornošću za proizvodnju, trgovinu, usluge i turistička agencija u stečaju, OIB 37253644522</izvorni_sadrzaj>
    <derivirana_varijabla naziv="DomainObject.Predmet.StrankaNazivFormatedOIB_1">POSLOVANJE PLUS društvo s ograničenom odgovornošću za proizvodnju, trgovinu, usluge i turistička agencija u stečaju, OIB 37253644522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POSLOVANJE PLUS društvo s ograničenom odgovornošću za proizvodnju, trgovinu, usluge i turistička agencija u stečaju</item>
    </izvorni_sadrzaj>
    <derivirana_varijabla naziv="DomainObject.Predmet.StrankaListFormated_1">
      <item>POSLOVANJE PLUS društvo s ograničenom odgovornošću za proizvodnju, trgovinu, usluge i turistička agencija u stečaju</item>
    </derivirana_varijabla>
  </DomainObject.Predmet.StrankaListFormated>
  <DomainObject.Predmet.StrankaListFormatedOIB>
    <izvorni_sadrzaj>
      <item>POSLOVANJE PLUS društvo s ograničenom odgovornošću za proizvodnju, trgovinu, usluge i turistička agencija u stečaju, OIB 37253644522</item>
    </izvorni_sadrzaj>
    <derivirana_varijabla naziv="DomainObject.Predmet.StrankaListFormatedOIB_1">
      <item>POSLOVANJE PLUS društvo s ograničenom odgovornošću za proizvodnju, trgovinu, usluge i turistička agencija u stečaju, OIB 37253644522</item>
    </derivirana_varijabla>
  </DomainObject.Predmet.StrankaListFormatedOIB>
  <DomainObject.Predmet.StrankaListFormatedWithAdress>
    <izvorni_sadrzaj>
      <item>POSLOVANJE PLUS društvo s ograničenom odgovornošću za proizvodnju, trgovinu, usluge i turistička agencija u stečaju, Augusta Šenoe 7, 43000 Bjelovar</item>
    </izvorni_sadrzaj>
    <derivirana_varijabla naziv="DomainObject.Predmet.StrankaListFormatedWithAdress_1">
      <item>POSLOVANJE PLUS društvo s ograničenom odgovornošću za proizvodnju, trgovinu, usluge i turistička agencija u stečaju, Augusta Šenoe 7, 43000 Bjelovar</item>
    </derivirana_varijabla>
  </DomainObject.Predmet.StrankaListFormatedWithAdress>
  <DomainObject.Predmet.StrankaListFormatedWithAdressOIB>
    <izvorni_sadrzaj>
      <item>POSLOVANJE PLUS društvo s ograničenom odgovornošću za proizvodnju, trgovinu, usluge i turistička agencija u stečaju, OIB 37253644522, Augusta Šenoe 7, 43000 Bjelovar</item>
    </izvorni_sadrzaj>
    <derivirana_varijabla naziv="DomainObject.Predmet.StrankaListFormatedWithAdressOIB_1">
      <item>POSLOVANJE PLUS društvo s ograničenom odgovornošću za proizvodnju, trgovinu, usluge i turistička agencija u stečaju, OIB 37253644522, Augusta Šenoe 7, 43000 Bjelovar</item>
    </derivirana_varijabla>
  </DomainObject.Predmet.StrankaListFormatedWithAdressOIB>
  <DomainObject.Predmet.StrankaListNazivFormated>
    <izvorni_sadrzaj>
      <item>POSLOVANJE PLUS društvo s ograničenom odgovornošću za proizvodnju, trgovinu, usluge i turistička agencija u stečaju</item>
    </izvorni_sadrzaj>
    <derivirana_varijabla naziv="DomainObject.Predmet.StrankaListNazivFormated_1">
      <item>POSLOVANJE PLUS društvo s ograničenom odgovornošću za proizvodnju, trgovinu, usluge i turistička agencija u stečaju</item>
    </derivirana_varijabla>
  </DomainObject.Predmet.StrankaListNazivFormated>
  <DomainObject.Predmet.StrankaListNazivFormatedOIB>
    <izvorni_sadrzaj>
      <item>POSLOVANJE PLUS društvo s ograničenom odgovornošću za proizvodnju, trgovinu, usluge i turistička agencija u stečaju, OIB 37253644522</item>
    </izvorni_sadrzaj>
    <derivirana_varijabla naziv="DomainObject.Predmet.StrankaListNazivFormatedOIB_1">
      <item>POSLOVANJE PLUS društvo s ograničenom odgovornošću za proizvodnju, trgovinu, usluge i turistička agencija u stečaju, OIB 37253644522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Formated_1"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Formated>
  <DomainObject.Predmet.OstaliListFormatedOIB>
    <izvorni_sadrzaj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FormatedOIB_1"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FormatedOIB>
  <DomainObject.Predmet.OstaliListFormatedWithAdress>
    <izvorni_sadrzaj>
      <item>Goran Jujnović Lučić, Strojarska 20, 10000 Zagreb</item>
      <item>Branka Grcić, direktor, Partizanska 19a, 22000 Brodarica</item>
      <item>Miljenko Marinić, stečajni upravitelj,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izvorni_sadrzaj>
    <derivirana_varijabla naziv="DomainObject.Predmet.OstaliListFormatedWithAdress_1">
      <item>Goran Jujnović Lučić, Strojarska 20, 10000 Zagreb</item>
      <item>Branka Grcić, direktor, Partizanska 19a, 22000 Brodarica</item>
      <item>Miljenko Marinić, stečajni upravitelj,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derivirana_varijabla>
  </DomainObject.Predmet.OstaliListFormatedWithAdress>
  <DomainObject.Predmet.OstaliListFormatedWithAdressOIB>
    <izvorni_sadrzaj>
      <item>Goran Jujnović Lučić, Strojarska 20, 10000 Zagreb</item>
      <item>Branka Grcić, direktor, OIB 66344466182, Partizanska 19a, 22000 Brodarica</item>
      <item>Miljenko Marinić, stečajni upravitelj, OIB 34668485052,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izvorni_sadrzaj>
    <derivirana_varijabla naziv="DomainObject.Predmet.OstaliListFormatedWithAdressOIB_1">
      <item>Goran Jujnović Lučić, Strojarska 20, 10000 Zagreb</item>
      <item>Branka Grcić, direktor, OIB 66344466182, Partizanska 19a, 22000 Brodarica</item>
      <item>Miljenko Marinić, stečajni upravitelj, OIB 34668485052, Lopudska 1, 10000 Zagreb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</derivirana_varijabla>
  </DomainObject.Predmet.OstaliListFormatedWithAdressOIB>
  <DomainObject.Predmet.OstaliListNazivFormated>
    <izvorni_sadrzaj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NazivFormated_1"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NazivFormated>
  <DomainObject.Predmet.OstaliListNazivFormatedOIB>
    <izvorni_sadrzaj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OstaliListNazivFormatedOIB_1">
      <item>Goran Jujnović Lučić</item>
      <item>Branka Grcić, direktor, OIB 66344466182</item>
      <item>Miljenko Marinić, stečajni upravitelj, OIB 34668485052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POSLOVANJE PLUS društvo s ograničenom odgovornošću za proizvodnju, trgovinu, usluge i turistička agencija u stečaju</izvorni_sadrzaj>
    <derivirana_varijabla naziv="DomainObject.Predmet.StrankaIDrugi_1">POSLOVANJE PLUS društvo s ograničenom odgovornošću za proizvodnju, trgovinu, usluge i turistička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POSLOVANJE PLUS društvo s ograničenom odgovornošću za proizvodnju, trgovinu, usluge i turistička agencija u stečaju, OIB 37253644522, Augusta Šenoe 7, 43000 Bjelovar</izvorni_sadrzaj>
    <derivirana_varijabla naziv="DomainObject.Predmet.StrankaIDrugiAdressOIB_1">POSLOVANJE PLUS društvo s ograničenom odgovornošću za proizvodnju, trgovinu, usluge i turistička agencija u stečaju, OIB 37253644522,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POSLOVANJE PLUS društvo s ograničenom odgovornošću za proizvodnju, trgovinu, usluge i turistička agencija u stečaju</item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izvorni_sadrzaj>
    <derivirana_varijabla naziv="DomainObject.Predmet.SudioniciListNaziv_1">
      <item>POSLOVANJE PLUS društvo s ograničenom odgovornošću za proizvodnju, trgovinu, usluge i turistička agencija u stečaju</item>
      <item>Goran Jujnović Lučić</item>
      <item>Branka Grcić, direktor</item>
      <item>Miljenko Marinić, stečajni upravitelj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</derivirana_varijabla>
  </DomainObject.Predmet.SudioniciListNaziv>
  <DomainObject.Predmet.SudioniciListAdressOIB>
    <izvorni_sadrzaj>
      <item>POSLOVANJE PLUS društvo s ograničenom odgovornošću za proizvodnju, trgovinu, usluge i turistička agencija u stečaju, OIB 37253644522, Augusta Šenoe 7,43000 Bjelovar</item>
      <item>Goran Jujnović Lučić, Strojarska 20,10000 Zagreb</item>
      <item>Branka Grcić, direktor, OIB 66344466182, Partizanska 19a,22000 Brodarica</item>
      <item>Miljenko Marinić, stečajni upravitelj, OIB 34668485052, Lopudska 1,10000 Zagreb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</izvorni_sadrzaj>
    <derivirana_varijabla naziv="DomainObject.Predmet.SudioniciListAdressOIB_1">
      <item>POSLOVANJE PLUS društvo s ograničenom odgovornošću za proizvodnju, trgovinu, usluge i turistička agencija u stečaju, OIB 37253644522, Augusta Šenoe 7,43000 Bjelovar</item>
      <item>Goran Jujnović Lučić, Strojarska 20,10000 Zagreb</item>
      <item>Branka Grcić, direktor, OIB 66344466182, Partizanska 19a,22000 Brodarica</item>
      <item>Miljenko Marinić, stečajni upravitelj, OIB 34668485052, Lopudska 1,10000 Zagreb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37253644522</item>
      <item>, OIB null</item>
      <item>, OIB 66344466182</item>
      <item>, OIB 34668485052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37253644522</item>
      <item>, OIB null</item>
      <item>, OIB 66344466182</item>
      <item>, OIB 34668485052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806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2017-07-10T06:37:00Z</cp:lastPrinted>
  <dcterms:modified xmlns:xsi="http://www.w3.org/2001/XMLSchema-instance" xsi:type="dcterms:W3CDTF">2017-07-25T10:40:00Z</dcterms:modified>
  <cp:revision>7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