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bb98" w14:paraId="db2bb98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613D47">
        <w:t>8</w:t>
      </w:r>
      <w:r w:rsidR="00495748">
        <w:t>337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3E1FD7">
        <w:t>29</w:t>
      </w:r>
      <w:r w:rsidR="00187124">
        <w:t>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BD4E00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495748" w:rsidRPr="00495748">
        <w:t>HRVATSKI SAVEZ UZGAJIVAČA SIMENTALSKOG GOVEDA – CRPSIM, Vrbovec, Livadarska 32</w:t>
      </w:r>
      <w:r w:rsidR="00495748">
        <w:t xml:space="preserve">, OIB: </w:t>
      </w:r>
      <w:r w:rsidR="00495748" w:rsidRPr="00495748">
        <w:t>73024752391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495748">
        <w:t>2.379,55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E1FD7">
        <w:t>29</w:t>
      </w:r>
      <w:r w:rsidR="00187124">
        <w:t>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F8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F8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3839BE"/>
    <w:rsid w:val="003D2404"/>
    <w:rsid w:val="003E1FD7"/>
    <w:rsid w:val="00495748"/>
    <w:rsid w:val="00613D47"/>
    <w:rsid w:val="00684F8D"/>
    <w:rsid w:val="008367F3"/>
    <w:rsid w:val="00943F6F"/>
    <w:rsid w:val="00BB114C"/>
    <w:rsid w:val="00BD4E00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8337</izvorni_sadrzaj>
    <derivirana_varijabla naziv="DomainObject.Predmet.Broj_1">8337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St-8337/2015</izvorni_sadrzaj>
    <derivirana_varijabla naziv="DomainObject.Predmet.OznakaBroj_1">St-8337/2015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UZGAJIVAČA SIMENTALSKOG GOVEDA-CroSim</izvorni_sadrzaj>
    <derivirana_varijabla naziv="DomainObject.Predmet.ProtustrankaFormated_1">  HRVATSKI SAVEZ UZGAJIVAČA SIMENTALSKOG GOVEDA-CroSim</derivirana_varijabla>
  </DomainObject.Predmet.ProtustrankaFormated>
  <DomainObject.Predmet.ProtustrankaFormatedOIB>
    <izvorni_sadrzaj>  HRVATSKI SAVEZ UZGAJIVAČA SIMENTALSKOG GOVEDA-CroSim, OIB 73024752391</izvorni_sadrzaj>
    <derivirana_varijabla naziv="DomainObject.Predmet.ProtustrankaFormatedOIB_1">  HRVATSKI SAVEZ UZGAJIVAČA SIMENTALSKOG GOVEDA-CroSim, OIB 73024752391</derivirana_varijabla>
  </DomainObject.Predmet.ProtustrankaFormatedOIB>
  <DomainObject.Predmet.ProtustrankaFormatedWithAdress>
    <izvorni_sadrzaj> HRVATSKI SAVEZ UZGAJIVAČA SIMENTALSKOG GOVEDA-CroSim, Livadarska 32, 10340 Vrbovec</izvorni_sadrzaj>
    <derivirana_varijabla naziv="DomainObject.Predmet.ProtustrankaFormatedWithAdress_1"> HRVATSKI SAVEZ UZGAJIVAČA SIMENTALSKOG GOVEDA-CroSim, Livadarska 32, 10340 Vrbovec</derivirana_varijabla>
  </DomainObject.Predmet.ProtustrankaFormatedWithAdress>
  <DomainObject.Predmet.ProtustrankaFormatedWithAdressOIB>
    <izvorni_sadrzaj> HRVATSKI SAVEZ UZGAJIVAČA SIMENTALSKOG GOVEDA-CroSim, OIB 73024752391, Livadarska 32, 10340 Vrbovec</izvorni_sadrzaj>
    <derivirana_varijabla naziv="DomainObject.Predmet.ProtustrankaFormatedWithAdressOIB_1"> HRVATSKI SAVEZ UZGAJIVAČA SIMENTALSKOG GOVEDA-CroSim, OIB 73024752391, Livadarska 32, 10340 Vrbovec</derivirana_varijabla>
  </DomainObject.Predmet.ProtustrankaFormatedWithAdressOIB>
  <DomainObject.Predmet.ProtustrankaWithAdress>
    <izvorni_sadrzaj>HRVATSKI SAVEZ UZGAJIVAČA SIMENTALSKOG GOVEDA-CroSim Livadarska 32, 10340 Vrbovec</izvorni_sadrzaj>
    <derivirana_varijabla naziv="DomainObject.Predmet.ProtustrankaWithAdress_1">HRVATSKI SAVEZ UZGAJIVAČA SIMENTALSKOG GOVEDA-CroSim Livadarska 32, 10340 Vrbovec</derivirana_varijabla>
  </DomainObject.Predmet.ProtustrankaWithAdress>
  <DomainObject.Predmet.ProtustrankaWithAdressOIB>
    <izvorni_sadrzaj>HRVATSKI SAVEZ UZGAJIVAČA SIMENTALSKOG GOVEDA-CroSim, OIB 73024752391, Livadarska 32, 10340 Vrbovec</izvorni_sadrzaj>
    <derivirana_varijabla naziv="DomainObject.Predmet.ProtustrankaWithAdressOIB_1">HRVATSKI SAVEZ UZGAJIVAČA SIMENTALSKOG GOVEDA-CroSim, OIB 73024752391, Livadarska 32, 10340 Vrbovec</derivirana_varijabla>
  </DomainObject.Predmet.ProtustrankaWithAdressOIB>
  <DomainObject.Predmet.ProtustrankaNazivFormated>
    <izvorni_sadrzaj>HRVATSKI SAVEZ UZGAJIVAČA SIMENTALSKOG GOVEDA-CroSim</izvorni_sadrzaj>
    <derivirana_varijabla naziv="DomainObject.Predmet.ProtustrankaNazivFormated_1">HRVATSKI SAVEZ UZGAJIVAČA SIMENTALSKOG GOVEDA-CroSim</derivirana_varijabla>
  </DomainObject.Predmet.ProtustrankaNazivFormated>
  <DomainObject.Predmet.ProtustrankaNazivFormatedOIB>
    <izvorni_sadrzaj>HRVATSKI SAVEZ UZGAJIVAČA SIMENTALSKOG GOVEDA-CroSim, OIB 73024752391</izvorni_sadrzaj>
    <derivirana_varijabla naziv="DomainObject.Predmet.ProtustrankaNazivFormatedOIB_1">HRVATSKI SAVEZ UZGAJIVAČA SIMENTALSKOG GOVEDA-CroSim, OIB 73024752391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SAVEZ UZGAJIVAČA SIMENTALSKOG GOVEDA-CroSim</item>
    </izvorni_sadrzaj>
    <derivirana_varijabla naziv="DomainObject.Predmet.ProtuStrankaListFormated_1">
      <item>HRVATSKI SAVEZ UZGAJIVAČA SIMENTALSKOG GOVEDA-CroSim</item>
    </derivirana_varijabla>
  </DomainObject.Predmet.ProtuStrankaListFormated>
  <DomainObject.Predmet.ProtuStrankaListFormatedOIB>
    <izvorni_sadrzaj>
      <item>HRVATSKI SAVEZ UZGAJIVAČA SIMENTALSKOG GOVEDA-CroSim, OIB 73024752391</item>
    </izvorni_sadrzaj>
    <derivirana_varijabla naziv="DomainObject.Predmet.ProtuStrankaListFormatedOIB_1">
      <item>HRVATSKI SAVEZ UZGAJIVAČA SIMENTALSKOG GOVEDA-CroSim, OIB 73024752391</item>
    </derivirana_varijabla>
  </DomainObject.Predmet.ProtuStrankaListFormatedOIB>
  <DomainObject.Predmet.ProtuStrankaListFormatedWithAdress>
    <izvorni_sadrzaj>
      <item>HRVATSKI SAVEZ UZGAJIVAČA SIMENTALSKOG GOVEDA-CroSim, Livadarska 32, 10340 Vrbovec</item>
    </izvorni_sadrzaj>
    <derivirana_varijabla naziv="DomainObject.Predmet.ProtuStrankaListFormatedWithAdress_1">
      <item>HRVATSKI SAVEZ UZGAJIVAČA SIMENTALSKOG GOVEDA-CroSim, Livadarska 32, 10340 Vrbovec</item>
    </derivirana_varijabla>
  </DomainObject.Predmet.ProtuStrankaListFormatedWithAdress>
  <DomainObject.Predmet.ProtuStrankaListFormatedWithAdressOIB>
    <izvorni_sadrzaj>
      <item>HRVATSKI SAVEZ UZGAJIVAČA SIMENTALSKOG GOVEDA-CroSim, OIB 73024752391, Livadarska 32, 10340 Vrbovec</item>
    </izvorni_sadrzaj>
    <derivirana_varijabla naziv="DomainObject.Predmet.ProtuStrankaListFormatedWithAdressOIB_1">
      <item>HRVATSKI SAVEZ UZGAJIVAČA SIMENTALSKOG GOVEDA-CroSim, OIB 73024752391, Livadarska 32, 10340 Vrbovec</item>
    </derivirana_varijabla>
  </DomainObject.Predmet.ProtuStrankaListFormatedWithAdressOIB>
  <DomainObject.Predmet.ProtuStrankaListNazivFormated>
    <izvorni_sadrzaj>
      <item>HRVATSKI SAVEZ UZGAJIVAČA SIMENTALSKOG GOVEDA-CroSim</item>
    </izvorni_sadrzaj>
    <derivirana_varijabla naziv="DomainObject.Predmet.ProtuStrankaListNazivFormated_1">
      <item>HRVATSKI SAVEZ UZGAJIVAČA SIMENTALSKOG GOVEDA-CroSim</item>
    </derivirana_varijabla>
  </DomainObject.Predmet.ProtuStrankaListNazivFormated>
  <DomainObject.Predmet.ProtuStrankaListNazivFormatedOIB>
    <izvorni_sadrzaj>
      <item>HRVATSKI SAVEZ UZGAJIVAČA SIMENTALSKOG GOVEDA-CroSim, OIB 73024752391</item>
    </izvorni_sadrzaj>
    <derivirana_varijabla naziv="DomainObject.Predmet.ProtuStrankaListNazivFormatedOIB_1">
      <item>HRVATSKI SAVEZ UZGAJIVAČA SIMENTALSKOG GOVEDA-CroSim, OIB 73024752391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SAVEZ UZGAJIVAČA SIMENTALSKOG GOVEDA-CroSim</izvorni_sadrzaj>
    <derivirana_varijabla naziv="DomainObject.Predmet.ProtustrankaIDrugi_1">HRVATSKI SAVEZ UZGAJIVAČA SIMENTALSKOG GOVEDA-CroSim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SAVEZ UZGAJIVAČA SIMENTALSKOG GOVEDA-CroSim, OIB 73024752391, Livadarska 32, 10340 Vrbovec</izvorni_sadrzaj>
    <derivirana_varijabla naziv="DomainObject.Predmet.ProtustrankaIDrugiAdressOIB_1">HRVATSKI SAVEZ UZGAJIVAČA SIMENTALSKOG GOVEDA-CroSim, OIB 73024752391, Livadarska 32,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SAVEZ UZGAJIVAČA SIMENTALSKOG GOVEDA-CroSim</item>
    </izvorni_sadrzaj>
    <derivirana_varijabla naziv="DomainObject.Predmet.SudioniciListNaziv_1">
      <item>FINA Regionalni centar Zagreb</item>
      <item>HRVATSKI SAVEZ UZGAJIVAČA SIMENTALSKOG GOVEDA-CroSim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SAVEZ UZGAJIVAČA SIMENTALSKOG GOVEDA-CroSim, OIB 73024752391, Livadarska 32,10340 Vrbovec</item>
    </izvorni_sadrzaj>
    <derivirana_varijabla naziv="DomainObject.Predmet.SudioniciListAdressOIB_1">
      <item>FINA Regionalni centar Zagreb, OIB 85821130368, Trg svibanjskih žrtava 1995. 1,10000 Zagreb</item>
      <item>HRVATSKI SAVEZ UZGAJIVAČA SIMENTALSKOG GOVEDA-CroSim, OIB 73024752391, Livadarska 32,10340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73024752391</item>
    </izvorni_sadrzaj>
    <derivirana_varijabla naziv="DomainObject.Predmet.SudioniciListNazivOIB_1">
      <item>, OIB 85821130368</item>
      <item>, OIB 73024752391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250</properties:Words>
  <properties:Characters>1390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2016-01-29T09:01:00Z</dcterms:created>
  <dc:creator>Jelena Vučemilo Manojlovski</dc:creator>
  <cp:lastModifiedBy>Ivana Slaviček</cp:lastModifiedBy>
  <cp:lastPrinted>2016-01-29T09:00:00Z</cp:lastPrinted>
  <dcterms:modified xmlns:xsi="http://www.w3.org/2001/XMLSchema-instance" xsi:type="dcterms:W3CDTF">2016-01-29T10:01:00Z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