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cd81" w14:paraId="6ddcd81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>
      <w:pPr>
        <w:jc w:val="both"/>
      </w:pPr>
    </w:p>
    <w:p w:rsidRDefault="00457D1A" w:rsidP="00F546B4" w:rsidR="00457D1A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>
      <w:pPr>
        <w:jc w:val="center"/>
      </w:pPr>
    </w:p>
    <w:p w:rsidRDefault="00457D1A" w:rsidP="00F546B4" w:rsidR="00457D1A" w:rsidRPr="0096171C">
      <w:pPr>
        <w:jc w:val="center"/>
      </w:pPr>
    </w:p>
    <w:p w:rsidRDefault="00F546B4" w:rsidP="00457D1A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457D1A" w:rsidRPr="0022562B">
        <w:t>Stečajna masa iza ALGOR d.o.o. Pula, Ravenska 8, OIB 54990856251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457D1A">
        <w:t>23</w:t>
      </w:r>
      <w:r w:rsidR="00D174EB">
        <w:t>. studenog</w:t>
      </w:r>
      <w:r w:rsidR="00620B62">
        <w:t xml:space="preserve"> 201</w:t>
      </w:r>
      <w:r w:rsidR="00457D1A">
        <w:t>8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457D1A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457D1A" w:rsidRPr="0022562B">
        <w:t>Stečajna masa iza ALGOR d.o.o. Pula, Ravenska 8, OIB 54990856251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6A36EA" w:rsidR="006A36EA">
      <w:pPr>
        <w:jc w:val="both"/>
      </w:pPr>
      <w:r w:rsidRPr="0096171C">
        <w:tab/>
      </w:r>
      <w:r w:rsidR="006A36EA" w:rsidRPr="00712213">
        <w:t>A) tražbine prvog višeg isplatnog reda:</w:t>
      </w:r>
    </w:p>
    <w:p w:rsidRDefault="007D2639" w:rsidP="006A36EA" w:rsidR="007D2639">
      <w:pPr>
        <w:jc w:val="both"/>
      </w:pPr>
    </w:p>
    <w:p w:rsidRDefault="007D2639" w:rsidP="007D2639" w:rsidR="007D2639" w:rsidRPr="007D2639">
      <w:pPr>
        <w:spacing w:lineRule="auto" w:line="276"/>
        <w:ind w:firstLine="708"/>
        <w:jc w:val="both"/>
      </w:pPr>
      <w:r>
        <w:t xml:space="preserve">1. </w:t>
      </w:r>
      <w:r w:rsidR="00457D1A" w:rsidRPr="00BD3A85">
        <w:t>REPUBLIKA HRVATSKA, Ministar</w:t>
      </w:r>
      <w:r w:rsidR="00457D1A">
        <w:t xml:space="preserve">stvo financija, Porezna uprava, Područni ured Pazin, </w:t>
      </w:r>
      <w:r w:rsidR="00457D1A" w:rsidRPr="00BD3A85">
        <w:t xml:space="preserve">OIB: </w:t>
      </w:r>
      <w:r w:rsidR="00457D1A">
        <w:t>52634238587</w:t>
      </w:r>
      <w:r w:rsidR="00457D1A" w:rsidRPr="00BD3A85">
        <w:t>, zastupana po ŽDO Pula</w:t>
      </w:r>
      <w:r>
        <w:t xml:space="preserve">, u iznosu od </w:t>
      </w:r>
      <w:r w:rsidR="00457D1A">
        <w:t>40.581,21</w:t>
      </w:r>
      <w:r>
        <w:t xml:space="preserve"> kn.</w:t>
      </w:r>
    </w:p>
    <w:p w:rsidRDefault="006A36EA" w:rsidP="006A36EA" w:rsidR="006A36EA">
      <w:pPr>
        <w:jc w:val="both"/>
      </w:pPr>
    </w:p>
    <w:p w:rsidRDefault="009D304C" w:rsidP="006A36EA" w:rsidR="009D304C">
      <w:pPr>
        <w:ind w:firstLine="708"/>
        <w:jc w:val="both"/>
      </w:pPr>
      <w:r w:rsidRPr="00712213">
        <w:t>B)  tražbine drugog višeg isplatnog reda:</w:t>
      </w:r>
    </w:p>
    <w:p w:rsidRDefault="009D304C" w:rsidP="006A36EA" w:rsidR="009D304C">
      <w:pPr>
        <w:ind w:firstLine="708"/>
        <w:jc w:val="both"/>
      </w:pPr>
    </w:p>
    <w:p w:rsidRDefault="009D304C" w:rsidP="009D304C" w:rsidR="009D304C">
      <w:pPr>
        <w:spacing w:lineRule="auto" w:line="276"/>
        <w:ind w:firstLine="708"/>
        <w:jc w:val="both"/>
      </w:pPr>
      <w:r>
        <w:t xml:space="preserve">1. </w:t>
      </w:r>
      <w:r w:rsidR="00457D1A">
        <w:t xml:space="preserve">B2 KAPITAL d.o.o. Zagreb, Radnička cesta 41, </w:t>
      </w:r>
      <w:r w:rsidR="00457D1A" w:rsidRPr="00BD3A85">
        <w:t xml:space="preserve">OIB: </w:t>
      </w:r>
      <w:r w:rsidR="00457D1A">
        <w:t>57509775367</w:t>
      </w:r>
      <w:r w:rsidR="00457D1A" w:rsidRPr="00BD3A85">
        <w:t xml:space="preserve">, u iznosu od </w:t>
      </w:r>
      <w:r w:rsidR="00457D1A">
        <w:t>569.182,69 kn</w:t>
      </w:r>
      <w:r w:rsidRPr="007D2639">
        <w:t>.</w:t>
      </w:r>
    </w:p>
    <w:p w:rsidRDefault="007D2639" w:rsidP="007D2639" w:rsidR="007D2639" w:rsidRPr="007D2639">
      <w:pPr>
        <w:spacing w:lineRule="auto" w:line="276"/>
        <w:ind w:firstLine="708"/>
        <w:jc w:val="both"/>
      </w:pPr>
      <w:r>
        <w:t xml:space="preserve">2. </w:t>
      </w:r>
      <w:r w:rsidR="00457D1A">
        <w:t xml:space="preserve">HRVATSKE VODE, Zagreb, Ulica grada Vukovara 220, </w:t>
      </w:r>
      <w:r w:rsidR="00457D1A" w:rsidRPr="00BD3A85">
        <w:t xml:space="preserve">OIB: </w:t>
      </w:r>
      <w:r w:rsidR="00457D1A">
        <w:t>28921383001</w:t>
      </w:r>
      <w:r w:rsidR="00457D1A" w:rsidRPr="00BD3A85">
        <w:t xml:space="preserve">, u iznosu od </w:t>
      </w:r>
      <w:r w:rsidR="00457D1A">
        <w:t>1.139,70</w:t>
      </w:r>
      <w:r w:rsidR="00457D1A" w:rsidRPr="00BD3A85">
        <w:t xml:space="preserve"> kn</w:t>
      </w:r>
      <w:r w:rsidRPr="007D2639">
        <w:t>.</w:t>
      </w:r>
    </w:p>
    <w:p w:rsidRDefault="00457D1A" w:rsidP="00457D1A" w:rsidR="006A36EA">
      <w:pPr>
        <w:spacing w:lineRule="auto" w:line="276"/>
        <w:ind w:firstLine="708"/>
        <w:jc w:val="both"/>
      </w:pPr>
      <w:r>
        <w:t xml:space="preserve">3. </w:t>
      </w:r>
      <w:r w:rsidRPr="00BD3A85">
        <w:t>REPUBLIKA HRVATSKA, Ministar</w:t>
      </w:r>
      <w:r>
        <w:t xml:space="preserve">stvo financija, Porezna uprava, Područni ured Pazin, </w:t>
      </w:r>
      <w:r w:rsidRPr="00BD3A85">
        <w:t xml:space="preserve">OIB: </w:t>
      </w:r>
      <w:r>
        <w:t>52634238587</w:t>
      </w:r>
      <w:r w:rsidRPr="00BD3A85">
        <w:t>, zastupana po ŽDO Pula</w:t>
      </w:r>
      <w:r>
        <w:t>, u iznosu od 3.128,50 kn.</w:t>
      </w:r>
    </w:p>
    <w:p w:rsidRDefault="00457D1A" w:rsidP="00457D1A" w:rsidR="00457D1A">
      <w:pPr>
        <w:spacing w:lineRule="auto" w:line="276"/>
        <w:ind w:firstLine="708"/>
        <w:jc w:val="both"/>
      </w:pPr>
    </w:p>
    <w:p w:rsidRDefault="00457D1A" w:rsidP="00457D1A" w:rsidR="00457D1A" w:rsidRPr="003613FF">
      <w:pPr>
        <w:spacing w:lineRule="auto" w:line="276"/>
        <w:ind w:firstLine="708"/>
        <w:jc w:val="both"/>
      </w:pP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6A36EA" w:rsidR="006A36EA">
      <w:pPr>
        <w:jc w:val="both"/>
      </w:pPr>
      <w:r w:rsidRPr="003613FF">
        <w:tab/>
        <w:t xml:space="preserve">Na ispitnom ročištu održanom </w:t>
      </w:r>
      <w:r w:rsidR="00457D1A">
        <w:t>23</w:t>
      </w:r>
      <w:r w:rsidR="00D174EB">
        <w:t>. studenog</w:t>
      </w:r>
      <w:r w:rsidR="00457D1A">
        <w:t xml:space="preserve"> 2018</w:t>
      </w:r>
      <w:r w:rsidRPr="003613FF">
        <w:t xml:space="preserve"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457D1A" w:rsidP="006A36EA" w:rsidR="00457D1A" w:rsidRPr="00111C0D">
      <w:pPr>
        <w:jc w:val="both"/>
      </w:pPr>
    </w:p>
    <w:p w:rsidRDefault="006A36EA" w:rsidP="006A36EA" w:rsidR="006A36EA" w:rsidRPr="00111C0D">
      <w:pPr>
        <w:jc w:val="both"/>
      </w:pPr>
      <w:r w:rsidRPr="00111C0D">
        <w:tab/>
        <w:t xml:space="preserve">Tražbine prvog i drugog višeg isplatnog reda označene u st. I. A) i B) izreke ovog rješenja smatraju se utvrđenim, budući ih je priznao stečajni upravitelj a nisu osporili </w:t>
      </w:r>
      <w:r w:rsidRPr="00111C0D">
        <w:lastRenderedPageBreak/>
        <w:t>vjerovnici (čl. 263. SZ-a). Tražbine vjerovnika koje su priznate u cijelosti nisu posebno obrazložene.</w:t>
      </w:r>
    </w:p>
    <w:p w:rsidRDefault="00F22F13" w:rsidP="006A36EA" w:rsidR="00F22F13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="0082344B">
        <w:t>,</w:t>
      </w:r>
      <w:r w:rsidRPr="0096171C">
        <w:t xml:space="preserve"> </w:t>
      </w:r>
      <w:r w:rsidR="00457D1A">
        <w:t>23</w:t>
      </w:r>
      <w:r w:rsidR="0082344B">
        <w:t>. studeni</w:t>
      </w:r>
      <w:r w:rsidR="00F22F13" w:rsidRPr="0096171C">
        <w:t xml:space="preserve"> </w:t>
      </w:r>
      <w:r w:rsidR="00457D1A">
        <w:t>2018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CB24FD">
        <w:t>, v.r.</w:t>
      </w:r>
    </w:p>
    <w:p w:rsidRDefault="0082344B" w:rsidP="00F546B4" w:rsidR="0082344B">
      <w:pPr>
        <w:ind w:firstLine="708" w:left="4956"/>
        <w:jc w:val="center"/>
      </w:pPr>
    </w:p>
    <w:p w:rsidRDefault="0082344B" w:rsidP="00F546B4" w:rsidR="0082344B" w:rsidRPr="0096171C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6A36EA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8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57D1A" w:rsidRPr="0096171C">
      <w:t>1 St-</w:t>
    </w:r>
    <w:r w:rsidR="00457D1A">
      <w:t>282</w:t>
    </w:r>
    <w:r w:rsidR="00457D1A" w:rsidRPr="0096171C">
      <w:t>/</w:t>
    </w:r>
    <w:r w:rsidR="00457D1A">
      <w:t>20</w:t>
    </w:r>
    <w:r w:rsidR="00457D1A" w:rsidRPr="0096171C">
      <w:t>1</w:t>
    </w:r>
    <w:r w:rsidR="00457D1A">
      <w:t>8</w:t>
    </w:r>
    <w:r w:rsidR="00457D1A" w:rsidRPr="0096171C">
      <w:t>-</w:t>
    </w:r>
    <w:r w:rsidR="00457D1A">
      <w:t>11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 xml:space="preserve"> 1 St-</w:t>
    </w:r>
    <w:r w:rsidR="00457D1A">
      <w:t>282</w:t>
    </w:r>
    <w:r w:rsidRPr="0096171C">
      <w:t>/</w:t>
    </w:r>
    <w:r w:rsidR="00457D1A">
      <w:t>20</w:t>
    </w:r>
    <w:r w:rsidRPr="0096171C">
      <w:t>1</w:t>
    </w:r>
    <w:r w:rsidR="00457D1A">
      <w:t>8</w:t>
    </w:r>
    <w:r w:rsidRPr="0096171C">
      <w:t>-</w:t>
    </w:r>
    <w:r w:rsidR="00457D1A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2E484B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57D1A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D2639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2344B"/>
    <w:rsid w:val="0083408F"/>
    <w:rsid w:val="00844C7C"/>
    <w:rsid w:val="008B6888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D304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B24FD"/>
    <w:rsid w:val="00CC04F5"/>
    <w:rsid w:val="00CF688D"/>
    <w:rsid w:val="00CF7408"/>
    <w:rsid w:val="00D174EB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47770"/>
    <w:rsid w:val="00E54154"/>
    <w:rsid w:val="00E56383"/>
    <w:rsid w:val="00E61B96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
formiran ST po prijedl. likvidatora</izvorni_sadrzaj>
    <derivirana_varijabla naziv="DomainObject.Predmet.Opis_1">Imenovanje likvidatora
formiran ST po prijedl.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586.065,79 kn - vrijednost tražbina</izvorni_sadrzaj>
    <derivirana_varijabla naziv="DomainObject.Predmet.PrimjedbaSuca_1">586.065,79 kn - vrijednost tražbina</derivirana_varijabla>
  </DomainObject.Predmet.PrimjedbaSuca>
  <DomainObject.Predmet.ProtustrankaFormated>
    <izvorni_sadrzaj>  Stečajna masa iza ALGOR d.o.o.</izvorni_sadrzaj>
    <derivirana_varijabla naziv="DomainObject.Predmet.ProtustrankaFormated_1">  Stečajna masa iza ALGOR d.o.o.</derivirana_varijabla>
  </DomainObject.Predmet.ProtustrankaFormated>
  <DomainObject.Predmet.ProtustrankaFormatedOIB>
    <izvorni_sadrzaj>  Stečajna masa iza ALGOR d.o.o., OIB 54990856251</izvorni_sadrzaj>
    <derivirana_varijabla naziv="DomainObject.Predmet.ProtustrankaFormatedOIB_1">  Stečajna masa iza ALGOR d.o.o., OIB 54990856251</derivirana_varijabla>
  </DomainObject.Predmet.ProtustrankaFormatedOIB>
  <DomainObject.Predmet.ProtustrankaFormatedWithAdress>
    <izvorni_sadrzaj> Stečajna masa iza ALGOR d.o.o., Ravenska 8, 52100 Pula</izvorni_sadrzaj>
    <derivirana_varijabla naziv="DomainObject.Predmet.ProtustrankaFormatedWithAdress_1"> Stečajna masa iza ALGOR d.o.o., Ravenska 8, 52100 Pula</derivirana_varijabla>
  </DomainObject.Predmet.ProtustrankaFormatedWithAdress>
  <DomainObject.Predmet.ProtustrankaFormatedWithAdressOIB>
    <izvorni_sadrzaj> Stečajna masa iza ALGOR d.o.o., OIB 54990856251, Ravenska 8, 52100 Pula</izvorni_sadrzaj>
    <derivirana_varijabla naziv="DomainObject.Predmet.ProtustrankaFormatedWithAdressOIB_1"> Stečajna masa iza ALGOR d.o.o., OIB 54990856251, Ravenska 8, 52100 Pula</derivirana_varijabla>
  </DomainObject.Predmet.ProtustrankaFormatedWithAdressOIB>
  <DomainObject.Predmet.ProtustrankaWithAdress>
    <izvorni_sadrzaj>Stečajna masa iza ALGOR d.o.o. Ravenska 8, 52100 Pula</izvorni_sadrzaj>
    <derivirana_varijabla naziv="DomainObject.Predmet.ProtustrankaWithAdress_1">Stečajna masa iza ALGOR d.o.o. Ravenska 8, 52100 Pula</derivirana_varijabla>
  </DomainObject.Predmet.ProtustrankaWithAdress>
  <DomainObject.Predmet.ProtustrankaWithAdressOIB>
    <izvorni_sadrzaj>Stečajna masa iza ALGOR d.o.o., OIB 54990856251, Ravenska 8, 52100 Pula</izvorni_sadrzaj>
    <derivirana_varijabla naziv="DomainObject.Predmet.ProtustrankaWithAdressOIB_1">Stečajna masa iza ALGOR d.o.o., OIB 54990856251, Ravenska 8, 52100 Pula</derivirana_varijabla>
  </DomainObject.Predmet.ProtustrankaWithAdressOIB>
  <DomainObject.Predmet.ProtustrankaNazivFormated>
    <izvorni_sadrzaj>Stečajna masa iza ALGOR d.o.o.</izvorni_sadrzaj>
    <derivirana_varijabla naziv="DomainObject.Predmet.ProtustrankaNazivFormated_1">Stečajna masa iza ALGOR d.o.o.</derivirana_varijabla>
  </DomainObject.Predmet.ProtustrankaNazivFormated>
  <DomainObject.Predmet.ProtustrankaNazivFormatedOIB>
    <izvorni_sadrzaj>Stečajna masa iza ALGOR d.o.o., OIB 54990856251</izvorni_sadrzaj>
    <derivirana_varijabla naziv="DomainObject.Predmet.ProtustrankaNazivFormatedOIB_1">Stečajna masa iza ALGOR d.o.o., OIB 54990856251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MAJSTOROVIĆ, Pula</izvorni_sadrzaj>
    <derivirana_varijabla naziv="DomainObject.Predmet.StrankaFormated_1">  Likvidator DAMIR MAJSTOROVIĆ, Pula</derivirana_varijabla>
  </DomainObject.Predmet.StrankaFormated>
  <DomainObject.Predmet.StrankaFormatedOIB>
    <izvorni_sadrzaj>  Likvidator DAMIR MAJSTOROVIĆ, Pula, OIB 49931983367</izvorni_sadrzaj>
    <derivirana_varijabla naziv="DomainObject.Predmet.StrankaFormatedOIB_1">  Likvidator DAMIR MAJSTOROVIĆ, Pula, OIB 49931983367</derivirana_varijabla>
  </DomainObject.Predmet.StrankaFormatedOIB>
  <DomainObject.Predmet.StrankaFormatedWithAdress>
    <izvorni_sadrzaj> Likvidator DAMIR MAJSTOROVIĆ, Pula, Koparska 37, 52100 Pula</izvorni_sadrzaj>
    <derivirana_varijabla naziv="DomainObject.Predmet.StrankaFormatedWithAdress_1"> Likvidator DAMIR MAJSTOROVIĆ, Pula, Koparska 37, 52100 Pula</derivirana_varijabla>
  </DomainObject.Predmet.StrankaFormatedWithAdress>
  <DomainObject.Predmet.StrankaFormatedWithAdressOIB>
    <izvorni_sadrzaj> Likvidator DAMIR MAJSTOROVIĆ, Pula, OIB 49931983367, Koparska 37, 52100 Pula</izvorni_sadrzaj>
    <derivirana_varijabla naziv="DomainObject.Predmet.StrankaFormatedWithAdressOIB_1"> Likvidator DAMIR MAJSTOROVIĆ, Pula, OIB 49931983367, Koparska 37, 52100 Pula</derivirana_varijabla>
  </DomainObject.Predmet.StrankaFormatedWithAdressOIB>
  <DomainObject.Predmet.StrankaWithAdress>
    <izvorni_sadrzaj>Likvidator DAMIR MAJSTOROVIĆ, Pula Koparska 37,52100 Pula</izvorni_sadrzaj>
    <derivirana_varijabla naziv="DomainObject.Predmet.StrankaWithAdress_1">Likvidator DAMIR MAJSTOROVIĆ, Pula Koparska 37,52100 Pula</derivirana_varijabla>
  </DomainObject.Predmet.StrankaWithAdress>
  <DomainObject.Predmet.StrankaWithAdressOIB>
    <izvorni_sadrzaj>Likvidator DAMIR MAJSTOROVIĆ, Pula, OIB 49931983367, Koparska 37,52100 Pula</izvorni_sadrzaj>
    <derivirana_varijabla naziv="DomainObject.Predmet.StrankaWithAdressOIB_1">Likvidator DAMIR MAJSTOROVIĆ, Pula, OIB 49931983367, Koparska 37,52100 Pula</derivirana_varijabla>
  </DomainObject.Predmet.StrankaWithAdressOIB>
  <DomainObject.Predmet.StrankaNazivFormated>
    <izvorni_sadrzaj>Likvidator DAMIR MAJSTOROVIĆ, Pula</izvorni_sadrzaj>
    <derivirana_varijabla naziv="DomainObject.Predmet.StrankaNazivFormated_1">Likvidator DAMIR MAJSTOROVIĆ, Pula</derivirana_varijabla>
  </DomainObject.Predmet.StrankaNazivFormated>
  <DomainObject.Predmet.StrankaNazivFormatedOIB>
    <izvorni_sadrzaj>Likvidator DAMIR MAJSTOROVIĆ, Pula, OIB 49931983367</izvorni_sadrzaj>
    <derivirana_varijabla naziv="DomainObject.Predmet.StrankaNazivFormatedOIB_1">Likvidator DAMIR MAJSTOROVIĆ, Pula,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586065.79</izvorni_sadrzaj>
    <derivirana_varijabla naziv="DomainObject.Predmet.TrenutnaVrijednost_1">586065.79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MAJSTOROVIĆ, Pula</item>
    </izvorni_sadrzaj>
    <derivirana_varijabla naziv="DomainObject.Predmet.StrankaListFormated_1">
      <item>Likvidator DAMIR MAJSTOROVIĆ, Pula</item>
    </derivirana_varijabla>
  </DomainObject.Predmet.StrankaListFormated>
  <DomainObject.Predmet.StrankaListFormatedOIB>
    <izvorni_sadrzaj>
      <item>Likvidator DAMIR MAJSTOROVIĆ, Pula, OIB 49931983367</item>
    </izvorni_sadrzaj>
    <derivirana_varijabla naziv="DomainObject.Predmet.StrankaListFormatedOIB_1">
      <item>Likvidator DAMIR MAJSTOROVIĆ, Pula, OIB 49931983367</item>
    </derivirana_varijabla>
  </DomainObject.Predmet.StrankaListFormatedOIB>
  <DomainObject.Predmet.StrankaListFormatedWithAdress>
    <izvorni_sadrzaj>
      <item>Likvidator DAMIR MAJSTOROVIĆ, Pula, Koparska 37, 52100 Pula</item>
    </izvorni_sadrzaj>
    <derivirana_varijabla naziv="DomainObject.Predmet.StrankaListFormatedWithAdress_1">
      <item>Likvidator DAMIR MAJSTOROVIĆ, Pula, Koparska 37, 52100 Pula</item>
    </derivirana_varijabla>
  </DomainObject.Predmet.StrankaListFormatedWithAdress>
  <DomainObject.Predmet.StrankaListFormatedWithAdressOIB>
    <izvorni_sadrzaj>
      <item>Likvidator DAMIR MAJSTOROVIĆ, Pula, OIB 49931983367, Koparska 37, 52100 Pula</item>
    </izvorni_sadrzaj>
    <derivirana_varijabla naziv="DomainObject.Predmet.StrankaListFormatedWithAdressOIB_1">
      <item>Likvidator DAMIR MAJSTOROVIĆ, Pula, OIB 49931983367, Koparska 37, 52100 Pula</item>
    </derivirana_varijabla>
  </DomainObject.Predmet.StrankaListFormatedWithAdressOIB>
  <DomainObject.Predmet.StrankaListNazivFormated>
    <izvorni_sadrzaj>
      <item>Likvidator DAMIR MAJSTOROVIĆ, Pula</item>
    </izvorni_sadrzaj>
    <derivirana_varijabla naziv="DomainObject.Predmet.StrankaListNazivFormated_1">
      <item>Likvidator DAMIR MAJSTOROVIĆ, Pula</item>
    </derivirana_varijabla>
  </DomainObject.Predmet.StrankaListNazivFormated>
  <DomainObject.Predmet.StrankaListNazivFormatedOIB>
    <izvorni_sadrzaj>
      <item>Likvidator DAMIR MAJSTOROVIĆ, Pula, OIB 49931983367</item>
    </izvorni_sadrzaj>
    <derivirana_varijabla naziv="DomainObject.Predmet.StrankaListNazivFormatedOIB_1">
      <item>Likvidator DAMIR MAJSTOROVIĆ, Pula, OIB 49931983367</item>
    </derivirana_varijabla>
  </DomainObject.Predmet.StrankaListNazivFormatedOIB>
  <DomainObject.Predmet.ProtuStrankaListFormated>
    <izvorni_sadrzaj>
      <item>Stečajna masa iza ALGOR d.o.o.</item>
    </izvorni_sadrzaj>
    <derivirana_varijabla naziv="DomainObject.Predmet.ProtuStrankaListFormated_1">
      <item>Stečajna masa iza ALGOR d.o.o.</item>
    </derivirana_varijabla>
  </DomainObject.Predmet.ProtuStrankaListFormated>
  <DomainObject.Predmet.ProtuStrankaListFormatedOIB>
    <izvorni_sadrzaj>
      <item>Stečajna masa iza ALGOR d.o.o., OIB 54990856251</item>
    </izvorni_sadrzaj>
    <derivirana_varijabla naziv="DomainObject.Predmet.ProtuStrankaListFormatedOIB_1">
      <item>Stečajna masa iza ALGOR d.o.o., OIB 54990856251</item>
    </derivirana_varijabla>
  </DomainObject.Predmet.ProtuStrankaListFormatedOIB>
  <DomainObject.Predmet.ProtuStrankaListFormatedWithAdress>
    <izvorni_sadrzaj>
      <item>Stečajna masa iza ALGOR d.o.o., Ravenska 8, 52100 Pula</item>
    </izvorni_sadrzaj>
    <derivirana_varijabla naziv="DomainObject.Predmet.ProtuStrankaListFormatedWithAdress_1">
      <item>Stečajna masa iza ALGOR d.o.o., Ravenska 8, 52100 Pula</item>
    </derivirana_varijabla>
  </DomainObject.Predmet.ProtuStrankaListFormatedWithAdress>
  <DomainObject.Predmet.ProtuStrankaListFormatedWithAdressOIB>
    <izvorni_sadrzaj>
      <item>Stečajna masa iza ALGOR d.o.o., OIB 54990856251, Ravenska 8, 52100 Pula</item>
    </izvorni_sadrzaj>
    <derivirana_varijabla naziv="DomainObject.Predmet.ProtuStrankaListFormatedWithAdressOIB_1">
      <item>Stečajna masa iza ALGOR d.o.o., OIB 54990856251, Ravenska 8, 52100 Pula</item>
    </derivirana_varijabla>
  </DomainObject.Predmet.ProtuStrankaListFormatedWithAdressOIB>
  <DomainObject.Predmet.ProtuStrankaListNazivFormated>
    <izvorni_sadrzaj>
      <item>Stečajna masa iza ALGOR d.o.o.</item>
    </izvorni_sadrzaj>
    <derivirana_varijabla naziv="DomainObject.Predmet.ProtuStrankaListNazivFormated_1">
      <item>Stečajna masa iza ALGOR d.o.o.</item>
    </derivirana_varijabla>
  </DomainObject.Predmet.ProtuStrankaListNazivFormated>
  <DomainObject.Predmet.ProtuStrankaListNazivFormatedOIB>
    <izvorni_sadrzaj>
      <item>Stečajna masa iza ALGOR d.o.o., OIB 54990856251</item>
    </izvorni_sadrzaj>
    <derivirana_varijabla naziv="DomainObject.Predmet.ProtuStrankaListNazivFormatedOIB_1">
      <item>Stečajna masa iza ALGOR d.o.o., OIB 54990856251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MAJSTOROVIĆ, Pula</izvorni_sadrzaj>
    <derivirana_varijabla naziv="DomainObject.Predmet.StrankaIDrugi_1">Likvidator DAMIR MAJSTOROVIĆ, Pula</derivirana_varijabla>
  </DomainObject.Predmet.StrankaIDrugi>
  <DomainObject.Predmet.ProtustrankaIDrugi>
    <izvorni_sadrzaj>Stečajna masa iza ALGOR d.o.o.</izvorni_sadrzaj>
    <derivirana_varijabla naziv="DomainObject.Predmet.ProtustrankaIDrugi_1">Stečajna masa iza ALGOR d.o.o.</derivirana_varijabla>
  </DomainObject.Predmet.ProtustrankaIDrugi>
  <DomainObject.Predmet.StrankaIDrugiAdressOIB>
    <izvorni_sadrzaj>Likvidator DAMIR MAJSTOROVIĆ, Pula, OIB 49931983367, Koparska 37, 52100 Pula</izvorni_sadrzaj>
    <derivirana_varijabla naziv="DomainObject.Predmet.StrankaIDrugiAdressOIB_1">Likvidator DAMIR MAJSTOROVIĆ, Pula, OIB 49931983367, Koparska 37, 52100 Pula</derivirana_varijabla>
  </DomainObject.Predmet.StrankaIDrugiAdressOIB>
  <DomainObject.Predmet.ProtustrankaIDrugiAdressOIB>
    <izvorni_sadrzaj>Stečajna masa iza ALGOR d.o.o., OIB 54990856251, Ravenska 8, 52100 Pula</izvorni_sadrzaj>
    <derivirana_varijabla naziv="DomainObject.Predmet.ProtustrankaIDrugiAdressOIB_1">Stečajna masa iza ALGOR d.o.o., OIB 54990856251,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MAJSTOROVIĆ, Pula</item>
      <item>Stečajna masa iza ALGOR d.o.o.</item>
    </izvorni_sadrzaj>
    <derivirana_varijabla naziv="DomainObject.Predmet.SudioniciListNaziv_1">
      <item>Likvidator DAMIR MAJSTOROVIĆ, Pula</item>
      <item>Stečajna masa iza ALGOR d.o.o.</item>
    </derivirana_varijabla>
  </DomainObject.Predmet.SudioniciListNaziv>
  <DomainObject.Predmet.SudioniciListAdressOIB>
    <izvorni_sadrzaj>
      <item>Likvidator DAMIR MAJSTOROVIĆ, Pula, OIB 49931983367, Koparska 37,52100 Pula</item>
      <item>Stečajna masa iza ALGOR d.o.o., OIB 54990856251, Ravenska 8,52100 Pula</item>
    </izvorni_sadrzaj>
    <derivirana_varijabla naziv="DomainObject.Predmet.SudioniciListAdressOIB_1">
      <item>Likvidator DAMIR MAJSTOROVIĆ, Pula, OIB 49931983367, Koparska 37,52100 Pula</item>
      <item>Stečajna masa iza ALGOR d.o.o., OIB 54990856251,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54990856251</item>
    </izvorni_sadrzaj>
    <derivirana_varijabla naziv="DomainObject.Predmet.SudioniciListNazivOIB_1">
      <item>, OIB 49931983367</item>
      <item>, OIB 54990856251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St-282/2018-4</izvorni_sadrzaj>
    <derivirana_varijabla naziv="DomainObject.PredzadnjaOdlukaIzPredmeta.Oznaka_1">St-282/2018-4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1725</properties:Characters>
  <properties:Lines>62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2018-11-23T08:23:00Z</dcterms:created>
  <dc:creator>Jasmina Matika</dc:creator>
  <cp:lastModifiedBy>Lorena Paris Aničić</cp:lastModifiedBy>
  <cp:lastPrinted>2018-11-23T08:27:00Z</cp:lastPrinted>
  <dcterms:modified xmlns:xsi="http://www.w3.org/2001/XMLSchema-instance" xsi:type="dcterms:W3CDTF">2018-11-23T08:29:00Z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