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266c" w14:paraId="98c266c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A521D">
        <w:t>4</w:t>
      </w:r>
      <w:r w:rsidR="00A05CD3">
        <w:t>8</w:t>
      </w:r>
      <w:r w:rsidR="00C66E45">
        <w:t>7</w:t>
      </w:r>
      <w:r w:rsidR="00F26559">
        <w:t>/16-</w:t>
      </w:r>
      <w:r w:rsidR="00AB3D18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C66E45" w:rsidRPr="00C66E45">
        <w:t>POSLJEDNJI LET jednostavno društvo s ograničenom odgovornošću za ugostiteljstvo Zagreb, Prevoj 22 A, OIB 12093926825</w:t>
      </w:r>
      <w:r w:rsidR="00C66E45">
        <w:t>,</w:t>
      </w:r>
      <w:r w:rsidR="00C66E45" w:rsidRPr="00C66E45">
        <w:t xml:space="preserve"> MBS 080813090</w:t>
      </w:r>
      <w:r w:rsidR="00A05CD3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C66E45" w:rsidRPr="00C66E45">
        <w:t>POSLJEDNJI LET jednostavno društvo s ograničenom odgovornošću za ugostiteljstvo Zagreb, Prevoj 22 A, OIB 12093926825</w:t>
      </w:r>
      <w:r w:rsidR="00C66E45">
        <w:t>,</w:t>
      </w:r>
      <w:r w:rsidR="00C66E45" w:rsidRPr="00C66E45">
        <w:t xml:space="preserve"> MBS 080813090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AB3D18">
        <w:t>Nikola Bojanić iz Osijeka, Bračka 179, OIB  32886956915.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65CD5" w:rsidRPr="00C66E45">
        <w:t>POSLJEDNJI LET jednostavno društvo s ograničenom odgovornošću za ugostiteljstvo Zagreb, Prevoj 22 A, OIB 12093926825</w:t>
      </w:r>
      <w:r w:rsidR="00B65CD5">
        <w:t>,</w:t>
      </w:r>
      <w:r w:rsidR="00B65CD5" w:rsidRPr="00C66E45">
        <w:t xml:space="preserve"> MBS 080813090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B65CD5">
        <w:t>9</w:t>
      </w:r>
      <w:r w:rsidR="00291642">
        <w:t>. studenoga</w:t>
      </w:r>
      <w:r w:rsidR="00AF2A3B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B65CD5" w:rsidRPr="00C66E45">
        <w:t xml:space="preserve">POSLJEDNJI LET </w:t>
      </w:r>
      <w:r w:rsidR="00B65CD5">
        <w:t xml:space="preserve">j.d.o.o. </w:t>
      </w:r>
      <w:r w:rsidR="00B65CD5" w:rsidRPr="00C66E45">
        <w:t>Zagreb, Prevoj 22 A, OIB 12093926825</w:t>
      </w:r>
      <w:r w:rsidR="00B65CD5">
        <w:t>,</w:t>
      </w:r>
      <w:r w:rsidR="00B65CD5" w:rsidRPr="00C66E45">
        <w:t xml:space="preserve"> MBS 080813090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</w:t>
      </w:r>
      <w:r w:rsidR="00B65CD5">
        <w:t>87</w:t>
      </w:r>
      <w:r>
        <w:t>/16-</w:t>
      </w:r>
      <w:r w:rsidR="00AB3D18">
        <w:t>2</w:t>
      </w:r>
      <w:r>
        <w:t xml:space="preserve">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F7" w:rsidP="00F961D8" w:rsidR="00F244F7">
      <w:r>
        <w:separator/>
      </w:r>
    </w:p>
  </w:endnote>
  <w:endnote w:id="0" w:type="continuationSeparator">
    <w:p w:rsidRDefault="00F244F7" w:rsidP="00F961D8" w:rsidR="00F24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F7" w:rsidP="00F961D8" w:rsidR="00F244F7">
      <w:r>
        <w:separator/>
      </w:r>
    </w:p>
  </w:footnote>
  <w:footnote w:id="0" w:type="continuationSeparator">
    <w:p w:rsidRDefault="00F244F7" w:rsidP="00F961D8" w:rsidR="00F24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26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CA521D">
      <w:t>4</w:t>
    </w:r>
    <w:r w:rsidR="00A05CD3">
      <w:t>8</w:t>
    </w:r>
    <w:r w:rsidR="00B65CD5">
      <w:t>7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E3856"/>
    <w:rsid w:val="001F7D2D"/>
    <w:rsid w:val="00212462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447275"/>
    <w:rsid w:val="004705DE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3262"/>
    <w:rsid w:val="006C7D9B"/>
    <w:rsid w:val="006D6BB1"/>
    <w:rsid w:val="00723772"/>
    <w:rsid w:val="007277BA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3D18"/>
    <w:rsid w:val="00AB6233"/>
    <w:rsid w:val="00AF2A3B"/>
    <w:rsid w:val="00B506CA"/>
    <w:rsid w:val="00B65CD5"/>
    <w:rsid w:val="00B667BC"/>
    <w:rsid w:val="00B74F70"/>
    <w:rsid w:val="00C071B1"/>
    <w:rsid w:val="00C66E45"/>
    <w:rsid w:val="00C97427"/>
    <w:rsid w:val="00CA521D"/>
    <w:rsid w:val="00CC632A"/>
    <w:rsid w:val="00D12FDF"/>
    <w:rsid w:val="00D5361E"/>
    <w:rsid w:val="00D57066"/>
    <w:rsid w:val="00D90AB2"/>
    <w:rsid w:val="00DA4683"/>
    <w:rsid w:val="00F244F7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POSLJEDNJI LET j.d.o.o.</izvorni_sadrzaj>
    <derivirana_varijabla naziv="DomainObject.Predmet.ProtustrankaFormated_1">  POSLJEDNJI LET j.d.o.o.</derivirana_varijabla>
  </DomainObject.Predmet.ProtustrankaFormated>
  <DomainObject.Predmet.ProtustrankaFormatedOIB>
    <izvorni_sadrzaj>  POSLJEDNJI LET j.d.o.o., OIB 12093926825</izvorni_sadrzaj>
    <derivirana_varijabla naziv="DomainObject.Predmet.ProtustrankaFormatedOIB_1">  POSLJEDNJI LET j.d.o.o., OIB 12093926825</derivirana_varijabla>
  </DomainObject.Predmet.ProtustrankaFormatedOIB>
  <DomainObject.Predmet.ProtustrankaFormatedWithAdress>
    <izvorni_sadrzaj> POSLJEDNJI LET j.d.o.o., Prevoj 22 A, 10000 Zagreb</izvorni_sadrzaj>
    <derivirana_varijabla naziv="DomainObject.Predmet.ProtustrankaFormatedWithAdress_1"> POSLJEDNJI LET j.d.o.o., Prevoj 22 A, 10000 Zagreb</derivirana_varijabla>
  </DomainObject.Predmet.ProtustrankaFormatedWithAdress>
  <DomainObject.Predmet.ProtustrankaFormatedWithAdressOIB>
    <izvorni_sadrzaj> POSLJEDNJI LET j.d.o.o., OIB 12093926825, Prevoj 22 A, 10000 Zagreb</izvorni_sadrzaj>
    <derivirana_varijabla naziv="DomainObject.Predmet.ProtustrankaFormatedWithAdressOIB_1"> POSLJEDNJI LET j.d.o.o., OIB 12093926825, Prevoj 22 A, 10000 Zagreb</derivirana_varijabla>
  </DomainObject.Predmet.ProtustrankaFormatedWithAdressOIB>
  <DomainObject.Predmet.ProtustrankaWithAdress>
    <izvorni_sadrzaj>POSLJEDNJI LET j.d.o.o. Prevoj 22 A, 10000 Zagreb</izvorni_sadrzaj>
    <derivirana_varijabla naziv="DomainObject.Predmet.ProtustrankaWithAdress_1">POSLJEDNJI LET j.d.o.o. Prevoj 22 A, 10000 Zagreb</derivirana_varijabla>
  </DomainObject.Predmet.ProtustrankaWithAdress>
  <DomainObject.Predmet.ProtustrankaWithAdressOIB>
    <izvorni_sadrzaj>POSLJEDNJI LET j.d.o.o., OIB 12093926825, Prevoj 22 A, 10000 Zagreb</izvorni_sadrzaj>
    <derivirana_varijabla naziv="DomainObject.Predmet.ProtustrankaWithAdressOIB_1">POSLJEDNJI LET j.d.o.o., OIB 12093926825, Prevoj 22 A, 10000 Zagreb</derivirana_varijabla>
  </DomainObject.Predmet.ProtustrankaWithAdressOIB>
  <DomainObject.Predmet.ProtustrankaNazivFormated>
    <izvorni_sadrzaj>POSLJEDNJI LET j.d.o.o.</izvorni_sadrzaj>
    <derivirana_varijabla naziv="DomainObject.Predmet.ProtustrankaNazivFormated_1">POSLJEDNJI LET j.d.o.o.</derivirana_varijabla>
  </DomainObject.Predmet.ProtustrankaNazivFormated>
  <DomainObject.Predmet.ProtustrankaNazivFormatedOIB>
    <izvorni_sadrzaj>POSLJEDNJI LET j.d.o.o., OIB 12093926825</izvorni_sadrzaj>
    <derivirana_varijabla naziv="DomainObject.Predmet.ProtustrankaNazivFormatedOIB_1">POSLJEDNJI LET j.d.o.o., OIB 12093926825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POSLJEDNJI LET j.d.o.o.</item>
    </izvorni_sadrzaj>
    <derivirana_varijabla naziv="DomainObject.Predmet.ProtuStrankaListFormated_1">
      <item>POSLJEDNJI LET j.d.o.o.</item>
    </derivirana_varijabla>
  </DomainObject.Predmet.ProtuStrankaListFormated>
  <DomainObject.Predmet.ProtuStrankaListFormatedOIB>
    <izvorni_sadrzaj>
      <item>POSLJEDNJI LET j.d.o.o., OIB 12093926825</item>
    </izvorni_sadrzaj>
    <derivirana_varijabla naziv="DomainObject.Predmet.ProtuStrankaListFormatedOIB_1">
      <item>POSLJEDNJI LET j.d.o.o., OIB 12093926825</item>
    </derivirana_varijabla>
  </DomainObject.Predmet.ProtuStrankaListFormatedOIB>
  <DomainObject.Predmet.ProtuStrankaListFormatedWithAdress>
    <izvorni_sadrzaj>
      <item>POSLJEDNJI LET j.d.o.o., Prevoj 22 A, 10000 Zagreb</item>
    </izvorni_sadrzaj>
    <derivirana_varijabla naziv="DomainObject.Predmet.ProtuStrankaListFormatedWithAdress_1">
      <item>POSLJEDNJI LET j.d.o.o., Prevoj 22 A, 10000 Zagreb</item>
    </derivirana_varijabla>
  </DomainObject.Predmet.ProtuStrankaListFormatedWithAdress>
  <DomainObject.Predmet.ProtuStrankaListFormatedWithAdressOIB>
    <izvorni_sadrzaj>
      <item>POSLJEDNJI LET j.d.o.o., OIB 12093926825, Prevoj 22 A, 10000 Zagreb</item>
    </izvorni_sadrzaj>
    <derivirana_varijabla naziv="DomainObject.Predmet.ProtuStrankaListFormatedWithAdressOIB_1">
      <item>POSLJEDNJI LET j.d.o.o., OIB 12093926825, Prevoj 22 A, 10000 Zagreb</item>
    </derivirana_varijabla>
  </DomainObject.Predmet.ProtuStrankaListFormatedWithAdressOIB>
  <DomainObject.Predmet.ProtuStrankaListNazivFormated>
    <izvorni_sadrzaj>
      <item>POSLJEDNJI LET j.d.o.o.</item>
    </izvorni_sadrzaj>
    <derivirana_varijabla naziv="DomainObject.Predmet.ProtuStrankaListNazivFormated_1">
      <item>POSLJEDNJI LET j.d.o.o.</item>
    </derivirana_varijabla>
  </DomainObject.Predmet.ProtuStrankaListNazivFormated>
  <DomainObject.Predmet.ProtuStrankaListNazivFormatedOIB>
    <izvorni_sadrzaj>
      <item>POSLJEDNJI LET j.d.o.o., OIB 12093926825</item>
    </izvorni_sadrzaj>
    <derivirana_varijabla naziv="DomainObject.Predmet.ProtuStrankaListNazivFormatedOIB_1">
      <item>POSLJEDNJI LET j.d.o.o., OIB 12093926825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POSLJEDNJI LET j.d.o.o.</izvorni_sadrzaj>
    <derivirana_varijabla naziv="DomainObject.Predmet.ProtustrankaIDrugi_1">POSLJEDNJI LET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POSLJEDNJI LET j.d.o.o., OIB 12093926825, Prevoj 22 A, 10000 Zagreb</izvorni_sadrzaj>
    <derivirana_varijabla naziv="DomainObject.Predmet.ProtustrankaIDrugiAdressOIB_1">POSLJEDNJI LET j.d.o.o., OIB 12093926825, Prevoj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POSLJEDNJI LET j.d.o.o.</item>
      <item>FINA Regionalni centar Zagreb</item>
    </izvorni_sadrzaj>
    <derivirana_varijabla naziv="DomainObject.Predmet.SudioniciListNaziv_1">
      <item>POSLJEDNJI LET j.d.o.o.</item>
      <item>FINA Regionalni centar Zagreb</item>
    </derivirana_varijabla>
  </DomainObject.Predmet.SudioniciListNaziv>
  <DomainObject.Predmet.SudioniciListAdressOIB>
    <izvorni_sadrzaj>
      <item>POSLJEDNJI LET j.d.o.o., OIB 12093926825, Prevoj 22 A,10000 Zagreb</item>
      <item>FINA Regionalni centar Zagreb, OIB 85821130368, Trg svibanjskih žrtava 1995. 1,10000 Zagreb</item>
    </izvorni_sadrzaj>
    <derivirana_varijabla naziv="DomainObject.Predmet.SudioniciListAdressOIB_1">
      <item>POSLJEDNJI LET j.d.o.o., OIB 12093926825, Prevoj 22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12093926825</item>
      <item>, OIB 85821130368</item>
    </izvorni_sadrzaj>
    <derivirana_varijabla naziv="DomainObject.Predmet.SudioniciListNazivOIB_1">
      <item>, OIB 12093926825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59C18-6E25-4ACE-8123-5932011B0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2405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2016-08-17T12:10:00Z</dcterms:created>
  <dc:creator>Darija Miličević</dc:creator>
  <cp:lastModifiedBy>Darija Miličević</cp:lastModifiedBy>
  <cp:lastPrinted>2016-08-18T09:25:00Z</cp:lastPrinted>
  <dcterms:modified xmlns:xsi="http://www.w3.org/2001/XMLSchema-instance" xsi:type="dcterms:W3CDTF">2016-08-18T09:26:00Z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