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e6d2" w14:paraId="7bde6d2" w:rsidRDefault="004E7CDE" w:rsidP="004E7CDE" w:rsidR="004E7CD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U SLAVONSKOM BRODU                       </w:t>
      </w:r>
      <w:r w:rsidR="00827413">
        <w:rPr>
          <w:rFonts w:cs="Times New Roman" w:hAnsi="Times New Roman" w:ascii="Times New Roman"/>
          <w:b/>
          <w:color w:val="000000"/>
          <w:sz w:val="24"/>
          <w:szCs w:val="24"/>
        </w:rPr>
        <w:t>Broj:7/St-989/2013-47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E7CDE" w:rsidP="004E7CDE" w:rsidR="004E7CD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Z A K L J U Č A K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  <w:t xml:space="preserve"> TRGOVAČKI SUD U OSIJEKU, STALNA SLUŽBA  U SLAVONSKOM BRODU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po stečajnoj sutkinji Mirni Vujčić  nakon zaključenja stečajnog postupka nad stečajnim dužnikom MIROSLAVOM MLINARIĆ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 Obrta ELEKTROINSTALACIJE MLINARIĆ u stečaju, Nova Gradiška, Željez</w:t>
      </w:r>
      <w:r w:rsidR="00827413">
        <w:rPr>
          <w:rFonts w:cs="Times New Roman" w:hAnsi="Times New Roman" w:ascii="Times New Roman"/>
          <w:color w:val="000000"/>
          <w:sz w:val="24"/>
          <w:szCs w:val="24"/>
        </w:rPr>
        <w:t>nička 1, OIB 83744677252, dana 25</w:t>
      </w:r>
      <w:r>
        <w:rPr>
          <w:rFonts w:cs="Times New Roman" w:hAnsi="Times New Roman" w:ascii="Times New Roman"/>
          <w:color w:val="000000"/>
          <w:sz w:val="24"/>
          <w:szCs w:val="24"/>
        </w:rPr>
        <w:t>. siječnja 2018. godine</w:t>
      </w:r>
    </w:p>
    <w:p w:rsidRDefault="004E7CDE" w:rsidP="004E7CDE" w:rsidR="004E7CD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z a k l j u č i o     j e</w:t>
      </w: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Nalaže se stečajnom upravitelju Milanu Stanić iz Slavonskog Broda, Matije Gupca 28, OIB 01567983373 u roku od osam dana od  isteka osmog dana od dana objave ovoga zaključka na e-Oglasnoj ploči suda očitovati se </w:t>
      </w:r>
      <w:r w:rsidR="00F901D1">
        <w:rPr>
          <w:rFonts w:cs="Times New Roman" w:hAnsi="Times New Roman" w:ascii="Times New Roman"/>
          <w:color w:val="000000"/>
          <w:sz w:val="24"/>
          <w:szCs w:val="24"/>
        </w:rPr>
        <w:t>o navodima iz</w:t>
      </w:r>
      <w:r w:rsidR="00827413">
        <w:rPr>
          <w:rFonts w:cs="Times New Roman" w:hAnsi="Times New Roman" w:ascii="Times New Roman"/>
          <w:color w:val="000000"/>
          <w:sz w:val="24"/>
          <w:szCs w:val="24"/>
        </w:rPr>
        <w:t xml:space="preserve"> dopis</w:t>
      </w:r>
      <w:r w:rsidR="00F901D1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827413">
        <w:rPr>
          <w:rFonts w:cs="Times New Roman" w:hAnsi="Times New Roman" w:ascii="Times New Roman"/>
          <w:color w:val="000000"/>
          <w:sz w:val="24"/>
          <w:szCs w:val="24"/>
        </w:rPr>
        <w:t xml:space="preserve"> Županijskog državnog odvjetništva Slavonski Brod od 22. siječnja 2018. godine koji se pri</w:t>
      </w:r>
      <w:r w:rsidR="00F901D1">
        <w:rPr>
          <w:rFonts w:cs="Times New Roman" w:hAnsi="Times New Roman" w:ascii="Times New Roman"/>
          <w:color w:val="000000"/>
          <w:sz w:val="24"/>
          <w:szCs w:val="24"/>
        </w:rPr>
        <w:t>laže u preslici ovoga zaključka, te o poduzetim radnjama.</w:t>
      </w: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827413">
        <w:rPr>
          <w:rFonts w:cs="Times New Roman" w:hAnsi="Times New Roman" w:ascii="Times New Roman"/>
          <w:color w:val="000000"/>
          <w:sz w:val="24"/>
          <w:szCs w:val="24"/>
        </w:rPr>
        <w:t>U Slavonskom Brodu, 25</w:t>
      </w:r>
      <w:r>
        <w:rPr>
          <w:rFonts w:cs="Times New Roman" w:hAnsi="Times New Roman" w:ascii="Times New Roman"/>
          <w:color w:val="000000"/>
          <w:sz w:val="24"/>
          <w:szCs w:val="24"/>
        </w:rPr>
        <w:t>. siječnja 2018. godine</w:t>
      </w:r>
    </w:p>
    <w:p w:rsidRDefault="004E7CDE" w:rsidP="004E7CDE" w:rsidR="004E7C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Stečajna sutkinja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Mirna Vujčić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POUKA O PRAVNOM LIJEKU: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Protiv ovog zaključka nije dopušten pravni lijek.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objaviti na e-Oglasnoj ploči suda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-dostaviti stečajnom upravitelju</w:t>
      </w: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CDE" w:rsidP="004E7CDE" w:rsidR="004E7C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052E" w:rsidP="004E7CDE" w:rsidR="00DB052E" w:rsidRPr="004E7CDE"/>
    <w:sectPr w:rsidR="00DB052E" w:rsidRPr="004E7C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CDE"/>
    <w:rsid w:val="0001769E"/>
    <w:rsid w:val="004E7CDE"/>
    <w:rsid w:val="005018F5"/>
    <w:rsid w:val="00827413"/>
    <w:rsid w:val="00DB052E"/>
    <w:rsid w:val="00F9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7CDE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C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C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6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6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6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6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7CDE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C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C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6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6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6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6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01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svibnja 2016.</izvorni_sadrzaj>
    <derivirana_varijabla naziv="DomainObject.Predmet.DatumArhiviranja_1">30.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>16. travnja 2026.</izvorni_sadrzaj>
    <derivirana_varijabla naziv="DomainObject.Predmet.DatumRokaCuvanja_1">16.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svibnja 2016.</izvorni_sadrzaj>
    <derivirana_varijabla naziv="DomainObject.Predmet.DatumZatvaranja_1">30.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hr.ibm.icms.common.model.sluzbeneosobe.UstrojstvenaJedinica@4eb04eb0[id=1000000648, dbStatus=null, naziv=Sudska pisarnica TS OS SSSB, oznaka=null, sudac=null]</izvorni_sadrzaj>
    <derivirana_varijabla naziv="DomainObject.Predmet.MjestoCuvanja_1">hr.ibm.icms.common.model.sluzbeneosobe.UstrojstvenaJedinica@4eb04eb0[id=1000000648,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St-989/2013</izvorni_sadrzaj>
    <derivirana_varijabla naziv="DomainObject.Predmet.OznakaBroj_1">St-989/2013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ormar, soba 87
SPIS POSLAN U REF. 24.1.2018.</izvorni_sadrzaj>
    <derivirana_varijabla naziv="DomainObject.Predmet.PrimjedbaSuca_1">spis ormar, soba 87
SPIS POSLAN U REF. 24.1.2018.</derivirana_varijabla>
  </DomainObject.Predmet.PrimjedbaSuca>
  <DomainObject.Predmet.ProtustrankaFormated>
    <izvorni_sadrzaj>  vl. Miroslav Mlinarić ELEKTROINSTALACIJE MLINARIĆ, NOVA GRADIŠKA</izvorni_sadrzaj>
    <derivirana_varijabla naziv="DomainObject.Predmet.ProtustrankaFormated_1">  vl. Miroslav Mlinarić ELEKTROINSTALACIJE MLINARIĆ, NOVA GRADIŠKA</derivirana_varijabla>
  </DomainObject.Predmet.ProtustrankaFormated>
  <DomainObject.Predmet.ProtustrankaFormatedOIB>
    <izvorni_sadrzaj>  vl. Miroslav Mlinarić ELEKTROINSTALACIJE MLINARIĆ, NOVA GRADIŠKA, OIB 83744677252</izvorni_sadrzaj>
    <derivirana_varijabla naziv="DomainObject.Predmet.ProtustrankaFormatedOIB_1">  vl. Miroslav Mlinarić ELEKTROINSTALACIJE MLINARIĆ, NOVA GRADIŠKA, OIB 83744677252</derivirana_varijabla>
  </DomainObject.Predmet.ProtustrankaFormatedOIB>
  <DomainObject.Predmet.ProtustrankaFormatedWithAdress>
    <izvorni_sadrzaj> vl. Miroslav Mlinarić ELEKTROINSTALACIJE MLINARIĆ, NOVA GRADIŠKA, Željeznička 1, Nova Gradiška</izvorni_sadrzaj>
    <derivirana_varijabla naziv="DomainObject.Predmet.ProtustrankaFormatedWithAdress_1"> vl. Miroslav Mlinarić ELEKTROINSTALACIJE MLINARIĆ, NOVA GRADIŠKA, Željeznička 1, Nova Gradiška</derivirana_varijabla>
  </DomainObject.Predmet.ProtustrankaFormatedWithAdress>
  <DomainObject.Predmet.ProtustrankaFormatedWithAdressOIB>
    <izvorni_sadrzaj> vl. Miroslav Mlinarić ELEKTROINSTALACIJE MLINARIĆ, NOVA GRADIŠKA, OIB 83744677252, Željeznička 1, Nova Gradiška</izvorni_sadrzaj>
    <derivirana_varijabla naziv="DomainObject.Predmet.ProtustrankaFormatedWithAdressOIB_1"> vl. Miroslav Mlinarić ELEKTROINSTALACIJE MLINARIĆ, NOVA GRADIŠKA, OIB 83744677252, Željeznička 1, Nova Gradiška</derivirana_varijabla>
  </DomainObject.Predmet.ProtustrankaFormatedWithAdressOIB>
  <DomainObject.Predmet.ProtustrankaWithAdress>
    <izvorni_sadrzaj>vl. Miroslav Mlinarić ELEKTROINSTALACIJE MLINARIĆ, NOVA GRADIŠKA Željeznička 1, Nova Gradiška</izvorni_sadrzaj>
    <derivirana_varijabla naziv="DomainObject.Predmet.ProtustrankaWithAdress_1">vl. Miroslav Mlinarić ELEKTROINSTALACIJE MLINARIĆ, NOVA GRADIŠKA Željeznička 1, Nova Gradiška</derivirana_varijabla>
  </DomainObject.Predmet.ProtustrankaWithAdress>
  <DomainObject.Predmet.ProtustrankaWithAdressOIB>
    <izvorni_sadrzaj>vl. Miroslav Mlinarić ELEKTROINSTALACIJE MLINARIĆ, NOVA GRADIŠKA, OIB 83744677252, Željeznička 1, Nova Gradiška</izvorni_sadrzaj>
    <derivirana_varijabla naziv="DomainObject.Predmet.ProtustrankaWithAdressOIB_1">vl. Miroslav Mlinarić ELEKTROINSTALACIJE MLINARIĆ, NOVA GRADIŠKA, OIB 83744677252, Željeznička 1, Nova Gradiška</derivirana_varijabla>
  </DomainObject.Predmet.ProtustrankaWithAdressOIB>
  <DomainObject.Predmet.ProtustrankaNazivFormated>
    <izvorni_sadrzaj>vl. Miroslav Mlinarić ELEKTROINSTALACIJE MLINARIĆ, NOVA GRADIŠKA</izvorni_sadrzaj>
    <derivirana_varijabla naziv="DomainObject.Predmet.ProtustrankaNazivFormated_1">vl. Miroslav Mlinarić ELEKTROINSTALACIJE MLINARIĆ, NOVA GRADIŠKA</derivirana_varijabla>
  </DomainObject.Predmet.ProtustrankaNazivFormated>
  <DomainObject.Predmet.ProtustrankaNazivFormatedOIB>
    <izvorni_sadrzaj>vl. Miroslav Mlinarić ELEKTROINSTALACIJE MLINARIĆ, NOVA GRADIŠKA, OIB 83744677252</izvorni_sadrzaj>
    <derivirana_varijabla naziv="DomainObject.Predmet.ProtustrankaNazivFormatedOIB_1">vl. Miroslav Mlinarić ELEKTROINSTALACIJE MLINARIĆ, NOVA GRADIŠKA, OIB 83744677252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Vrtni put 3, 10000 Zagreb</izvorni_sadrzaj>
    <derivirana_varijabla naziv="DomainObject.Predmet.StrankaFormatedWithAdress_1"> FINA Regionalni centar Osijek, Vrtni put 3, 10000 Zagreb</derivirana_varijabla>
  </DomainObject.Predmet.StrankaFormatedWithAdress>
  <DomainObject.Predmet.StrankaFormatedWithAdressOIB>
    <izvorni_sadrzaj> FINA Regionalni centar Osijek, OIB 85821130368, Vrtni put 3, 10000 Zagreb</izvorni_sadrzaj>
    <derivirana_varijabla naziv="DomainObject.Predmet.StrankaFormatedWithAdressOIB_1"> FINA Regionalni centar Osijek, OIB 85821130368, Vrtni put 3, 10000 Zagreb</derivirana_varijabla>
  </DomainObject.Predmet.StrankaFormatedWithAdressOIB>
  <DomainObject.Predmet.StrankaWithAdress>
    <izvorni_sadrzaj>FINA Regionalni centar Osijek Vrtni put 3,10000 Zagreb</izvorni_sadrzaj>
    <derivirana_varijabla naziv="DomainObject.Predmet.StrankaWithAdress_1">FINA Regionalni centar Osijek Vrtni put 3,10000 Zagreb</derivirana_varijabla>
  </DomainObject.Predmet.StrankaWithAdress>
  <DomainObject.Predmet.StrankaWithAdressOIB>
    <izvorni_sadrzaj>FINA Regionalni centar Osijek, OIB 85821130368, Vrtni put 3,10000 Zagreb</izvorni_sadrzaj>
    <derivirana_varijabla naziv="DomainObject.Predmet.StrankaWithAdressOIB_1">FINA Regionalni centar Osijek, OIB 85821130368, Vrtni put 3,10000 Zagreb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Vrtni put 3, 10000 Zagreb</item>
    </izvorni_sadrzaj>
    <derivirana_varijabla naziv="DomainObject.Predmet.StrankaListFormatedWithAdress_1">
      <item>FINA Regionalni centar Osijek, Vrtni put 3, 10000 Zagreb</item>
    </derivirana_varijabla>
  </DomainObject.Predmet.StrankaListFormatedWithAdress>
  <DomainObject.Predmet.StrankaListFormatedWithAdressOIB>
    <izvorni_sadrzaj>
      <item>FINA Regionalni centar Osijek, OIB 85821130368, Vrtni put 3, 10000 Zagreb</item>
    </izvorni_sadrzaj>
    <derivirana_varijabla naziv="DomainObject.Predmet.StrankaListFormatedWithAdressOIB_1">
      <item>FINA Regionalni centar Osijek, OIB 85821130368, Vrtni put 3, 10000 Zagreb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vl. Miroslav Mlinarić ELEKTROINSTALACIJE MLINARIĆ, NOVA GRADIŠKA</item>
    </izvorni_sadrzaj>
    <derivirana_varijabla naziv="DomainObject.Predmet.ProtuStrankaListFormated_1">
      <item>vl. Miroslav Mlinarić ELEKTROINSTALACIJE MLINARIĆ, NOVA GRADIŠKA</item>
    </derivirana_varijabla>
  </DomainObject.Predmet.ProtuStrankaListFormated>
  <DomainObject.Predmet.ProtuStrankaListFormatedOIB>
    <izvorni_sadrzaj>
      <item>vl. Miroslav Mlinarić ELEKTROINSTALACIJE MLINARIĆ, NOVA GRADIŠKA, OIB 83744677252</item>
    </izvorni_sadrzaj>
    <derivirana_varijabla naziv="DomainObject.Predmet.ProtuStrankaListFormatedOIB_1">
      <item>vl. Miroslav Mlinarić ELEKTROINSTALACIJE MLINARIĆ, NOVA GRADIŠKA, OIB 83744677252</item>
    </derivirana_varijabla>
  </DomainObject.Predmet.ProtuStrankaListFormatedOIB>
  <DomainObject.Predmet.ProtuStrankaListFormatedWithAdress>
    <izvorni_sadrzaj>
      <item>vl. Miroslav Mlinarić ELEKTROINSTALACIJE MLINARIĆ, NOVA GRADIŠKA, Željeznička 1, Nova Gradiška</item>
    </izvorni_sadrzaj>
    <derivirana_varijabla naziv="DomainObject.Predmet.ProtuStrankaListFormatedWithAdress_1">
      <item>vl. Miroslav Mlinarić ELEKTROINSTALACIJE MLINARIĆ, NOVA GRADIŠKA, Željeznička 1, Nova Gradiška</item>
    </derivirana_varijabla>
  </DomainObject.Predmet.ProtuStrankaListFormatedWithAdress>
  <DomainObject.Predmet.ProtuStrankaListFormatedWithAdressOIB>
    <izvorni_sadrzaj>
      <item>vl. Miroslav Mlinarić ELEKTROINSTALACIJE MLINARIĆ, NOVA GRADIŠKA, OIB 83744677252, Željeznička 1, Nova Gradiška</item>
    </izvorni_sadrzaj>
    <derivirana_varijabla naziv="DomainObject.Predmet.ProtuStrankaListFormatedWithAdressOIB_1">
      <item>vl. Miroslav Mlinarić ELEKTROINSTALACIJE MLINARIĆ, NOVA GRADIŠKA, OIB 83744677252, Željeznička 1, Nova Gradiška</item>
    </derivirana_varijabla>
  </DomainObject.Predmet.ProtuStrankaListFormatedWithAdressOIB>
  <DomainObject.Predmet.ProtuStrankaListNazivFormated>
    <izvorni_sadrzaj>
      <item>vl. Miroslav Mlinarić ELEKTROINSTALACIJE MLINARIĆ, NOVA GRADIŠKA</item>
    </izvorni_sadrzaj>
    <derivirana_varijabla naziv="DomainObject.Predmet.ProtuStrankaListNazivFormated_1">
      <item>vl. Miroslav Mlinarić ELEKTROINSTALACIJE MLINARIĆ, NOVA GRADIŠKA</item>
    </derivirana_varijabla>
  </DomainObject.Predmet.ProtuStrankaListNazivFormated>
  <DomainObject.Predmet.ProtuStrankaListNazivFormatedOIB>
    <izvorni_sadrzaj>
      <item>vl. Miroslav Mlinarić ELEKTROINSTALACIJE MLINARIĆ, NOVA GRADIŠKA, OIB 83744677252</item>
    </izvorni_sadrzaj>
    <derivirana_varijabla naziv="DomainObject.Predmet.ProtuStrankaListNazivFormatedOIB_1">
      <item>vl. Miroslav Mlinarić ELEKTROINSTALACIJE MLINARIĆ, NOVA GRADIŠKA, OIB 83744677252</item>
    </derivirana_varijabla>
  </DomainObject.Predmet.ProtuStrankaListNazivFormatedOIB>
  <DomainObject.Predmet.OstaliListFormated>
    <izvorni_sadrzaj>
      <item>Milan Stanić dipl.ecc.</item>
      <item>Vesna Lazarić</item>
      <item>Ružica Zmaić</item>
    </izvorni_sadrzaj>
    <derivirana_varijabla naziv="DomainObject.Predmet.OstaliListFormated_1">
      <item>Milan Stanić dipl.ecc.</item>
      <item>Vesna Lazarić</item>
      <item>Ružica Zmaić</item>
    </derivirana_varijabla>
  </DomainObject.Predmet.OstaliListFormated>
  <DomainObject.Predmet.OstaliListFormatedOIB>
    <izvorni_sadrzaj>
      <item>Milan Stanić dipl.ecc., OIB 01567983373</item>
      <item>Vesna Lazarić</item>
      <item>Ružica Zmaić</item>
    </izvorni_sadrzaj>
    <derivirana_varijabla naziv="DomainObject.Predmet.OstaliListFormatedOIB_1">
      <item>Milan Stanić dipl.ecc., OIB 01567983373</item>
      <item>Vesna Lazarić</item>
      <item>Ružica Zmaić</item>
    </derivirana_varijabla>
  </DomainObject.Predmet.OstaliListFormatedOIB>
  <DomainObject.Predmet.OstaliListFormatedWithAdress>
    <izvorni_sadrzaj>
      <item>Milan Stanić dipl.ecc., Vinogradska cesta 78, 35000 Slavonski Brod</item>
      <item>Vesna Lazarić, Lazarićeva, 35000 Slavonski Brod</item>
      <item>Ružica Zmaić, Zmaićeva, 33513 Slavonske Bare</item>
    </izvorni_sadrzaj>
    <derivirana_varijabla naziv="DomainObject.Predmet.OstaliListFormatedWithAdress_1">
      <item>Milan Stanić dipl.ecc., Vinogradska cesta 78, 35000 Slavonski Brod</item>
      <item>Vesna Lazarić, Lazarićeva, 35000 Slavonski Brod</item>
      <item>Ružica Zmaić, Zmaićeva, 33513 Slavonske Bare</item>
    </derivirana_varijabla>
  </DomainObject.Predmet.OstaliListFormatedWithAdress>
  <DomainObject.Predmet.OstaliListFormatedWithAdressOIB>
    <izvorni_sadrzaj>
      <item>Milan Stanić dipl.ecc., OIB 01567983373, Vinogradska cesta 78, 35000 Slavonski Brod</item>
      <item>Vesna Lazarić, Lazarićeva, 35000 Slavonski Brod</item>
      <item>Ružica Zmaić, Zmaićeva, 33513 Slavonske Bare</item>
    </izvorni_sadrzaj>
    <derivirana_varijabla naziv="DomainObject.Predmet.OstaliListFormatedWithAdressOIB_1">
      <item>Milan Stanić dipl.ecc., OIB 01567983373, Vinogradska cesta 78, 35000 Slavonski Brod</item>
      <item>Vesna Lazarić, Lazarićeva, 35000 Slavonski Brod</item>
      <item>Ružica Zmaić, Zmaićeva, 33513 Slavonske Bare</item>
    </derivirana_varijabla>
  </DomainObject.Predmet.OstaliListFormatedWithAdressOIB>
  <DomainObject.Predmet.OstaliListNazivFormated>
    <izvorni_sadrzaj>
      <item>Milan Stanić dipl.ecc.</item>
      <item>Vesna Lazarić</item>
      <item>Ružica Zmaić</item>
    </izvorni_sadrzaj>
    <derivirana_varijabla naziv="DomainObject.Predmet.OstaliListNazivFormated_1">
      <item>Milan Stanić dipl.ecc.</item>
      <item>Vesna Lazarić</item>
      <item>Ružica Zmaić</item>
    </derivirana_varijabla>
  </DomainObject.Predmet.OstaliListNazivFormated>
  <DomainObject.Predmet.OstaliListNazivFormatedOIB>
    <izvorni_sadrzaj>
      <item>Milan Stanić dipl.ecc., OIB 01567983373</item>
      <item>Vesna Lazarić</item>
      <item>Ružica Zmaić</item>
    </izvorni_sadrzaj>
    <derivirana_varijabla naziv="DomainObject.Predmet.OstaliListNazivFormatedOIB_1">
      <item>Milan Stanić dipl.ecc., OIB 01567983373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vl. Miroslav Mlinarić ELEKTROINSTALACIJE MLINARIĆ, NOVA GRADIŠKA</izvorni_sadrzaj>
    <derivirana_varijabla naziv="DomainObject.Predmet.ProtustrankaIDrugi_1">vl. Miroslav Mlinarić ELEKTROINSTALACIJE MLINARIĆ, NOVA GRADIŠKA</derivirana_varijabla>
  </DomainObject.Predmet.ProtustrankaIDrugi>
  <DomainObject.Predmet.StrankaIDrugiAdressOIB>
    <izvorni_sadrzaj>FINA Regionalni centar Osijek, OIB 85821130368, Vrtni put 3, 10000 Zagreb</izvorni_sadrzaj>
    <derivirana_varijabla naziv="DomainObject.Predmet.StrankaIDrugiAdressOIB_1">FINA Regionalni centar Osijek, OIB 85821130368, Vrtni put 3, 10000 Zagreb</derivirana_varijabla>
  </DomainObject.Predmet.StrankaIDrugiAdressOIB>
  <DomainObject.Predmet.ProtustrankaIDrugiAdressOIB>
    <izvorni_sadrzaj>vl. Miroslav Mlinarić ELEKTROINSTALACIJE MLINARIĆ, NOVA GRADIŠKA, OIB 83744677252, Željeznička 1, Nova Gradiška</izvorni_sadrzaj>
    <derivirana_varijabla naziv="DomainObject.Predmet.ProtustrankaIDrugiAdressOIB_1">vl. Miroslav Mlinarić ELEKTROINSTALACIJE MLINARIĆ, NOVA GRADIŠKA, OIB 83744677252, Željeznička 1,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16. travnja 2016.</izvorni_sadrzaj>
    <derivirana_varijabla naziv="DomainObject.Predmet.OdlukaRjesenje.DatumPravomocnosti_1">16. travnja 2016.</derivirana_varijabla>
  </DomainObject.Predmet.OdlukaRjesenje.DatumPravomocnosti>
  <DomainObject.Predmet.OdlukaRjesenje.Oznaka>
    <izvorni_sadrzaj>St-989/2013-39</izvorni_sadrzaj>
    <derivirana_varijabla naziv="DomainObject.Predmet.OdlukaRjesenje.Oznaka_1">St-989/2013-39</derivirana_varijabla>
  </DomainObject.Predmet.OdlukaRjesenje.Oznaka>
  <DomainObject.Predmet.SudioniciListNaziv>
    <izvorni_sadrzaj>
      <item>vl. Miroslav Mlinarić ELEKTROINSTALACIJE MLINARIĆ, NOVA GRADIŠKA</item>
      <item>FINA Regionalni centar Osijek</item>
      <item>Milan Stanić dipl.ecc.</item>
      <item>Vesna Lazarić</item>
      <item>Ružica Zmaić</item>
    </izvorni_sadrzaj>
    <derivirana_varijabla naziv="DomainObject.Predmet.SudioniciListNaziv_1">
      <item>vl. Miroslav Mlinarić ELEKTROINSTALACIJE MLINARIĆ, NOVA GRADIŠKA</item>
      <item>FINA Regionalni centar Osijek</item>
      <item>Milan Stanić dipl.ecc.</item>
      <item>Vesna Lazarić</item>
      <item>Ružica Zmaić</item>
    </derivirana_varijabla>
  </DomainObject.Predmet.SudioniciListNaziv>
  <DomainObject.Predmet.SudioniciListAdressOIB>
    <izvorni_sadrzaj>
      <item>vl. Miroslav Mlinarić ELEKTROINSTALACIJE MLINARIĆ, NOVA GRADIŠKA, OIB 83744677252, Željeznička 1,Nova Gradiška</item>
      <item>FINA Regionalni centar Osijek, OIB 85821130368, Vrtni put 3,10000 Zagreb</item>
      <item>Milan Stanić dipl.ecc., OIB 01567983373, Vinogradska cesta 78,35000 Slavonski Brod</item>
      <item>Vesna Lazarić, Lazarićeva,35000 Slavonski Brod</item>
      <item>Ružica Zmaić, Zmaićeva,33513 Slavonske Bare</item>
    </izvorni_sadrzaj>
    <derivirana_varijabla naziv="DomainObject.Predmet.SudioniciListAdressOIB_1">
      <item>vl. Miroslav Mlinarić ELEKTROINSTALACIJE MLINARIĆ, NOVA GRADIŠKA, OIB 83744677252, Željeznička 1,Nova Gradiška</item>
      <item>FINA Regionalni centar Osijek, OIB 85821130368, Vrtni put 3,10000 Zagreb</item>
      <item>Milan Stanić dipl.ecc., OIB 01567983373, Vinogradska cesta 78,35000 Slavonski Brod</item>
      <item>Vesna Lazarić, Lazarićeva,35000 Slavonski Brod</item>
      <item>Ružica Zmaić, Zmaićeva,33513 Slavonske Bare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83744677252</item>
      <item>, OIB 85821130368</item>
      <item>, OIB 01567983373</item>
      <item>, OIB null</item>
      <item>, OIB null</item>
    </izvorni_sadrzaj>
    <derivirana_varijabla naziv="DomainObject.Predmet.SudioniciListNazivOIB_1">
      <item>, OIB 83744677252</item>
      <item>, OIB 85821130368</item>
      <item>, OIB 01567983373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167</properties:Words>
  <properties:Characters>903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2018-01-25T12:11:00Z</dcterms:created>
  <dc:creator>wsadmin</dc:creator>
  <cp:lastModifiedBy>wsadmin</cp:lastModifiedBy>
  <cp:lastPrinted>2018-01-25T12:15:00Z</cp:lastPrinted>
  <dcterms:modified xmlns:xsi="http://www.w3.org/2001/XMLSchema-instance" xsi:type="dcterms:W3CDTF">2018-01-25T12:26:00Z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