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89e4" w14:paraId="1aa89e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</w:t>
      </w:r>
      <w:r w:rsidR="00635FC0">
        <w:rPr>
          <w:b/>
        </w:rPr>
        <w:t>624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635FC0">
        <w:rPr>
          <w:b/>
        </w:rPr>
        <w:t>UDRUGA HRVATSKIH RATNIH VETERANA 5. GARDIJSKE BRIGADE "SOKOLOVI", Zagreb, Davora Zbiljskog 26, OIB: 84984969876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635FC0">
        <w:rPr>
          <w:b/>
        </w:rPr>
        <w:t>UDRUGA HRVATSKIH RATNIH VETERANA 5. GARDIJSKE BRIGADE "SOKOLOVI", Zagreb, Davora Zbiljskog 26, OIB: 84984969876</w:t>
      </w:r>
      <w:r w:rsidR="00F7278D">
        <w:t xml:space="preserve">, iznosi </w:t>
      </w:r>
      <w:r w:rsidR="00635FC0">
        <w:rPr>
          <w:b/>
        </w:rPr>
        <w:t>245,17</w:t>
      </w:r>
      <w:r w:rsidR="00B12FD0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635FC0">
        <w:rPr>
          <w:b/>
        </w:rPr>
        <w:t>Vinko Mažar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635FC0">
        <w:rPr>
          <w:b/>
        </w:rPr>
        <w:t>624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3E6" w:rsidR="00A003E6">
      <w:r>
        <w:separator/>
      </w:r>
    </w:p>
  </w:endnote>
  <w:endnote w:id="0" w:type="continuationSeparator">
    <w:p w:rsidRDefault="00A003E6" w:rsidR="00A00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3E6" w:rsidR="00A003E6">
      <w:r>
        <w:separator/>
      </w:r>
    </w:p>
  </w:footnote>
  <w:footnote w:id="0" w:type="continuationSeparator">
    <w:p w:rsidRDefault="00A003E6" w:rsidR="00A003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65D2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6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6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</izvorni_sadrzaj>
    <derivirana_varijabla naziv="DomainObject.Predmet.Opis_1">čl. 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St-1624/2016</izvorni_sadrzaj>
    <derivirana_varijabla naziv="DomainObject.Predmet.OznakaBroj_1">St-1624/2016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RATNIH VETERANA 5. GARDIJSKE BRIGADE SOKOLOVI</izvorni_sadrzaj>
    <derivirana_varijabla naziv="DomainObject.Predmet.ProtustrankaFormated_1">  UDRUGA HRVATSKIH RATNIH VETERANA 5. GARDIJSKE BRIGADE SOKOLOVI</derivirana_varijabla>
  </DomainObject.Predmet.ProtustrankaFormated>
  <DomainObject.Predmet.ProtustrankaFormatedOIB>
    <izvorni_sadrzaj>  UDRUGA HRVATSKIH RATNIH VETERANA 5. GARDIJSKE BRIGADE SOKOLOVI, OIB 84984969876</izvorni_sadrzaj>
    <derivirana_varijabla naziv="DomainObject.Predmet.ProtustrankaFormatedOIB_1">  UDRUGA HRVATSKIH RATNIH VETERANA 5. GARDIJSKE BRIGADE SOKOLOVI, OIB 84984969876</derivirana_varijabla>
  </DomainObject.Predmet.ProtustrankaFormatedOIB>
  <DomainObject.Predmet.ProtustrankaFormatedWithAdress>
    <izvorni_sadrzaj> UDRUGA HRVATSKIH RATNIH VETERANA 5. GARDIJSKE BRIGADE SOKOLOVI, Davora Zbiljskog 26, 10000 Zagreb</izvorni_sadrzaj>
    <derivirana_varijabla naziv="DomainObject.Predmet.ProtustrankaFormatedWithAdress_1"> UDRUGA HRVATSKIH RATNIH VETERANA 5. GARDIJSKE BRIGADE SOKOLOVI, Davora Zbiljskog 26, 10000 Zagreb</derivirana_varijabla>
  </DomainObject.Predmet.ProtustrankaFormatedWithAdress>
  <DomainObject.Predmet.ProtustrankaFormatedWithAdressOIB>
    <izvorni_sadrzaj> UDRUGA HRVATSKIH RATNIH VETERANA 5. GARDIJSKE BRIGADE SOKOLOVI, OIB 84984969876, Davora Zbiljskog 26, 10000 Zagreb</izvorni_sadrzaj>
    <derivirana_varijabla naziv="DomainObject.Predmet.ProtustrankaFormatedWithAdressOIB_1"> UDRUGA HRVATSKIH RATNIH VETERANA 5. GARDIJSKE BRIGADE SOKOLOVI, OIB 84984969876, Davora Zbiljskog 26, 10000 Zagreb</derivirana_varijabla>
  </DomainObject.Predmet.ProtustrankaFormatedWithAdressOIB>
  <DomainObject.Predmet.ProtustrankaWithAdress>
    <izvorni_sadrzaj>UDRUGA HRVATSKIH RATNIH VETERANA 5. GARDIJSKE BRIGADE SOKOLOVI Davora Zbiljskog 26, 10000 Zagreb</izvorni_sadrzaj>
    <derivirana_varijabla naziv="DomainObject.Predmet.ProtustrankaWithAdress_1">UDRUGA HRVATSKIH RATNIH VETERANA 5. GARDIJSKE BRIGADE SOKOLOVI Davora Zbiljskog 26, 10000 Zagreb</derivirana_varijabla>
  </DomainObject.Predmet.ProtustrankaWithAdress>
  <DomainObject.Predmet.ProtustrankaWithAdressOIB>
    <izvorni_sadrzaj>UDRUGA HRVATSKIH RATNIH VETERANA 5. GARDIJSKE BRIGADE SOKOLOVI, OIB 84984969876, Davora Zbiljskog 26, 10000 Zagreb</izvorni_sadrzaj>
    <derivirana_varijabla naziv="DomainObject.Predmet.ProtustrankaWithAdressOIB_1">UDRUGA HRVATSKIH RATNIH VETERANA 5. GARDIJSKE BRIGADE SOKOLOVI, OIB 84984969876, Davora Zbiljskog 26, 10000 Zagreb</derivirana_varijabla>
  </DomainObject.Predmet.ProtustrankaWithAdressOIB>
  <DomainObject.Predmet.ProtustrankaNazivFormated>
    <izvorni_sadrzaj>UDRUGA HRVATSKIH RATNIH VETERANA 5. GARDIJSKE BRIGADE SOKOLOVI</izvorni_sadrzaj>
    <derivirana_varijabla naziv="DomainObject.Predmet.ProtustrankaNazivFormated_1">UDRUGA HRVATSKIH RATNIH VETERANA 5. GARDIJSKE BRIGADE SOKOLOVI</derivirana_varijabla>
  </DomainObject.Predmet.ProtustrankaNazivFormated>
  <DomainObject.Predmet.ProtustrankaNazivFormatedOIB>
    <izvorni_sadrzaj>UDRUGA HRVATSKIH RATNIH VETERANA 5. GARDIJSKE BRIGADE SOKOLOVI, OIB 84984969876</izvorni_sadrzaj>
    <derivirana_varijabla naziv="DomainObject.Predmet.ProtustrankaNazivFormatedOIB_1">UDRUGA HRVATSKIH RATNIH VETERANA 5. GARDIJSKE BRIGADE SOKOLOVI, OIB 84984969876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245.17</izvorni_sadrzaj>
    <derivirana_varijabla naziv="DomainObject.Predmet.TrenutnaVrijednost_1">245.17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RATNIH VETERANA 5. GARDIJSKE BRIGADE SOKOLOVI</item>
    </izvorni_sadrzaj>
    <derivirana_varijabla naziv="DomainObject.Predmet.ProtuStrankaListFormated_1">
      <item>UDRUGA HRVATSKIH RATNIH VETERANA 5. GARDIJSKE BRIGADE SOKOLOVI</item>
    </derivirana_varijabla>
  </DomainObject.Predmet.ProtuStrankaListFormated>
  <DomainObject.Predmet.ProtuStrankaListFormatedOIB>
    <izvorni_sadrzaj>
      <item>UDRUGA HRVATSKIH RATNIH VETERANA 5. GARDIJSKE BRIGADE SOKOLOVI, OIB 84984969876</item>
    </izvorni_sadrzaj>
    <derivirana_varijabla naziv="DomainObject.Predmet.ProtuStrankaListFormatedOIB_1">
      <item>UDRUGA HRVATSKIH RATNIH VETERANA 5. GARDIJSKE BRIGADE SOKOLOVI, OIB 84984969876</item>
    </derivirana_varijabla>
  </DomainObject.Predmet.ProtuStrankaListFormatedOIB>
  <DomainObject.Predmet.ProtuStrankaListFormatedWithAdress>
    <izvorni_sadrzaj>
      <item>UDRUGA HRVATSKIH RATNIH VETERANA 5. GARDIJSKE BRIGADE SOKOLOVI, Davora Zbiljskog 26, 10000 Zagreb</item>
    </izvorni_sadrzaj>
    <derivirana_varijabla naziv="DomainObject.Predmet.ProtuStrankaListFormatedWithAdress_1">
      <item>UDRUGA HRVATSKIH RATNIH VETERANA 5. GARDIJSKE BRIGADE SOKOLOVI, Davora Zbiljskog 26, 10000 Zagreb</item>
    </derivirana_varijabla>
  </DomainObject.Predmet.ProtuStrankaListFormatedWithAdress>
  <DomainObject.Predmet.ProtuStrankaListFormatedWithAdressOIB>
    <izvorni_sadrzaj>
      <item>UDRUGA HRVATSKIH RATNIH VETERANA 5. GARDIJSKE BRIGADE SOKOLOVI, OIB 84984969876, Davora Zbiljskog 26, 10000 Zagreb</item>
    </izvorni_sadrzaj>
    <derivirana_varijabla naziv="DomainObject.Predmet.ProtuStrankaListFormatedWithAdressOIB_1">
      <item>UDRUGA HRVATSKIH RATNIH VETERANA 5. GARDIJSKE BRIGADE SOKOLOVI, OIB 84984969876, Davora Zbiljskog 26, 10000 Zagreb</item>
    </derivirana_varijabla>
  </DomainObject.Predmet.ProtuStrankaListFormatedWithAdressOIB>
  <DomainObject.Predmet.ProtuStrankaListNazivFormated>
    <izvorni_sadrzaj>
      <item>UDRUGA HRVATSKIH RATNIH VETERANA 5. GARDIJSKE BRIGADE SOKOLOVI</item>
    </izvorni_sadrzaj>
    <derivirana_varijabla naziv="DomainObject.Predmet.ProtuStrankaListNazivFormated_1">
      <item>UDRUGA HRVATSKIH RATNIH VETERANA 5. GARDIJSKE BRIGADE SOKOLOVI</item>
    </derivirana_varijabla>
  </DomainObject.Predmet.ProtuStrankaListNazivFormated>
  <DomainObject.Predmet.ProtuStrankaListNazivFormatedOIB>
    <izvorni_sadrzaj>
      <item>UDRUGA HRVATSKIH RATNIH VETERANA 5. GARDIJSKE BRIGADE SOKOLOVI, OIB 84984969876</item>
    </izvorni_sadrzaj>
    <derivirana_varijabla naziv="DomainObject.Predmet.ProtuStrankaListNazivFormatedOIB_1">
      <item>UDRUGA HRVATSKIH RATNIH VETERANA 5. GARDIJSKE BRIGADE SOKOLOVI, OIB 84984969876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RATNIH VETERANA 5. GARDIJSKE BRIGADE SOKOLOVI</izvorni_sadrzaj>
    <derivirana_varijabla naziv="DomainObject.Predmet.ProtustrankaIDrugi_1">UDRUGA HRVATSKIH RATNIH VETERANA 5. GARDIJSKE BRIGADE SOKOLOVI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RATNIH VETERANA 5. GARDIJSKE BRIGADE SOKOLOVI, OIB 84984969876, Davora Zbiljskog 26, 10000 Zagreb</izvorni_sadrzaj>
    <derivirana_varijabla naziv="DomainObject.Predmet.ProtustrankaIDrugiAdressOIB_1">UDRUGA HRVATSKIH RATNIH VETERANA 5. GARDIJSKE BRIGADE SOKOLOVI, OIB 84984969876, Davora Zbiljskog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RATNIH VETERANA 5. GARDIJSKE BRIGADE SOKOLOVI</item>
      <item>FINA Regionalni centar Zagreb</item>
    </izvorni_sadrzaj>
    <derivirana_varijabla naziv="DomainObject.Predmet.SudioniciListNaziv_1">
      <item>UDRUGA HRVATSKIH RATNIH VETERANA 5. GARDIJSKE BRIGADE SOKOLOVI</item>
      <item>FINA Regionalni centar Zagreb</item>
    </derivirana_varijabla>
  </DomainObject.Predmet.SudioniciListNaziv>
  <DomainObject.Predmet.SudioniciListAdressOIB>
    <izvorni_sadrzaj>
      <item>UDRUGA HRVATSKIH RATNIH VETERANA 5. GARDIJSKE BRIGADE SOKOLOVI, OIB 84984969876, Davora Zbiljskog 26,10000 Zagreb</item>
      <item>FINA Regionalni centar Zagreb, OIB 85821130368, Trg svibanjskih žrtava 1995. 1,10000 Zagreb</item>
    </izvorni_sadrzaj>
    <derivirana_varijabla naziv="DomainObject.Predmet.SudioniciListAdressOIB_1">
      <item>UDRUGA HRVATSKIH RATNIH VETERANA 5. GARDIJSKE BRIGADE SOKOLOVI, OIB 84984969876, Davora Zbiljskog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84984969876</item>
      <item>, OIB 85821130368</item>
    </izvorni_sadrzaj>
    <derivirana_varijabla naziv="DomainObject.Predmet.SudioniciListNazivOIB_1">
      <item>, OIB 84984969876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2045</properties:Characters>
  <properties:Lines>60</properties:Lines>
  <properties:Paragraphs>18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2016-06-27T07:42:00Z</cp:lastPrinted>
  <dcterms:modified xmlns:xsi="http://www.w3.org/2001/XMLSchema-instance" xsi:type="dcterms:W3CDTF">2016-06-27T08:07:00Z</dcterms:modified>
  <cp:revision>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