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af94" w14:paraId="34faf94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F929DB">
      <w:r w:rsidRPr="00F929DB">
        <w:t>REPUBLIKA HRVATSKA</w:t>
      </w:r>
    </w:p>
    <w:p w:rsidRDefault="001D7C1D" w:rsidP="001D7C1D" w:rsidR="001D7C1D" w:rsidRPr="00F929DB">
      <w:r w:rsidRPr="00F929DB">
        <w:t>TRGOVAČKI SUD U ZAGREBU</w:t>
      </w:r>
    </w:p>
    <w:p w:rsidRDefault="001D7C1D" w:rsidP="00F929DB" w:rsidR="00F929DB" w:rsidRPr="00F929DB">
      <w:pPr>
        <w:jc w:val="right"/>
      </w:pPr>
      <w:r w:rsidRPr="00F929DB">
        <w:t xml:space="preserve">Zagreb, Amruševa 2/II     </w:t>
      </w:r>
      <w:r w:rsidRPr="00F929DB">
        <w:tab/>
      </w:r>
      <w:r w:rsidRPr="00F929DB">
        <w:tab/>
      </w:r>
      <w:r w:rsidRPr="00F929DB">
        <w:tab/>
      </w:r>
      <w:r w:rsidRPr="00F929DB">
        <w:tab/>
      </w:r>
      <w:r w:rsidRPr="00F929DB">
        <w:tab/>
      </w:r>
      <w:r w:rsidR="005F441B" w:rsidRPr="00F929DB">
        <w:tab/>
      </w:r>
      <w:r w:rsidRPr="00F929DB">
        <w:tab/>
      </w:r>
      <w:proofErr w:type="spellStart"/>
      <w:r w:rsidR="00F929DB" w:rsidRPr="00F929DB">
        <w:t>40</w:t>
      </w:r>
      <w:proofErr w:type="spellEnd"/>
      <w:r w:rsidR="00F929DB" w:rsidRPr="00F929DB">
        <w:t>. St-</w:t>
      </w:r>
      <w:proofErr w:type="spellStart"/>
      <w:r w:rsidR="00F929DB" w:rsidRPr="00F929DB">
        <w:t>1495</w:t>
      </w:r>
      <w:proofErr w:type="spellEnd"/>
      <w:r w:rsidR="00F929DB" w:rsidRPr="00F929DB">
        <w:t>/</w:t>
      </w:r>
      <w:proofErr w:type="spellStart"/>
      <w:r w:rsidR="00F929DB" w:rsidRPr="00F929DB">
        <w:t>2018</w:t>
      </w:r>
      <w:proofErr w:type="spellEnd"/>
    </w:p>
    <w:p w:rsidRDefault="00B82566" w:rsidP="00B82566" w:rsidR="00B82566">
      <w:pPr>
        <w:jc w:val="right"/>
      </w:pPr>
    </w:p>
    <w:p w:rsidRDefault="00E3002E" w:rsidP="001D7C1D" w:rsidR="00E3002E"/>
    <w:p w:rsidRDefault="00494008" w:rsidP="00494008" w:rsidR="001D7C1D" w:rsidRPr="0063308C">
      <w:pPr>
        <w:jc w:val="center"/>
      </w:pPr>
      <w:r>
        <w:t>R E P U B L I K A   H R V A T S K A</w:t>
      </w:r>
    </w:p>
    <w:p w:rsidRDefault="00A0184D" w:rsidP="001D7C1D" w:rsidR="001D7C1D" w:rsidRPr="0063308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1D7C1D" w:rsidP="001D7C1D" w:rsidR="001D7C1D" w:rsidRPr="0063308C">
      <w:pPr>
        <w:jc w:val="both"/>
      </w:pPr>
    </w:p>
    <w:p w:rsidRDefault="00F929DB" w:rsidP="00F929DB" w:rsidR="00F929DB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proofErr w:type="spellStart"/>
      <w:r>
        <w:t>TADIĆ</w:t>
      </w:r>
      <w:proofErr w:type="spellEnd"/>
      <w:r>
        <w:t xml:space="preserve">-PROMET d.o.o., </w:t>
      </w:r>
      <w:r w:rsidR="00422D34">
        <w:t>Z</w:t>
      </w:r>
      <w:r>
        <w:t xml:space="preserve">agreb, </w:t>
      </w:r>
      <w:proofErr w:type="spellStart"/>
      <w:r>
        <w:t>Novoselska</w:t>
      </w:r>
      <w:proofErr w:type="spellEnd"/>
      <w:r>
        <w:t xml:space="preserve"> </w:t>
      </w:r>
      <w:proofErr w:type="spellStart"/>
      <w:r>
        <w:t>73</w:t>
      </w:r>
      <w:proofErr w:type="spellEnd"/>
      <w:r>
        <w:t xml:space="preserve">,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 w:rsidR="00A0184D">
        <w:t>1</w:t>
      </w:r>
      <w:r w:rsidR="00DF444C">
        <w:t>9</w:t>
      </w:r>
      <w:r w:rsidR="00A0184D">
        <w:t>.listopada</w:t>
      </w:r>
      <w:proofErr w:type="spellEnd"/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A0184D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71BD2" w:rsidP="005C5DB0" w:rsidR="00471BD2">
      <w:pPr>
        <w:pStyle w:val="Odlomakpopisa"/>
      </w:pPr>
    </w:p>
    <w:p w:rsidRDefault="00991A22" w:rsidP="00CD555A" w:rsidR="003069E1">
      <w:pPr>
        <w:ind w:firstLine="708"/>
        <w:jc w:val="both"/>
      </w:pPr>
      <w:r>
        <w:t xml:space="preserve">U </w:t>
      </w:r>
      <w:proofErr w:type="spellStart"/>
      <w:r>
        <w:t>predstečajnom</w:t>
      </w:r>
      <w:proofErr w:type="spellEnd"/>
      <w:r>
        <w:t xml:space="preserve"> postupku nad dužnikom</w:t>
      </w:r>
      <w:r w:rsidRPr="00991A22">
        <w:t xml:space="preserve"> </w:t>
      </w:r>
      <w:proofErr w:type="spellStart"/>
      <w:r>
        <w:t>TADIĆ</w:t>
      </w:r>
      <w:proofErr w:type="spellEnd"/>
      <w:r>
        <w:t xml:space="preserve">-PROMET d.o.o., Zagreb, </w:t>
      </w:r>
      <w:proofErr w:type="spellStart"/>
      <w:r>
        <w:t>Novoselska</w:t>
      </w:r>
      <w:proofErr w:type="spellEnd"/>
      <w:r>
        <w:t xml:space="preserve"> </w:t>
      </w:r>
      <w:proofErr w:type="spellStart"/>
      <w:r>
        <w:t>73</w:t>
      </w:r>
      <w:proofErr w:type="spellEnd"/>
      <w:r>
        <w:t>., n</w:t>
      </w:r>
      <w:r w:rsidR="003069E1">
        <w:t>a</w:t>
      </w:r>
      <w:r w:rsidR="006E446F">
        <w:t>s</w:t>
      </w:r>
      <w:r w:rsidR="003069E1">
        <w:t>tavak ročište radi ispitivanja tražbina</w:t>
      </w:r>
      <w:r w:rsidR="006E446F">
        <w:t xml:space="preserve"> zakazuje se za</w:t>
      </w:r>
      <w:r w:rsidR="003069E1">
        <w:t xml:space="preserve"> </w:t>
      </w:r>
    </w:p>
    <w:p w:rsidRDefault="00495BB0" w:rsidP="00CD555A" w:rsidR="00495BB0">
      <w:pPr>
        <w:pStyle w:val="Odlomakpopisa"/>
        <w:ind w:left="1080"/>
        <w:jc w:val="both"/>
      </w:pPr>
    </w:p>
    <w:p w:rsidRDefault="002C4A56" w:rsidP="00E02064" w:rsidR="00E02064">
      <w:pPr>
        <w:pStyle w:val="Odlomakpopisa"/>
        <w:ind w:left="1080"/>
        <w:jc w:val="center"/>
      </w:pPr>
      <w:r>
        <w:t xml:space="preserve">dan </w:t>
      </w:r>
      <w:r w:rsidRPr="002C4A56">
        <w:t xml:space="preserve"> </w:t>
      </w:r>
      <w:proofErr w:type="spellStart"/>
      <w:r w:rsidR="008D779A">
        <w:t>1</w:t>
      </w:r>
      <w:r w:rsidR="006E446F">
        <w:t>5.studeni</w:t>
      </w:r>
      <w:proofErr w:type="spellEnd"/>
      <w:r w:rsidR="006E446F">
        <w:t xml:space="preserve"> </w:t>
      </w:r>
      <w:proofErr w:type="spellStart"/>
      <w:r w:rsidR="00EB7195">
        <w:t>2018</w:t>
      </w:r>
      <w:proofErr w:type="spellEnd"/>
      <w:r w:rsidR="00EB7195">
        <w:t>.</w:t>
      </w:r>
      <w:r w:rsidRPr="002C4A56">
        <w:t xml:space="preserve"> u </w:t>
      </w:r>
      <w:r w:rsidR="00404DA7">
        <w:t xml:space="preserve"> </w:t>
      </w:r>
      <w:r w:rsidR="0077228F">
        <w:t>9</w:t>
      </w:r>
      <w:r w:rsidR="00404DA7">
        <w:t>,</w:t>
      </w:r>
      <w:proofErr w:type="spellStart"/>
      <w:r w:rsidR="00404DA7">
        <w:t>30</w:t>
      </w:r>
      <w:proofErr w:type="spellEnd"/>
      <w:r w:rsidRPr="002C4A56">
        <w:t xml:space="preserve"> sati, </w:t>
      </w:r>
    </w:p>
    <w:p w:rsidRDefault="002C4A56" w:rsidP="00E02064" w:rsidR="00E02064">
      <w:pPr>
        <w:pStyle w:val="Odlomakpopisa"/>
        <w:ind w:left="1080"/>
        <w:jc w:val="center"/>
      </w:pPr>
      <w:r w:rsidRPr="002C4A56">
        <w:t xml:space="preserve">u prostorijama Trgovačkog suda u Zagrebu, Zagreb, Petrinjska 8, </w:t>
      </w:r>
    </w:p>
    <w:p w:rsidRDefault="002C4A56" w:rsidP="00E02064" w:rsidR="002C4A56">
      <w:pPr>
        <w:pStyle w:val="Odlomakpopisa"/>
        <w:ind w:left="1080"/>
        <w:jc w:val="center"/>
      </w:pPr>
      <w:r w:rsidRPr="002C4A56">
        <w:t xml:space="preserve">soba </w:t>
      </w:r>
      <w:proofErr w:type="spellStart"/>
      <w:r w:rsidRPr="002C4A56">
        <w:t>96</w:t>
      </w:r>
      <w:proofErr w:type="spellEnd"/>
      <w:r w:rsidRPr="002C4A56">
        <w:t>, II kat ulične zgrade.</w:t>
      </w:r>
    </w:p>
    <w:p w:rsidRDefault="00CD555A" w:rsidP="00CD555A" w:rsidR="00CD555A">
      <w:pPr>
        <w:pStyle w:val="Odlomakpopisa"/>
        <w:ind w:left="1080"/>
        <w:jc w:val="both"/>
      </w:pPr>
    </w:p>
    <w:p w:rsidRDefault="006E446F" w:rsidP="00CD555A" w:rsidR="006E446F">
      <w:pPr>
        <w:pStyle w:val="Odlomakpopisa"/>
        <w:ind w:left="1080"/>
        <w:jc w:val="both"/>
      </w:pPr>
      <w:r>
        <w:t>na koje ročište se pozivaju</w:t>
      </w:r>
      <w:r w:rsidR="00CD555A">
        <w:t>:</w:t>
      </w:r>
    </w:p>
    <w:p w:rsidRDefault="006E446F" w:rsidP="00CD555A" w:rsidR="006E446F">
      <w:pPr>
        <w:pStyle w:val="Odlomakpopisa"/>
        <w:ind w:left="1080"/>
        <w:jc w:val="both"/>
      </w:pPr>
      <w:r>
        <w:t>-</w:t>
      </w:r>
      <w:r w:rsidR="003069E1">
        <w:t xml:space="preserve">vjerovnici </w:t>
      </w:r>
    </w:p>
    <w:p w:rsidRDefault="006E446F" w:rsidP="00CD555A" w:rsidR="006E446F">
      <w:pPr>
        <w:pStyle w:val="Odlomakpopisa"/>
        <w:ind w:left="1080"/>
        <w:jc w:val="both"/>
      </w:pPr>
      <w:r>
        <w:t>-</w:t>
      </w:r>
      <w:r w:rsidR="003069E1">
        <w:t xml:space="preserve">dužnik </w:t>
      </w:r>
    </w:p>
    <w:p w:rsidRDefault="006E446F" w:rsidP="00CD555A" w:rsidR="003069E1">
      <w:pPr>
        <w:pStyle w:val="Odlomakpopisa"/>
        <w:ind w:left="1080"/>
        <w:jc w:val="both"/>
      </w:pPr>
      <w:r>
        <w:t>-</w:t>
      </w:r>
      <w:r w:rsidR="003069E1">
        <w:t xml:space="preserve">povjerenik  </w:t>
      </w:r>
    </w:p>
    <w:p w:rsidRDefault="00453809" w:rsidP="001D7C1D" w:rsidR="00453809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2A7DAA">
        <w:t xml:space="preserve"> </w:t>
      </w:r>
      <w:proofErr w:type="spellStart"/>
      <w:r w:rsidR="00CD555A">
        <w:t>1</w:t>
      </w:r>
      <w:r w:rsidR="00DD724C">
        <w:t>9</w:t>
      </w:r>
      <w:r w:rsidR="00CD555A">
        <w:t>.listopada</w:t>
      </w:r>
      <w:proofErr w:type="spellEnd"/>
      <w:r w:rsidR="002A7DAA">
        <w:t xml:space="preserve"> </w:t>
      </w:r>
      <w:proofErr w:type="spellStart"/>
      <w:r>
        <w:t>201</w:t>
      </w:r>
      <w:r w:rsidR="002A7DAA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A418C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</w:t>
      </w:r>
      <w:r w:rsidR="00CD555A">
        <w:t>zaključka žalba nije dopuštena</w:t>
      </w:r>
    </w:p>
    <w:p w:rsidRDefault="00873C16" w:rsidP="001D7C1D" w:rsidR="00873C16"/>
    <w:p w:rsidRDefault="00A418CA" w:rsidP="00A418CA" w:rsidR="00A418CA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418CA" w:rsidP="00422EE0" w:rsidR="00A418C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AA19C4">
      <w:t>1</w:t>
    </w:r>
    <w:r w:rsidR="0064332C">
      <w:t>4</w:t>
    </w:r>
    <w:r w:rsidR="00D55A8D">
      <w:t>95</w:t>
    </w:r>
    <w:proofErr w:type="spellEnd"/>
    <w:r w:rsidR="00F35BB3">
      <w:t>/</w:t>
    </w:r>
    <w:proofErr w:type="spellStart"/>
    <w:r>
      <w:t>201</w:t>
    </w:r>
    <w:r w:rsidR="005F441B">
      <w:t>8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779F"/>
    <w:rsid w:val="00065FA4"/>
    <w:rsid w:val="00073D97"/>
    <w:rsid w:val="00080FF9"/>
    <w:rsid w:val="000810CE"/>
    <w:rsid w:val="00082D64"/>
    <w:rsid w:val="000846DF"/>
    <w:rsid w:val="00097FA4"/>
    <w:rsid w:val="001006E4"/>
    <w:rsid w:val="00142CB2"/>
    <w:rsid w:val="00153D80"/>
    <w:rsid w:val="0018613F"/>
    <w:rsid w:val="00187A36"/>
    <w:rsid w:val="00187BE6"/>
    <w:rsid w:val="001B2AD1"/>
    <w:rsid w:val="001B2F2F"/>
    <w:rsid w:val="001D7C1D"/>
    <w:rsid w:val="00201F56"/>
    <w:rsid w:val="002121D4"/>
    <w:rsid w:val="0021749B"/>
    <w:rsid w:val="00220063"/>
    <w:rsid w:val="00245E9A"/>
    <w:rsid w:val="002841E8"/>
    <w:rsid w:val="00296411"/>
    <w:rsid w:val="002A3434"/>
    <w:rsid w:val="002A7DAA"/>
    <w:rsid w:val="002C1B18"/>
    <w:rsid w:val="002C4A56"/>
    <w:rsid w:val="003069E1"/>
    <w:rsid w:val="00311D3C"/>
    <w:rsid w:val="00320F5B"/>
    <w:rsid w:val="00323651"/>
    <w:rsid w:val="00331A4C"/>
    <w:rsid w:val="00360DE9"/>
    <w:rsid w:val="00366CB2"/>
    <w:rsid w:val="003A2CE9"/>
    <w:rsid w:val="003A365E"/>
    <w:rsid w:val="003B213D"/>
    <w:rsid w:val="00404DA7"/>
    <w:rsid w:val="00413E00"/>
    <w:rsid w:val="00422D34"/>
    <w:rsid w:val="0042407B"/>
    <w:rsid w:val="004410CA"/>
    <w:rsid w:val="00453809"/>
    <w:rsid w:val="00453945"/>
    <w:rsid w:val="0046103E"/>
    <w:rsid w:val="00471791"/>
    <w:rsid w:val="00471BD2"/>
    <w:rsid w:val="00471E5A"/>
    <w:rsid w:val="00494008"/>
    <w:rsid w:val="00495BB0"/>
    <w:rsid w:val="004A4E4D"/>
    <w:rsid w:val="004B0A2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26C6F"/>
    <w:rsid w:val="00535AAA"/>
    <w:rsid w:val="00535AB3"/>
    <w:rsid w:val="0055111B"/>
    <w:rsid w:val="00552AAE"/>
    <w:rsid w:val="00554285"/>
    <w:rsid w:val="00585191"/>
    <w:rsid w:val="005A14BE"/>
    <w:rsid w:val="005A1DEA"/>
    <w:rsid w:val="005A26E1"/>
    <w:rsid w:val="005A3656"/>
    <w:rsid w:val="005B4DE4"/>
    <w:rsid w:val="005B595F"/>
    <w:rsid w:val="005C5DB0"/>
    <w:rsid w:val="005F441B"/>
    <w:rsid w:val="005F65E6"/>
    <w:rsid w:val="00617817"/>
    <w:rsid w:val="00631E59"/>
    <w:rsid w:val="0064332C"/>
    <w:rsid w:val="00656AB1"/>
    <w:rsid w:val="006852CE"/>
    <w:rsid w:val="00696016"/>
    <w:rsid w:val="006A03CE"/>
    <w:rsid w:val="006A242B"/>
    <w:rsid w:val="006C17E9"/>
    <w:rsid w:val="006C6D31"/>
    <w:rsid w:val="006C7720"/>
    <w:rsid w:val="006D38E8"/>
    <w:rsid w:val="006E446F"/>
    <w:rsid w:val="006E62F6"/>
    <w:rsid w:val="006E7FA0"/>
    <w:rsid w:val="006F2E2D"/>
    <w:rsid w:val="00714AF5"/>
    <w:rsid w:val="00754E3C"/>
    <w:rsid w:val="0077228F"/>
    <w:rsid w:val="00773EA6"/>
    <w:rsid w:val="0077699F"/>
    <w:rsid w:val="00782D08"/>
    <w:rsid w:val="007B7CA2"/>
    <w:rsid w:val="007F5CBE"/>
    <w:rsid w:val="008028AB"/>
    <w:rsid w:val="00806934"/>
    <w:rsid w:val="00807B38"/>
    <w:rsid w:val="008107BA"/>
    <w:rsid w:val="00822877"/>
    <w:rsid w:val="00833454"/>
    <w:rsid w:val="00836780"/>
    <w:rsid w:val="008522EE"/>
    <w:rsid w:val="0085489D"/>
    <w:rsid w:val="00865F7D"/>
    <w:rsid w:val="00873338"/>
    <w:rsid w:val="00873C16"/>
    <w:rsid w:val="0087703A"/>
    <w:rsid w:val="008939E3"/>
    <w:rsid w:val="00894787"/>
    <w:rsid w:val="008A55DD"/>
    <w:rsid w:val="008C1B46"/>
    <w:rsid w:val="008D354F"/>
    <w:rsid w:val="008D779A"/>
    <w:rsid w:val="008F4ADF"/>
    <w:rsid w:val="00906F71"/>
    <w:rsid w:val="00915334"/>
    <w:rsid w:val="009376C9"/>
    <w:rsid w:val="0094046F"/>
    <w:rsid w:val="00981EDE"/>
    <w:rsid w:val="00987914"/>
    <w:rsid w:val="009903DB"/>
    <w:rsid w:val="00991A22"/>
    <w:rsid w:val="009A38C2"/>
    <w:rsid w:val="009C3707"/>
    <w:rsid w:val="009C66AF"/>
    <w:rsid w:val="009E15D8"/>
    <w:rsid w:val="009E2940"/>
    <w:rsid w:val="00A00231"/>
    <w:rsid w:val="00A0184D"/>
    <w:rsid w:val="00A0286F"/>
    <w:rsid w:val="00A0633C"/>
    <w:rsid w:val="00A0774B"/>
    <w:rsid w:val="00A22919"/>
    <w:rsid w:val="00A25266"/>
    <w:rsid w:val="00A418CA"/>
    <w:rsid w:val="00A545CD"/>
    <w:rsid w:val="00A62332"/>
    <w:rsid w:val="00A63532"/>
    <w:rsid w:val="00A636FE"/>
    <w:rsid w:val="00A73B0F"/>
    <w:rsid w:val="00A817BE"/>
    <w:rsid w:val="00A91324"/>
    <w:rsid w:val="00A97C8F"/>
    <w:rsid w:val="00AA19C4"/>
    <w:rsid w:val="00AB58E3"/>
    <w:rsid w:val="00AB69B4"/>
    <w:rsid w:val="00AB7096"/>
    <w:rsid w:val="00B13F51"/>
    <w:rsid w:val="00B15BF0"/>
    <w:rsid w:val="00B42369"/>
    <w:rsid w:val="00B47C1D"/>
    <w:rsid w:val="00B5717D"/>
    <w:rsid w:val="00B57550"/>
    <w:rsid w:val="00B82566"/>
    <w:rsid w:val="00B86AA5"/>
    <w:rsid w:val="00BC21E9"/>
    <w:rsid w:val="00BC6F8A"/>
    <w:rsid w:val="00BC72A8"/>
    <w:rsid w:val="00BE1970"/>
    <w:rsid w:val="00BE7FFA"/>
    <w:rsid w:val="00BF017F"/>
    <w:rsid w:val="00BF15A9"/>
    <w:rsid w:val="00C22FB5"/>
    <w:rsid w:val="00C25555"/>
    <w:rsid w:val="00C558DE"/>
    <w:rsid w:val="00C67896"/>
    <w:rsid w:val="00C73C08"/>
    <w:rsid w:val="00CA7873"/>
    <w:rsid w:val="00CA7CFE"/>
    <w:rsid w:val="00CB409D"/>
    <w:rsid w:val="00CC34F3"/>
    <w:rsid w:val="00CD09E2"/>
    <w:rsid w:val="00CD12AE"/>
    <w:rsid w:val="00CD555A"/>
    <w:rsid w:val="00CE75B7"/>
    <w:rsid w:val="00CF28C5"/>
    <w:rsid w:val="00CF351D"/>
    <w:rsid w:val="00CF3762"/>
    <w:rsid w:val="00D03905"/>
    <w:rsid w:val="00D13CFF"/>
    <w:rsid w:val="00D1401A"/>
    <w:rsid w:val="00D26561"/>
    <w:rsid w:val="00D452A3"/>
    <w:rsid w:val="00D53EC5"/>
    <w:rsid w:val="00D55A8D"/>
    <w:rsid w:val="00D91CEA"/>
    <w:rsid w:val="00DB0B0E"/>
    <w:rsid w:val="00DD46CE"/>
    <w:rsid w:val="00DD724C"/>
    <w:rsid w:val="00DF444C"/>
    <w:rsid w:val="00E02064"/>
    <w:rsid w:val="00E02326"/>
    <w:rsid w:val="00E3002E"/>
    <w:rsid w:val="00E30A9C"/>
    <w:rsid w:val="00E33446"/>
    <w:rsid w:val="00E371BF"/>
    <w:rsid w:val="00E51525"/>
    <w:rsid w:val="00E7515D"/>
    <w:rsid w:val="00E960BB"/>
    <w:rsid w:val="00EA751C"/>
    <w:rsid w:val="00EB0FA7"/>
    <w:rsid w:val="00EB7195"/>
    <w:rsid w:val="00EC4EE8"/>
    <w:rsid w:val="00ED3B98"/>
    <w:rsid w:val="00F21E39"/>
    <w:rsid w:val="00F23AE0"/>
    <w:rsid w:val="00F24F8F"/>
    <w:rsid w:val="00F34043"/>
    <w:rsid w:val="00F35BB3"/>
    <w:rsid w:val="00F577C9"/>
    <w:rsid w:val="00F70A23"/>
    <w:rsid w:val="00F753F1"/>
    <w:rsid w:val="00F906F5"/>
    <w:rsid w:val="00F929DB"/>
    <w:rsid w:val="00FA7126"/>
    <w:rsid w:val="00FD0AFB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St-1495/2018-10</izvorni_sadrzaj>
    <derivirana_varijabla naziv="DomainObject.PredzadnjaOdlukaIzPredmeta.Oznaka_1">St-1495/2018-10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146</properties:Words>
  <properties:Characters>725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2018-10-19T11:48:00Z</dcterms:created>
  <dc:creator>nribaric</dc:creator>
  <cp:lastModifiedBy>Valentina Delač</cp:lastModifiedBy>
  <cp:lastPrinted>2018-10-19T11:51:00Z</cp:lastPrinted>
  <dcterms:modified xmlns:xsi="http://www.w3.org/2001/XMLSchema-instance" xsi:type="dcterms:W3CDTF">2018-10-19T11:51:00Z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(Tadić nastavak ročišta 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