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51d7" w14:paraId="0ca51d7" w:rsidRDefault="00D039A3" w:rsidP="00910611" w:rsidR="00D039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9A3" w:rsidP="00910611" w:rsidR="00D039A3">
      <w:r>
        <w:rPr>
          <w:rFonts w:eastAsia="MS Mincho"/>
        </w:rPr>
        <w:t>REPUBLIKA HRVATSKA</w:t>
      </w:r>
    </w:p>
    <w:p w:rsidRDefault="00D039A3" w:rsidP="00910611" w:rsidR="00D039A3">
      <w:r>
        <w:rPr>
          <w:rFonts w:eastAsia="MS Mincho"/>
        </w:rPr>
        <w:t>TRGOVAČKI SUD U RIJECI</w:t>
      </w:r>
    </w:p>
    <w:p w:rsidRDefault="00D039A3" w:rsidR="00D039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039A3" w:rsidP="00910611" w:rsidR="00D039A3" w:rsidRPr="00910611"/>
    <w:p w:rsidRDefault="00A83E5B" w:rsidP="001D4B71" w:rsidR="00A83E5B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545437" w:rsidRPr="00545437">
        <w:rPr>
          <w:b/>
        </w:rPr>
        <w:t>G.E.M.A.R. d.o.o. POREČ, Mate Vlašića 26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366047">
        <w:t>06. studenoga</w:t>
      </w:r>
      <w:r w:rsidR="00A83E5B" w:rsidRPr="00A83E5B">
        <w:t xml:space="preserve"> 2015.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>Općinskog suda u Puli,</w:t>
      </w:r>
      <w:r w:rsidR="00BB5A9F" w:rsidRPr="00BB5A9F">
        <w:rPr>
          <w:lang w:val="en-US"/>
        </w:rPr>
        <w:t xml:space="preserve"> </w:t>
      </w:r>
      <w:r w:rsidR="00545437">
        <w:t xml:space="preserve"> zemljišnoknjižni odjel Poreč, 11/28 dijela nekretnine, oznake k.č.br.1602/3, upisane u zk.ul.1389, k.o. Nova Vas</w:t>
      </w:r>
      <w:r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545437" w:rsidP="007664ED" w:rsidR="007664ED">
      <w:pPr>
        <w:jc w:val="center"/>
        <w:rPr>
          <w:b/>
        </w:rPr>
      </w:pPr>
      <w:r>
        <w:rPr>
          <w:b/>
        </w:rPr>
        <w:t>18</w:t>
      </w:r>
      <w:r w:rsidR="00BB5A9F">
        <w:rPr>
          <w:b/>
        </w:rPr>
        <w:t xml:space="preserve">. </w:t>
      </w:r>
      <w:r>
        <w:rPr>
          <w:b/>
        </w:rPr>
        <w:t>siječnja</w:t>
      </w:r>
      <w:r w:rsidR="007664ED">
        <w:rPr>
          <w:b/>
        </w:rPr>
        <w:t xml:space="preserve"> 201</w:t>
      </w:r>
      <w:r>
        <w:rPr>
          <w:b/>
        </w:rPr>
        <w:t>6</w:t>
      </w:r>
      <w:r w:rsidR="007664ED">
        <w:rPr>
          <w:b/>
        </w:rPr>
        <w:t>. godine u 9.00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545437">
        <w:t>06. studenoga</w:t>
      </w:r>
      <w:r w:rsidR="00E95A99">
        <w:t xml:space="preserve"> </w:t>
      </w:r>
      <w:r w:rsidR="0012500B" w:rsidRPr="00FF34F0">
        <w:t>201</w:t>
      </w:r>
      <w:r w:rsidR="00CF02E4">
        <w:t>5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B5A9F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7664ED">
        <w:t xml:space="preserve"> </w:t>
      </w:r>
      <w:r w:rsidR="00703E13">
        <w:t xml:space="preserve">  </w:t>
      </w:r>
      <w:r w:rsidR="0068351E">
        <w:t xml:space="preserve"> </w:t>
      </w:r>
    </w:p>
    <w:p w:rsidRDefault="00D039A3" w:rsidP="00BB5A9F" w:rsidR="00D039A3">
      <w:pPr>
        <w:tabs>
          <w:tab w:pos="7250" w:val="left"/>
        </w:tabs>
        <w:jc w:val="right"/>
      </w:pPr>
    </w:p>
    <w:p w:rsidRDefault="001D4B71" w:rsidP="001D4B71" w:rsidR="001D4B71" w:rsidRPr="00BB5A9F">
      <w:pPr>
        <w:jc w:val="both"/>
        <w:rPr>
          <w:b/>
          <w:sz w:val="20"/>
          <w:szCs w:val="20"/>
        </w:rPr>
      </w:pPr>
      <w:r w:rsidRPr="00BB5A9F">
        <w:rPr>
          <w:b/>
          <w:sz w:val="20"/>
          <w:szCs w:val="20"/>
        </w:rPr>
        <w:t>UPUTA O PRAVNOM LIJEKU:</w:t>
      </w:r>
    </w:p>
    <w:p w:rsidRDefault="001D4B71" w:rsidP="007664ED" w:rsidR="0063239C" w:rsidRPr="00BB5A9F">
      <w:pPr>
        <w:jc w:val="both"/>
        <w:rPr>
          <w:sz w:val="20"/>
          <w:szCs w:val="20"/>
        </w:rPr>
      </w:pPr>
      <w:r w:rsidRPr="00BB5A9F">
        <w:rPr>
          <w:sz w:val="20"/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BB5A9F">
          <w:rPr>
            <w:sz w:val="20"/>
            <w:szCs w:val="20"/>
          </w:rPr>
          <w:t>11. st</w:t>
        </w:r>
      </w:smartTag>
      <w:r w:rsidRPr="00BB5A9F">
        <w:rPr>
          <w:sz w:val="20"/>
          <w:szCs w:val="20"/>
        </w:rPr>
        <w:t>. 9. SZ-a).</w:t>
      </w:r>
    </w:p>
    <w:sectPr w:rsidR="0063239C" w:rsidRPr="00BB5A9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9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366047">
      <w:t>544/13-105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039A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1075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2015-11-06T13:19:00Z</dcterms:created>
  <dc:creator>dcmelik</dc:creator>
  <cp:lastModifiedBy>Jasna Radulović</cp:lastModifiedBy>
  <cp:lastPrinted>2015-10-14T09:43:00Z</cp:lastPrinted>
  <dcterms:modified xmlns:xsi="http://www.w3.org/2001/XMLSchema-instance" xsi:type="dcterms:W3CDTF">2015-11-06T13:20:00Z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