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7a95c6b" w14:paraId="7a95c6b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6D62F8">
        <w:t xml:space="preserve">MOJ BAZAAR j.d.o.o. za trgovinu i usluge, Vir, </w:t>
      </w:r>
      <w:proofErr w:type="spellStart"/>
      <w:r w:rsidR="006D62F8">
        <w:t>Bobovik</w:t>
      </w:r>
      <w:proofErr w:type="spellEnd"/>
      <w:r w:rsidR="006D62F8">
        <w:t xml:space="preserve"> XXV kbr. 30, OIB:19487094838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801A8B">
        <w:t>7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6C6FED" w:rsidRPr="00A82C87">
        <w:t>3</w:t>
      </w:r>
      <w:r w:rsidR="00860596" w:rsidRPr="00A82C87">
        <w:t xml:space="preserve">. </w:t>
      </w:r>
      <w:r w:rsidR="00DF4072">
        <w:t xml:space="preserve">rujna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DF4072">
        <w:t>13</w:t>
      </w:r>
      <w:r w:rsidR="00C77A83" w:rsidRPr="00A82C87">
        <w:t xml:space="preserve">. </w:t>
      </w:r>
      <w:r w:rsidR="00D41FA8" w:rsidRPr="00A82C87">
        <w:t>kolovoza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3E2582" w:rsidP="003E2582" w:rsidR="003E258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3E2582" w:rsidP="003E2582" w:rsidR="003E2582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BC4789" w:rsidR="005B795B" w:rsidRPr="00A82C87">
      <w:pPr>
        <w:jc w:val="right"/>
      </w:pPr>
    </w:p>
    <w:p w:rsidRDefault="00DF4072" w:rsidP="00B019B7" w:rsidR="00DF4072"/>
    <w:sectPr w:rsidR="00DF40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6D62F8">
      <w:t>278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E2582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D62F8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4072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2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58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258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258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258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2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58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258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258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258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72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BAZAAR j.d.o.o. za trgovinu i usluge</izvorni_sadrzaj>
    <derivirana_varijabla naziv="DomainObject.Predmet.ProtustrankaFormated_1">  MOJ BAZAAR j.d.o.o. za trgovinu i usluge</derivirana_varijabla>
  </DomainObject.Predmet.ProtustrankaFormated>
  <DomainObject.Predmet.ProtustrankaFormatedOIB>
    <izvorni_sadrzaj>  MOJ BAZAAR j.d.o.o. za trgovinu i usluge, OIB 19487094838</izvorni_sadrzaj>
    <derivirana_varijabla naziv="DomainObject.Predmet.ProtustrankaFormatedOIB_1">  MOJ BAZAAR j.d.o.o. za trgovinu i usluge, OIB 19487094838</derivirana_varijabla>
  </DomainObject.Predmet.ProtustrankaFormatedOIB>
  <DomainObject.Predmet.ProtustrankaFormatedWithAdress>
    <izvorni_sadrzaj> MOJ BAZAAR j.d.o.o. za trgovinu i usluge, Bobovik XXV 30, 23234 Vir</izvorni_sadrzaj>
    <derivirana_varijabla naziv="DomainObject.Predmet.ProtustrankaFormatedWithAdress_1"> MOJ BAZAAR j.d.o.o. za trgovinu i usluge, Bobovik XXV 30, 23234 Vir</derivirana_varijabla>
  </DomainObject.Predmet.ProtustrankaFormatedWithAdress>
  <DomainObject.Predmet.ProtustrankaFormatedWithAdressOIB>
    <izvorni_sadrzaj> MOJ BAZAAR j.d.o.o. za trgovinu i usluge, OIB 19487094838, Bobovik XXV 30, 23234 Vir</izvorni_sadrzaj>
    <derivirana_varijabla naziv="DomainObject.Predmet.ProtustrankaFormatedWithAdressOIB_1"> MOJ BAZAAR j.d.o.o. za trgovinu i usluge, OIB 19487094838, Bobovik XXV 30, 23234 Vir</derivirana_varijabla>
  </DomainObject.Predmet.ProtustrankaFormatedWithAdressOIB>
  <DomainObject.Predmet.ProtustrankaWithAdress>
    <izvorni_sadrzaj>MOJ BAZAAR j.d.o.o. za trgovinu i usluge Bobovik XXV 30, 23234 Vir</izvorni_sadrzaj>
    <derivirana_varijabla naziv="DomainObject.Predmet.ProtustrankaWithAdress_1">MOJ BAZAAR j.d.o.o. za trgovinu i usluge Bobovik XXV 30, 23234 Vir</derivirana_varijabla>
  </DomainObject.Predmet.ProtustrankaWithAdress>
  <DomainObject.Predmet.ProtustrankaWithAdressOIB>
    <izvorni_sadrzaj>MOJ BAZAAR j.d.o.o. za trgovinu i usluge, OIB 19487094838, Bobovik XXV 30, 23234 Vir</izvorni_sadrzaj>
    <derivirana_varijabla naziv="DomainObject.Predmet.ProtustrankaWithAdressOIB_1">MOJ BAZAAR j.d.o.o. za trgovinu i usluge, OIB 19487094838, Bobovik XXV 30, 23234 Vir</derivirana_varijabla>
  </DomainObject.Predmet.ProtustrankaWithAdressOIB>
  <DomainObject.Predmet.ProtustrankaNazivFormated>
    <izvorni_sadrzaj>MOJ BAZAAR j.d.o.o. za trgovinu i usluge</izvorni_sadrzaj>
    <derivirana_varijabla naziv="DomainObject.Predmet.ProtustrankaNazivFormated_1">MOJ BAZAAR j.d.o.o. za trgovinu i usluge</derivirana_varijabla>
  </DomainObject.Predmet.ProtustrankaNazivFormated>
  <DomainObject.Predmet.ProtustrankaNazivFormatedOIB>
    <izvorni_sadrzaj>MOJ BAZAAR j.d.o.o. za trgovinu i usluge, OIB 19487094838</izvorni_sadrzaj>
    <derivirana_varijabla naziv="DomainObject.Predmet.ProtustrankaNazivFormatedOIB_1">MOJ BAZAAR j.d.o.o. za trgovinu i usluge, OIB 19487094838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BAZAAR j.d.o.o. za trgovinu i usluge</item>
    </izvorni_sadrzaj>
    <derivirana_varijabla naziv="DomainObject.Predmet.ProtuStrankaListFormated_1">
      <item>MOJ BAZAAR j.d.o.o. za trgovinu i usluge</item>
    </derivirana_varijabla>
  </DomainObject.Predmet.ProtuStrankaListFormated>
  <DomainObject.Predmet.ProtuStrankaListFormatedOIB>
    <izvorni_sadrzaj>
      <item>MOJ BAZAAR j.d.o.o. za trgovinu i usluge, OIB 19487094838</item>
    </izvorni_sadrzaj>
    <derivirana_varijabla naziv="DomainObject.Predmet.ProtuStrankaListFormatedOIB_1">
      <item>MOJ BAZAAR j.d.o.o. za trgovinu i usluge, OIB 19487094838</item>
    </derivirana_varijabla>
  </DomainObject.Predmet.ProtuStrankaListFormatedOIB>
  <DomainObject.Predmet.ProtuStrankaListFormatedWithAdress>
    <izvorni_sadrzaj>
      <item>MOJ BAZAAR j.d.o.o. za trgovinu i usluge, Bobovik XXV 30, 23234 Vir</item>
    </izvorni_sadrzaj>
    <derivirana_varijabla naziv="DomainObject.Predmet.ProtuStrankaListFormatedWithAdress_1">
      <item>MOJ BAZAAR j.d.o.o. za trgovinu i usluge, Bobovik XXV 30, 23234 Vir</item>
    </derivirana_varijabla>
  </DomainObject.Predmet.ProtuStrankaListFormatedWithAdress>
  <DomainObject.Predmet.ProtuStrankaListFormatedWithAdressOIB>
    <izvorni_sadrzaj>
      <item>MOJ BAZAAR j.d.o.o. za trgovinu i usluge, OIB 19487094838, Bobovik XXV 30, 23234 Vir</item>
    </izvorni_sadrzaj>
    <derivirana_varijabla naziv="DomainObject.Predmet.ProtuStrankaListFormatedWithAdressOIB_1">
      <item>MOJ BAZAAR j.d.o.o. za trgovinu i usluge, OIB 19487094838, Bobovik XXV 30, 23234 Vir</item>
    </derivirana_varijabla>
  </DomainObject.Predmet.ProtuStrankaListFormatedWithAdressOIB>
  <DomainObject.Predmet.ProtuStrankaListNazivFormated>
    <izvorni_sadrzaj>
      <item>MOJ BAZAAR j.d.o.o. za trgovinu i usluge</item>
    </izvorni_sadrzaj>
    <derivirana_varijabla naziv="DomainObject.Predmet.ProtuStrankaListNazivFormated_1">
      <item>MOJ BAZAAR j.d.o.o. za trgovinu i usluge</item>
    </derivirana_varijabla>
  </DomainObject.Predmet.ProtuStrankaListNazivFormated>
  <DomainObject.Predmet.ProtuStrankaListNazivFormatedOIB>
    <izvorni_sadrzaj>
      <item>MOJ BAZAAR j.d.o.o. za trgovinu i usluge, OIB 19487094838</item>
    </izvorni_sadrzaj>
    <derivirana_varijabla naziv="DomainObject.Predmet.ProtuStrankaListNazivFormatedOIB_1">
      <item>MOJ BAZAAR j.d.o.o. za trgovinu i usluge, OIB 19487094838</item>
    </derivirana_varijabla>
  </DomainObject.Predmet.ProtuStrankaListNazivFormatedOIB>
  <DomainObject.Predmet.OstaliListFormated>
    <izvorni_sadrzaj>
      <item>Ramona Draženović</item>
    </izvorni_sadrzaj>
    <derivirana_varijabla naziv="DomainObject.Predmet.OstaliListFormated_1">
      <item>Ramona Draženović</item>
    </derivirana_varijabla>
  </DomainObject.Predmet.OstaliListFormated>
  <DomainObject.Predmet.OstaliListFormatedOIB>
    <izvorni_sadrzaj>
      <item>Ramona Draženović, OIB 37338521606</item>
    </izvorni_sadrzaj>
    <derivirana_varijabla naziv="DomainObject.Predmet.OstaliListFormatedOIB_1">
      <item>Ramona Draženović, OIB 37338521606</item>
    </derivirana_varijabla>
  </DomainObject.Predmet.OstaliListFormatedOIB>
  <DomainObject.Predmet.OstaliListFormatedWithAdress>
    <izvorni_sadrzaj>
      <item>Ramona Draženović, Bobovik XXV kbr. 30, 23234 Vir</item>
    </izvorni_sadrzaj>
    <derivirana_varijabla naziv="DomainObject.Predmet.OstaliListFormatedWithAdress_1">
      <item>Ramona Draženović, Bobovik XXV kbr. 30, 23234 Vir</item>
    </derivirana_varijabla>
  </DomainObject.Predmet.OstaliListFormatedWithAdress>
  <DomainObject.Predmet.OstaliListFormatedWithAdressOIB>
    <izvorni_sadrzaj>
      <item>Ramona Draženović, OIB 37338521606, Bobovik XXV kbr. 30, 23234 Vir</item>
    </izvorni_sadrzaj>
    <derivirana_varijabla naziv="DomainObject.Predmet.OstaliListFormatedWithAdressOIB_1">
      <item>Ramona Draženović, OIB 37338521606, Bobovik XXV kbr. 30, 23234 Vir</item>
    </derivirana_varijabla>
  </DomainObject.Predmet.OstaliListFormatedWithAdressOIB>
  <DomainObject.Predmet.OstaliListNazivFormated>
    <izvorni_sadrzaj>
      <item>Ramona Draženović</item>
    </izvorni_sadrzaj>
    <derivirana_varijabla naziv="DomainObject.Predmet.OstaliListNazivFormated_1">
      <item>Ramona Draženović</item>
    </derivirana_varijabla>
  </DomainObject.Predmet.OstaliListNazivFormated>
  <DomainObject.Predmet.OstaliListNazivFormatedOIB>
    <izvorni_sadrzaj>
      <item>Ramona Draženović, OIB 37338521606</item>
    </izvorni_sadrzaj>
    <derivirana_varijabla naziv="DomainObject.Predmet.OstaliListNazivFormatedOIB_1">
      <item>Ramona Draženović, OIB 37338521606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BAZAAR j.d.o.o. za trgovinu i usluge</izvorni_sadrzaj>
    <derivirana_varijabla naziv="DomainObject.Predmet.ProtustrankaIDrugi_1">MOJ BAZAAR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MOJ BAZAAR j.d.o.o. za trgovinu i usluge, OIB 19487094838, Bobovik XXV 30, 23234 Vir</izvorni_sadrzaj>
    <derivirana_varijabla naziv="DomainObject.Predmet.ProtustrankaIDrugiAdressOIB_1">MOJ BAZAAR j.d.o.o. za trgovinu i usluge, OIB 19487094838, Bobovik XXV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BAZAAR j.d.o.o. za trgovinu i usluge</item>
      <item>Ramona Draženović</item>
    </izvorni_sadrzaj>
    <derivirana_varijabla naziv="DomainObject.Predmet.SudioniciListNaziv_1">
      <item>FINA</item>
      <item>MOJ BAZAAR j.d.o.o. za trgovinu i usluge</item>
      <item>Ramona Draženović</item>
    </derivirana_varijabla>
  </DomainObject.Predmet.SudioniciListNaziv>
  <DomainObject.Predmet.SudioniciListAdressOIB>
    <izvorni_sadrzaj>
      <item>FINA, OIB 85821130368, Ivana Danila 4,23000 Zadar</item>
      <item>MOJ BAZAAR j.d.o.o. za trgovinu i usluge, OIB 19487094838, Bobovik XXV 30,23234 Vir</item>
      <item>Ramona Draženović, OIB 37338521606, Bobovik XXV kbr. 30,23234 Vir</item>
    </izvorni_sadrzaj>
    <derivirana_varijabla naziv="DomainObject.Predmet.SudioniciListAdressOIB_1">
      <item>FINA, OIB 85821130368, Ivana Danila 4,23000 Zadar</item>
      <item>MOJ BAZAAR j.d.o.o. za trgovinu i usluge, OIB 19487094838, Bobovik XXV 30,23234 Vir</item>
      <item>Ramona Draženović, OIB 37338521606, Bobovik XXV kbr.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19487094838</item>
      <item>, OIB 37338521606</item>
    </izvorni_sadrzaj>
    <derivirana_varijabla naziv="DomainObject.Predmet.SudioniciListNazivOIB_1">
      <item>, OIB 85821130368</item>
      <item>, OIB 19487094838</item>
      <item>, OIB 37338521606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DE9B7-DEBE-49BA-A062-BB98A4529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712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2018-08-07T11:28:00Z</dcterms:created>
  <dc:creator>Administrator</dc:creator>
  <cp:lastModifiedBy>Merlina Klišmanić</cp:lastModifiedBy>
  <cp:lastPrinted>2018-08-13T08:19:00Z</cp:lastPrinted>
  <dcterms:modified xmlns:xsi="http://www.w3.org/2001/XMLSchema-instance" xsi:type="dcterms:W3CDTF">2018-08-13T09:39:00Z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(St-278-18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