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09884" w14:paraId="ef0988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0764E2">
        <w:t>1</w:t>
      </w:r>
      <w:r w:rsidR="00F27A7F">
        <w:t>803/</w:t>
      </w:r>
      <w:r w:rsidR="0076077E">
        <w:t>16-3</w:t>
      </w:r>
    </w:p>
    <w:p w:rsidRDefault="00553FD2" w:rsidP="00B9464A" w:rsidR="00B9464A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64A" w:rsidP="00B9464A" w:rsidR="00B9464A">
      <w:pPr>
        <w:ind w:hanging="76" w:left="360"/>
        <w:rPr>
          <w:sz w:val="22"/>
          <w:szCs w:val="22"/>
        </w:rPr>
      </w:pPr>
    </w:p>
    <w:p w:rsidRDefault="00B9464A" w:rsidP="00B9464A" w:rsidR="00B9464A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B9464A" w:rsidP="00F2165F" w:rsidR="000764E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4A0D7B">
        <w:t xml:space="preserve"> O</w:t>
      </w:r>
      <w:r w:rsidR="00875B01">
        <w:t>SIJEK</w:t>
      </w:r>
      <w:r w:rsidR="004A0D7B">
        <w:t xml:space="preserve"> Podružnica O</w:t>
      </w:r>
      <w:r w:rsidR="00875B01">
        <w:t>SIJEK</w:t>
      </w:r>
      <w:r w:rsidR="004A0D7B">
        <w:t xml:space="preserve">, L. </w:t>
      </w:r>
      <w:proofErr w:type="spellStart"/>
      <w:r w:rsidR="004A0D7B">
        <w:t>Jagera</w:t>
      </w:r>
      <w:proofErr w:type="spellEnd"/>
      <w:r w:rsidR="004A0D7B">
        <w:t xml:space="preserve"> 3, </w:t>
      </w:r>
      <w:r w:rsidR="00F27A7F">
        <w:t xml:space="preserve">OIB 85821130368 </w:t>
      </w:r>
      <w:r w:rsidR="004A0D7B">
        <w:t>za pokretanje s</w:t>
      </w:r>
      <w:r w:rsidR="00876A51">
        <w:t>kraćenog stečajnog postupka</w:t>
      </w:r>
      <w:r w:rsidR="004A0D7B">
        <w:t xml:space="preserve"> nad dužnikom</w:t>
      </w:r>
      <w:r w:rsidR="000764E2">
        <w:t xml:space="preserve"> </w:t>
      </w:r>
      <w:r w:rsidR="00F27A7F">
        <w:t xml:space="preserve">NEUTRAL </w:t>
      </w:r>
      <w:r w:rsidR="00CC315D">
        <w:t>d.o.o. za</w:t>
      </w:r>
      <w:r w:rsidR="00F27A7F">
        <w:t xml:space="preserve"> humanitarno razminiranje Osijek, </w:t>
      </w:r>
      <w:proofErr w:type="spellStart"/>
      <w:r w:rsidR="00F27A7F">
        <w:t>Podoračka</w:t>
      </w:r>
      <w:proofErr w:type="spellEnd"/>
      <w:r w:rsidR="00F27A7F">
        <w:t xml:space="preserve"> 32</w:t>
      </w:r>
      <w:r w:rsidR="000764E2">
        <w:t>, OIB</w:t>
      </w:r>
      <w:r w:rsidR="00CC315D">
        <w:t xml:space="preserve"> </w:t>
      </w:r>
      <w:r w:rsidR="00F27A7F">
        <w:t>98167982750, MBS 030111363, t</w:t>
      </w:r>
      <w:r w:rsidR="000764E2">
        <w:t>emeljem</w:t>
      </w:r>
      <w:r w:rsidR="004C4A09">
        <w:t xml:space="preserve">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F27A7F">
        <w:t>4. srpnja</w:t>
      </w:r>
      <w:r w:rsidR="000764E2">
        <w:t xml:space="preserve"> </w:t>
      </w:r>
      <w:r w:rsidR="006A3384">
        <w:t>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F27A7F">
        <w:t xml:space="preserve">NEUTRAL d.o.o. za humanitarno razminiranje Osijek, </w:t>
      </w:r>
      <w:proofErr w:type="spellStart"/>
      <w:r w:rsidR="00F27A7F">
        <w:t>Podoračka</w:t>
      </w:r>
      <w:proofErr w:type="spellEnd"/>
      <w:r w:rsidR="00F27A7F">
        <w:t xml:space="preserve"> 32, OIB 98167982750, MBS 030111363</w:t>
      </w:r>
      <w:r>
        <w:t xml:space="preserve">iznosi </w:t>
      </w:r>
      <w:r w:rsidR="00307AAA">
        <w:t>184.308,47</w:t>
      </w:r>
      <w:r w:rsidR="0076077E">
        <w:t>k</w:t>
      </w:r>
      <w:r>
        <w:t>n.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 se </w:t>
      </w:r>
      <w:r w:rsidR="00981797">
        <w:t xml:space="preserve">osoba ovlaštena za zastupanje dužnika </w:t>
      </w:r>
      <w:r w:rsidR="00307AAA">
        <w:t>Domagoj Lajoš iz  Osijeka</w:t>
      </w:r>
      <w:r w:rsidR="00CC315D">
        <w:t xml:space="preserve"> </w:t>
      </w:r>
      <w:r w:rsidR="0076077E">
        <w:t>da</w:t>
      </w:r>
      <w:r w:rsidR="00E5542A">
        <w:t xml:space="preserve"> u</w:t>
      </w:r>
      <w:r w:rsidR="00936874">
        <w:t xml:space="preserve"> roku od 15 dana od dana objave ovog oglasa na e-oglasnoj ploči suda</w:t>
      </w:r>
      <w:r w:rsidR="00B32948">
        <w:t xml:space="preserve"> podnese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</w:t>
      </w:r>
      <w:r w:rsidR="0076077E">
        <w:t>ju</w:t>
      </w:r>
      <w:r w:rsidR="003E4DD9">
        <w:t xml:space="preserve">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HR31 2390 001 3000 0020 0 s pozivom na broj HR05 272-</w:t>
      </w:r>
      <w:r w:rsidR="00580400">
        <w:t>1</w:t>
      </w:r>
      <w:r w:rsidR="00307AAA">
        <w:t>803</w:t>
      </w:r>
      <w:r w:rsidR="000C26C6">
        <w:t>-1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39667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39667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18481A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07AAA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6C3F3A" w:rsidP="000222A5" w:rsidR="00F77E84">
      <w:r>
        <w:t xml:space="preserve"> </w:t>
      </w:r>
    </w:p>
    <w:sectPr w:rsidSect="00F2165F" w:rsidR="00F77E8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9D1" w:rsidR="006A59D1">
      <w:r>
        <w:separator/>
      </w:r>
    </w:p>
  </w:endnote>
  <w:endnote w:id="0" w:type="continuationSeparator">
    <w:p w:rsidRDefault="006A59D1" w:rsidR="006A5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9D1" w:rsidR="006A59D1">
      <w:r>
        <w:separator/>
      </w:r>
    </w:p>
  </w:footnote>
  <w:footnote w:id="0" w:type="continuationSeparator">
    <w:p w:rsidRDefault="006A59D1" w:rsidR="006A5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711561"/>
    <w:rsid w:val="0073010A"/>
    <w:rsid w:val="00734726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132F7"/>
    <w:rsid w:val="00F2165F"/>
    <w:rsid w:val="00F27A7F"/>
    <w:rsid w:val="00F30D1C"/>
    <w:rsid w:val="00F46E60"/>
    <w:rsid w:val="00F6215D"/>
    <w:rsid w:val="00F62A5C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2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62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1803</izvorni_sadrzaj>
    <derivirana_varijabla naziv="DomainObject.Predmet.Broj_1">1803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St-1803/2016</izvorni_sadrzaj>
    <derivirana_varijabla naziv="DomainObject.Predmet.OznakaBroj_1">St-1803/2016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NEUTRAL d.o.o. humanitarno razminiranje</izvorni_sadrzaj>
    <derivirana_varijabla naziv="DomainObject.Predmet.ProtustrankaFormated_1">  NEUTRAL d.o.o. humanitarno razminiranje</derivirana_varijabla>
  </DomainObject.Predmet.ProtustrankaFormated>
  <DomainObject.Predmet.ProtustrankaFormatedOIB>
    <izvorni_sadrzaj>  NEUTRAL d.o.o. humanitarno razminiranje, OIB 98167982750</izvorni_sadrzaj>
    <derivirana_varijabla naziv="DomainObject.Predmet.ProtustrankaFormatedOIB_1">  NEUTRAL d.o.o. humanitarno razminiranje, OIB 98167982750</derivirana_varijabla>
  </DomainObject.Predmet.ProtustrankaFormatedOIB>
  <DomainObject.Predmet.ProtustrankaFormatedWithAdress>
    <izvorni_sadrzaj> NEUTRAL d.o.o. humanitarno razminiranje, Podgoračka 32, 31000 Osijek</izvorni_sadrzaj>
    <derivirana_varijabla naziv="DomainObject.Predmet.ProtustrankaFormatedWithAdress_1"> NEUTRAL d.o.o. humanitarno razminiranje, Podgoračka 32, 31000 Osijek</derivirana_varijabla>
  </DomainObject.Predmet.ProtustrankaFormatedWithAdress>
  <DomainObject.Predmet.ProtustrankaFormatedWithAdressOIB>
    <izvorni_sadrzaj> NEUTRAL d.o.o. humanitarno razminiranje, OIB 98167982750, Podgoračka 32, 31000 Osijek</izvorni_sadrzaj>
    <derivirana_varijabla naziv="DomainObject.Predmet.ProtustrankaFormatedWithAdressOIB_1"> NEUTRAL d.o.o. humanitarno razminiranje, OIB 98167982750, Podgoračka 32, 31000 Osijek</derivirana_varijabla>
  </DomainObject.Predmet.ProtustrankaFormatedWithAdressOIB>
  <DomainObject.Predmet.ProtustrankaWithAdress>
    <izvorni_sadrzaj>NEUTRAL d.o.o. humanitarno razminiranje Podgoračka 32, 31000 Osijek</izvorni_sadrzaj>
    <derivirana_varijabla naziv="DomainObject.Predmet.ProtustrankaWithAdress_1">NEUTRAL d.o.o. humanitarno razminiranje Podgoračka 32, 31000 Osijek</derivirana_varijabla>
  </DomainObject.Predmet.ProtustrankaWithAdress>
  <DomainObject.Predmet.ProtustrankaWithAdressOIB>
    <izvorni_sadrzaj>NEUTRAL d.o.o. humanitarno razminiranje, OIB 98167982750, Podgoračka 32, 31000 Osijek</izvorni_sadrzaj>
    <derivirana_varijabla naziv="DomainObject.Predmet.ProtustrankaWithAdressOIB_1">NEUTRAL d.o.o. humanitarno razminiranje, OIB 98167982750, Podgoračka 32, 31000 Osijek</derivirana_varijabla>
  </DomainObject.Predmet.ProtustrankaWithAdressOIB>
  <DomainObject.Predmet.ProtustrankaNazivFormated>
    <izvorni_sadrzaj>NEUTRAL d.o.o. humanitarno razminiranje</izvorni_sadrzaj>
    <derivirana_varijabla naziv="DomainObject.Predmet.ProtustrankaNazivFormated_1">NEUTRAL d.o.o. humanitarno razminiranje</derivirana_varijabla>
  </DomainObject.Predmet.ProtustrankaNazivFormated>
  <DomainObject.Predmet.ProtustrankaNazivFormatedOIB>
    <izvorni_sadrzaj>NEUTRAL d.o.o. humanitarno razminiranje, OIB 98167982750</izvorni_sadrzaj>
    <derivirana_varijabla naziv="DomainObject.Predmet.ProtustrankaNazivFormatedOIB_1">NEUTRAL d.o.o. humanitarno razminiranje, OIB 98167982750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NEUTRAL d.o.o. humanitarno razminiranje</item>
    </izvorni_sadrzaj>
    <derivirana_varijabla naziv="DomainObject.Predmet.ProtuStrankaListFormated_1">
      <item>NEUTRAL d.o.o. humanitarno razminiranje</item>
    </derivirana_varijabla>
  </DomainObject.Predmet.ProtuStrankaListFormated>
  <DomainObject.Predmet.ProtuStrankaListFormatedOIB>
    <izvorni_sadrzaj>
      <item>NEUTRAL d.o.o. humanitarno razminiranje, OIB 98167982750</item>
    </izvorni_sadrzaj>
    <derivirana_varijabla naziv="DomainObject.Predmet.ProtuStrankaListFormatedOIB_1">
      <item>NEUTRAL d.o.o. humanitarno razminiranje, OIB 98167982750</item>
    </derivirana_varijabla>
  </DomainObject.Predmet.ProtuStrankaListFormatedOIB>
  <DomainObject.Predmet.ProtuStrankaListFormatedWithAdress>
    <izvorni_sadrzaj>
      <item>NEUTRAL d.o.o. humanitarno razminiranje, Podgoračka 32, 31000 Osijek</item>
    </izvorni_sadrzaj>
    <derivirana_varijabla naziv="DomainObject.Predmet.ProtuStrankaListFormatedWithAdress_1">
      <item>NEUTRAL d.o.o. humanitarno razminiranje, Podgoračka 32, 31000 Osijek</item>
    </derivirana_varijabla>
  </DomainObject.Predmet.ProtuStrankaListFormatedWithAdress>
  <DomainObject.Predmet.ProtuStrankaListFormatedWithAdressOIB>
    <izvorni_sadrzaj>
      <item>NEUTRAL d.o.o. humanitarno razminiranje, OIB 98167982750, Podgoračka 32, 31000 Osijek</item>
    </izvorni_sadrzaj>
    <derivirana_varijabla naziv="DomainObject.Predmet.ProtuStrankaListFormatedWithAdressOIB_1">
      <item>NEUTRAL d.o.o. humanitarno razminiranje, OIB 98167982750, Podgoračka 32, 31000 Osijek</item>
    </derivirana_varijabla>
  </DomainObject.Predmet.ProtuStrankaListFormatedWithAdressOIB>
  <DomainObject.Predmet.ProtuStrankaListNazivFormated>
    <izvorni_sadrzaj>
      <item>NEUTRAL d.o.o. humanitarno razminiranje</item>
    </izvorni_sadrzaj>
    <derivirana_varijabla naziv="DomainObject.Predmet.ProtuStrankaListNazivFormated_1">
      <item>NEUTRAL d.o.o. humanitarno razminiranje</item>
    </derivirana_varijabla>
  </DomainObject.Predmet.ProtuStrankaListNazivFormated>
  <DomainObject.Predmet.ProtuStrankaListNazivFormatedOIB>
    <izvorni_sadrzaj>
      <item>NEUTRAL d.o.o. humanitarno razminiranje, OIB 98167982750</item>
    </izvorni_sadrzaj>
    <derivirana_varijabla naziv="DomainObject.Predmet.ProtuStrankaListNazivFormatedOIB_1">
      <item>NEUTRAL d.o.o. humanitarno razminiranje, OIB 98167982750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NEUTRAL d.o.o. humanitarno razminiranje</izvorni_sadrzaj>
    <derivirana_varijabla naziv="DomainObject.Predmet.ProtustrankaIDrugi_1">NEUTRAL d.o.o. humanitarno razminiranje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NEUTRAL d.o.o. humanitarno razminiranje, OIB 98167982750, Podgoračka 32, 31000 Osijek</izvorni_sadrzaj>
    <derivirana_varijabla naziv="DomainObject.Predmet.ProtustrankaIDrugiAdressOIB_1">NEUTRAL d.o.o. humanitarno razminiranje, OIB 98167982750, Podgoračka 32,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NEUTRAL d.o.o. humanitarno razminiranje</item>
    </izvorni_sadrzaj>
    <derivirana_varijabla naziv="DomainObject.Predmet.SudioniciListNaziv_1">
      <item>FINA RC OSIJEK</item>
      <item>NEUTRAL d.o.o. humanitarno razminiranje</item>
    </derivirana_varijabla>
  </DomainObject.Predmet.SudioniciListNaziv>
  <DomainObject.Predmet.SudioniciListAdressOIB>
    <izvorni_sadrzaj>
      <item>FINA RC OSIJEK, OIB 85821130368</item>
      <item>NEUTRAL d.o.o. humanitarno razminiranje, OIB 98167982750, Podgoračka 32,31000 Osijek</item>
    </izvorni_sadrzaj>
    <derivirana_varijabla naziv="DomainObject.Predmet.SudioniciListAdressOIB_1">
      <item>FINA RC OSIJEK, OIB 85821130368</item>
      <item>NEUTRAL d.o.o. humanitarno razminiranje, OIB 98167982750, Podgoračka 32,31000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98167982750</item>
    </izvorni_sadrzaj>
    <derivirana_varijabla naziv="DomainObject.Predmet.SudioniciListNazivOIB_1">
      <item>, OIB 85821130368</item>
      <item>, OIB 98167982750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A7039-4047-4A58-8B76-474718CBA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1797</properties:Characters>
  <properties:Lines>45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2016-07-04T11:57:00Z</cp:lastPrinted>
  <dcterms:modified xmlns:xsi="http://www.w3.org/2001/XMLSchema-instance" xsi:type="dcterms:W3CDTF">2016-07-04T12:00:00Z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