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ada6" w14:paraId="377ada6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CE36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CE363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E363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E363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E363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E363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E363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E363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St-614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CE3639">
        <w:rPr>
          <w:rFonts w:cs="Times New Roman" w:eastAsia="Times New Roman" w:hAnsi="Times New Roman" w:ascii="Times New Roman"/>
          <w:sz w:val="24"/>
          <w:szCs w:val="24"/>
          <w:lang w:eastAsia="hr-HR"/>
        </w:rPr>
        <w:t>VLAŠIĆ, obiteljska zadruga za ugostiteljstvo i usluge iz Knina, Hrvatskih vitezova 25, MBS:100016823, OIB:20357414251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CE3639">
        <w:rPr>
          <w:rFonts w:cs="Times New Roman" w:eastAsia="Times New Roman" w:hAnsi="Times New Roman" w:ascii="Times New Roman"/>
          <w:sz w:val="24"/>
          <w:szCs w:val="24"/>
          <w:lang w:eastAsia="hr-HR"/>
        </w:rPr>
        <w:t>VLAŠIĆ, obiteljska zadruga za ugostiteljstvo i usluge iz Knina, Hrvatskih vitezova 25, MBS:100016823, OIB:20357414251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35C15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35C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10,00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935C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Željko Vrkić.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CE3639">
        <w:rPr>
          <w:rFonts w:cs="Times New Roman" w:eastAsia="Times New Roman" w:hAnsi="Times New Roman" w:ascii="Times New Roman"/>
          <w:sz w:val="24"/>
          <w:szCs w:val="24"/>
          <w:lang w:eastAsia="hr-HR"/>
        </w:rPr>
        <w:t>VLAŠIĆ, obiteljska zadruga za ugostiteljstvo i usluge iz Knina, Hrvatskih vitezova 25, MBS:100016823, OIB:20357414251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E363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CE3639">
        <w:rPr>
          <w:rFonts w:cs="Times New Roman" w:eastAsia="Times New Roman" w:hAnsi="Times New Roman" w:ascii="Times New Roman"/>
          <w:sz w:val="24"/>
          <w:szCs w:val="24"/>
          <w:lang w:eastAsia="hr-HR"/>
        </w:rPr>
        <w:t>VLAŠIĆ, obiteljska zadruga za ugostiteljstvo i usluge iz Knina, Hrvatskih vitezova 25, MBS:100016823, OIB:20357414251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CE3639">
        <w:rPr>
          <w:rFonts w:cs="Times New Roman" w:eastAsia="Times New Roman" w:hAnsi="Times New Roman" w:ascii="Times New Roman"/>
          <w:sz w:val="24"/>
          <w:szCs w:val="24"/>
          <w:lang w:eastAsia="hr-HR"/>
        </w:rPr>
        <w:t>614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Goreta, v.r.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7A63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50D" w:rsidP="00345FCD" w:rsidR="0044150D">
      <w:pPr>
        <w:spacing w:lineRule="auto" w:line="240" w:after="0"/>
      </w:pPr>
      <w:r>
        <w:separator/>
      </w:r>
    </w:p>
  </w:endnote>
  <w:endnote w:id="0" w:type="continuationSeparator">
    <w:p w:rsidRDefault="0044150D" w:rsidP="00345FCD" w:rsidR="004415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50D" w:rsidP="00345FCD" w:rsidR="0044150D">
      <w:pPr>
        <w:spacing w:lineRule="auto" w:line="240" w:after="0"/>
      </w:pPr>
      <w:r>
        <w:separator/>
      </w:r>
    </w:p>
  </w:footnote>
  <w:footnote w:id="0" w:type="continuationSeparator">
    <w:p w:rsidRDefault="0044150D" w:rsidP="00345FCD" w:rsidR="004415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C7A63">
      <w:rPr>
        <w:noProof/>
      </w:rPr>
      <w:t>2</w:t>
    </w:r>
    <w:r>
      <w:fldChar w:fldCharType="end"/>
    </w:r>
    <w:r>
      <w:t xml:space="preserve">                            </w:t>
    </w:r>
    <w:r w:rsidR="00CE3639">
      <w:t xml:space="preserve">                        9 St-614</w:t>
    </w:r>
    <w:r>
      <w:t>/15</w:t>
    </w:r>
  </w:p>
  <w:p w:rsidRDefault="00EC7A63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345FCD"/>
    <w:rsid w:val="0044150D"/>
    <w:rsid w:val="005E3347"/>
    <w:rsid w:val="007F555B"/>
    <w:rsid w:val="008433F1"/>
    <w:rsid w:val="00935C15"/>
    <w:rsid w:val="00CE3639"/>
    <w:rsid w:val="00EC7A63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EC7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A6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7A6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7A6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7A6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EC7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A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7A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7A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7A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St-614/2015</izvorni_sadrzaj>
    <derivirana_varijabla naziv="DomainObject.Predmet.OznakaBroj_1">St-614/2015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VLAŠIĆ, obiteljska zadruga za ugostiteljstvo i usluge</izvorni_sadrzaj>
    <derivirana_varijabla naziv="DomainObject.Predmet.ProtustrankaFormated_1">  VLAŠIĆ, obiteljska zadruga za ugostiteljstvo i usluge</derivirana_varijabla>
  </DomainObject.Predmet.ProtustrankaFormated>
  <DomainObject.Predmet.ProtustrankaFormatedOIB>
    <izvorni_sadrzaj>  VLAŠIĆ, obiteljska zadruga za ugostiteljstvo i usluge, OIB 20357414251</izvorni_sadrzaj>
    <derivirana_varijabla naziv="DomainObject.Predmet.ProtustrankaFormatedOIB_1">  VLAŠIĆ, obiteljska zadruga za ugostiteljstvo i usluge, OIB 20357414251</derivirana_varijabla>
  </DomainObject.Predmet.ProtustrankaFormatedOIB>
  <DomainObject.Predmet.ProtustrankaFormatedWithAdress>
    <izvorni_sadrzaj> VLAŠIĆ, obiteljska zadruga za ugostiteljstvo i usluge, Hrvatskih vitezova 25 , 22300 Knin</izvorni_sadrzaj>
    <derivirana_varijabla naziv="DomainObject.Predmet.ProtustrankaFormatedWithAdress_1"> VLAŠIĆ, obiteljska zadruga za ugostiteljstvo i usluge, Hrvatskih vitezova 25 , 22300 Knin</derivirana_varijabla>
  </DomainObject.Predmet.ProtustrankaFormatedWithAdress>
  <DomainObject.Predmet.ProtustrankaFormatedWithAdressOIB>
    <izvorni_sadrzaj> VLAŠIĆ, obiteljska zadruga za ugostiteljstvo i usluge, OIB 20357414251, Hrvatskih vitezova 25 , 22300 Knin</izvorni_sadrzaj>
    <derivirana_varijabla naziv="DomainObject.Predmet.ProtustrankaFormatedWithAdressOIB_1"> VLAŠIĆ, obiteljska zadruga za ugostiteljstvo i usluge, OIB 20357414251, Hrvatskih vitezova 25 , 22300 Knin</derivirana_varijabla>
  </DomainObject.Predmet.ProtustrankaFormatedWithAdressOIB>
  <DomainObject.Predmet.ProtustrankaWithAdress>
    <izvorni_sadrzaj>VLAŠIĆ, obiteljska zadruga za ugostiteljstvo i usluge Hrvatskih vitezova 25 , 22300 Knin</izvorni_sadrzaj>
    <derivirana_varijabla naziv="DomainObject.Predmet.ProtustrankaWithAdress_1">VLAŠIĆ, obiteljska zadruga za ugostiteljstvo i usluge Hrvatskih vitezova 25 , 22300 Knin</derivirana_varijabla>
  </DomainObject.Predmet.ProtustrankaWithAdress>
  <DomainObject.Predmet.ProtustrankaWithAdressOIB>
    <izvorni_sadrzaj>VLAŠIĆ, obiteljska zadruga za ugostiteljstvo i usluge, OIB 20357414251, Hrvatskih vitezova 25 , 22300 Knin</izvorni_sadrzaj>
    <derivirana_varijabla naziv="DomainObject.Predmet.ProtustrankaWithAdressOIB_1">VLAŠIĆ, obiteljska zadruga za ugostiteljstvo i usluge, OIB 20357414251, Hrvatskih vitezova 25 , 22300 Knin</derivirana_varijabla>
  </DomainObject.Predmet.ProtustrankaWithAdressOIB>
  <DomainObject.Predmet.ProtustrankaNazivFormated>
    <izvorni_sadrzaj>VLAŠIĆ, obiteljska zadruga za ugostiteljstvo i usluge</izvorni_sadrzaj>
    <derivirana_varijabla naziv="DomainObject.Predmet.ProtustrankaNazivFormated_1">VLAŠIĆ, obiteljska zadruga za ugostiteljstvo i usluge</derivirana_varijabla>
  </DomainObject.Predmet.ProtustrankaNazivFormated>
  <DomainObject.Predmet.ProtustrankaNazivFormatedOIB>
    <izvorni_sadrzaj>VLAŠIĆ, obiteljska zadruga za ugostiteljstvo i usluge, OIB 20357414251</izvorni_sadrzaj>
    <derivirana_varijabla naziv="DomainObject.Predmet.ProtustrankaNazivFormatedOIB_1">VLAŠIĆ, obiteljska zadruga za ugostiteljstvo i usluge, OIB 20357414251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VLAŠIĆ, obiteljska zadruga za ugostiteljstvo i usluge</item>
    </izvorni_sadrzaj>
    <derivirana_varijabla naziv="DomainObject.Predmet.ProtuStrankaListFormated_1">
      <item>VLAŠIĆ, obiteljska zadruga za ugostiteljstvo i usluge</item>
    </derivirana_varijabla>
  </DomainObject.Predmet.ProtuStrankaListFormated>
  <DomainObject.Predmet.ProtuStrankaListFormatedOIB>
    <izvorni_sadrzaj>
      <item>VLAŠIĆ, obiteljska zadruga za ugostiteljstvo i usluge, OIB 20357414251</item>
    </izvorni_sadrzaj>
    <derivirana_varijabla naziv="DomainObject.Predmet.ProtuStrankaListFormatedOIB_1">
      <item>VLAŠIĆ, obiteljska zadruga za ugostiteljstvo i usluge, OIB 20357414251</item>
    </derivirana_varijabla>
  </DomainObject.Predmet.ProtuStrankaListFormatedOIB>
  <DomainObject.Predmet.ProtuStrankaListFormatedWithAdress>
    <izvorni_sadrzaj>
      <item>VLAŠIĆ, obiteljska zadruga za ugostiteljstvo i usluge, Hrvatskih vitezova 25 , 22300 Knin</item>
    </izvorni_sadrzaj>
    <derivirana_varijabla naziv="DomainObject.Predmet.ProtuStrankaListFormatedWithAdress_1">
      <item>VLAŠIĆ, obiteljska zadruga za ugostiteljstvo i usluge, Hrvatskih vitezova 25 , 22300 Knin</item>
    </derivirana_varijabla>
  </DomainObject.Predmet.ProtuStrankaListFormatedWithAdress>
  <DomainObject.Predmet.ProtuStrankaListFormatedWithAdressOIB>
    <izvorni_sadrzaj>
      <item>VLAŠIĆ, obiteljska zadruga za ugostiteljstvo i usluge, OIB 20357414251, Hrvatskih vitezova 25 , 22300 Knin</item>
    </izvorni_sadrzaj>
    <derivirana_varijabla naziv="DomainObject.Predmet.ProtuStrankaListFormatedWithAdressOIB_1">
      <item>VLAŠIĆ, obiteljska zadruga za ugostiteljstvo i usluge, OIB 20357414251, Hrvatskih vitezova 25 , 22300 Knin</item>
    </derivirana_varijabla>
  </DomainObject.Predmet.ProtuStrankaListFormatedWithAdressOIB>
  <DomainObject.Predmet.ProtuStrankaListNazivFormated>
    <izvorni_sadrzaj>
      <item>VLAŠIĆ, obiteljska zadruga za ugostiteljstvo i usluge</item>
    </izvorni_sadrzaj>
    <derivirana_varijabla naziv="DomainObject.Predmet.ProtuStrankaListNazivFormated_1">
      <item>VLAŠIĆ, obiteljska zadruga za ugostiteljstvo i usluge</item>
    </derivirana_varijabla>
  </DomainObject.Predmet.ProtuStrankaListNazivFormated>
  <DomainObject.Predmet.ProtuStrankaListNazivFormatedOIB>
    <izvorni_sadrzaj>
      <item>VLAŠIĆ, obiteljska zadruga za ugostiteljstvo i usluge, OIB 20357414251</item>
    </izvorni_sadrzaj>
    <derivirana_varijabla naziv="DomainObject.Predmet.ProtuStrankaListNazivFormatedOIB_1">
      <item>VLAŠIĆ, obiteljska zadruga za ugostiteljstvo i usluge, OIB 20357414251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VLAŠIĆ, obiteljska zadruga za ugostiteljstvo i usluge</izvorni_sadrzaj>
    <derivirana_varijabla naziv="DomainObject.Predmet.ProtustrankaIDrugi_1">VLAŠIĆ, obiteljska zadruga za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VLAŠIĆ, obiteljska zadruga za ugostiteljstvo i usluge, OIB 20357414251, Hrvatskih vitezova 25 , 22300 Knin</izvorni_sadrzaj>
    <derivirana_varijabla naziv="DomainObject.Predmet.ProtustrankaIDrugiAdressOIB_1">VLAŠIĆ, obiteljska zadruga za ugostiteljstvo i usluge, OIB 20357414251, Hrvatskih vitezova 25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VLAŠIĆ, obiteljska zadruga za ugostiteljstvo i usluge</item>
    </izvorni_sadrzaj>
    <derivirana_varijabla naziv="DomainObject.Predmet.SudioniciListNaziv_1">
      <item>FINA - Podružnica Šibenik</item>
      <item>VLAŠIĆ, obiteljska zadruga za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VLAŠIĆ, obiteljska zadruga za ugostiteljstvo i usluge, OIB 20357414251, Hrvatskih vitezova 25 ,22300 Knin</item>
    </izvorni_sadrzaj>
    <derivirana_varijabla naziv="DomainObject.Predmet.SudioniciListAdressOIB_1">
      <item>FINA - Podružnica Šibenik, OIB 85821130368, Perivoj L. Marune 1,22000 Šibenik</item>
      <item>VLAŠIĆ, obiteljska zadruga za ugostiteljstvo i usluge, OIB 20357414251, Hrvatskih vitezova 25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20357414251</item>
    </izvorni_sadrzaj>
    <derivirana_varijabla naziv="DomainObject.Predmet.SudioniciListNazivOIB_1">
      <item>, OIB 85821130368</item>
      <item>, OIB 20357414251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2673</properties:Characters>
  <properties:Lines>97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2016-01-12T13:14:00Z</dcterms:created>
  <dc:creator>Joško Livaković</dc:creator>
  <cp:lastModifiedBy>Joško Livaković</cp:lastModifiedBy>
  <dcterms:modified xmlns:xsi="http://www.w3.org/2001/XMLSchema-instance" xsi:type="dcterms:W3CDTF">2016-01-18T09:07:00Z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