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c7ef" w14:paraId="b65c7ef" w:rsidRDefault="00E15AE7" w:rsidP="00910611" w:rsidR="00E15AE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AE7" w:rsidP="00910611" w:rsidR="00E15AE7">
      <w:r>
        <w:rPr>
          <w:rFonts w:eastAsia="MS Mincho"/>
        </w:rPr>
        <w:t>REPUBLIKA HRVATSKA</w:t>
      </w:r>
    </w:p>
    <w:p w:rsidRDefault="00E15AE7" w:rsidP="00910611" w:rsidR="00E15AE7">
      <w:r>
        <w:rPr>
          <w:rFonts w:eastAsia="MS Mincho"/>
        </w:rPr>
        <w:t>TRGOVAČKI SUD U RIJECI</w:t>
      </w:r>
    </w:p>
    <w:p w:rsidRDefault="00E15AE7" w:rsidR="00E15AE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851082" w:rsidP="00A707AB" w:rsid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363A0E" w:rsidRPr="00363A0E">
        <w:rPr>
          <w:rFonts w:hAnsi="Times New Roman" w:ascii="Times New Roman"/>
          <w:b w:val="false"/>
        </w:rPr>
        <w:t>TRGOVINA I UGOSTITELJSTVO IVAN jednostavno društvo s ograničenom odgovornošću za trgovinu i ugostiteljstvo Viškovo (Općina Viškovo), Donji Jugi 15, OIB: 26564483827, MBS: 040316638</w:t>
      </w:r>
      <w:r w:rsidR="00B74B71">
        <w:rPr>
          <w:rFonts w:hAnsi="Times New Roman" w:ascii="Times New Roman"/>
          <w:b w:val="false"/>
        </w:rPr>
        <w:t>, dana 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Pr="001C152F">
        <w:rPr>
          <w:rFonts w:hAnsi="Times New Roman" w:ascii="Times New Roman"/>
          <w:b w:val="false"/>
        </w:rPr>
        <w:t xml:space="preserve"> 2016.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363A0E" w:rsidR="00AB23B6" w:rsidRPr="00363A0E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452D32">
        <w:rPr>
          <w:rFonts w:hAnsi="Times New Roman" w:ascii="Times New Roman"/>
          <w:b w:val="false"/>
        </w:rPr>
        <w:t xml:space="preserve">Za </w:t>
      </w:r>
      <w:r w:rsidRPr="00363A0E">
        <w:rPr>
          <w:rFonts w:hAnsi="Times New Roman" w:ascii="Times New Roman"/>
          <w:b w:val="false"/>
        </w:rPr>
        <w:t>privremenog stečajnog upravitelja imenuje se</w:t>
      </w:r>
      <w:r w:rsidR="00851082" w:rsidRPr="00363A0E">
        <w:rPr>
          <w:rFonts w:hAnsi="Times New Roman" w:ascii="Times New Roman"/>
          <w:b w:val="false"/>
        </w:rPr>
        <w:t xml:space="preserve"> </w:t>
      </w:r>
      <w:r w:rsidR="00363A0E" w:rsidRPr="00363A0E">
        <w:rPr>
          <w:rFonts w:hAnsi="Times New Roman" w:ascii="Times New Roman"/>
          <w:b w:val="false"/>
        </w:rPr>
        <w:t>Jelenko Lehki, OIB: 96068307857, Pavla Hatza 10, Zagreb</w:t>
      </w:r>
      <w:r w:rsidR="00851082" w:rsidRPr="00363A0E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363A0E">
        <w:rPr>
          <w:rFonts w:hAnsi="Times New Roman" w:ascii="Times New Roman"/>
          <w:b w:val="false"/>
        </w:rPr>
        <w:t>20</w:t>
      </w:r>
      <w:r w:rsidR="00FB54DE">
        <w:rPr>
          <w:rFonts w:hAnsi="Times New Roman" w:ascii="Times New Roman"/>
          <w:b w:val="false"/>
        </w:rPr>
        <w:t>. veljače</w:t>
      </w:r>
      <w:r w:rsidR="00B74B71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2016</w:t>
      </w:r>
      <w:r w:rsidRPr="001C152F">
        <w:rPr>
          <w:rFonts w:hAnsi="Times New Roman" w:ascii="Times New Roman"/>
          <w:b w:val="false"/>
        </w:rPr>
        <w:t>. godine.</w:t>
      </w: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363A0E" w:rsidRPr="00363A0E">
        <w:rPr>
          <w:rFonts w:hAnsi="Times New Roman" w:ascii="Times New Roman"/>
          <w:b w:val="false"/>
        </w:rPr>
        <w:t>TRGOVINA I UGOSTITELJSTVO IVAN jednostavno društvo s ograničenom odgovornošću za trgovinu i ugostiteljstvo Viškovo (Općina Viškovo), Donji Jugi 15, OIB: 26564483827, MBS: 040316638</w:t>
      </w:r>
      <w:r w:rsidR="00363A0E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B74B71">
        <w:rPr>
          <w:rFonts w:eastAsia="Calibri" w:hAnsi="Times New Roman" w:ascii="Times New Roman"/>
          <w:b w:val="false"/>
        </w:rPr>
        <w:t>1</w:t>
      </w:r>
      <w:r w:rsidR="00FB54DE">
        <w:rPr>
          <w:rFonts w:eastAsia="Calibri" w:hAnsi="Times New Roman" w:ascii="Times New Roman"/>
          <w:b w:val="false"/>
        </w:rPr>
        <w:t>4</w:t>
      </w:r>
      <w:r w:rsidR="00B74B71">
        <w:rPr>
          <w:rFonts w:eastAsia="Calibri" w:hAnsi="Times New Roman" w:ascii="Times New Roman"/>
          <w:b w:val="false"/>
        </w:rPr>
        <w:t>. listopada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 godine</w:t>
      </w:r>
    </w:p>
    <w:p w:rsidRDefault="005D183E" w:rsidR="005D183E" w:rsidRPr="001C152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15AE7" w:rsidR="00F222D9" w:rsidRPr="001C152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  <w:r w:rsidR="00F222D9"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="00F222D9" w:rsidRPr="001C152F">
        <w:rPr>
          <w:rFonts w:hAnsi="Times New Roman" w:ascii="Times New Roman"/>
          <w:b w:val="false"/>
        </w:rPr>
        <w:t xml:space="preserve">Vera Jelenović </w:t>
      </w:r>
    </w:p>
    <w:p w:rsidRDefault="005D183E" w:rsidR="005D183E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DF7C86" w:rsidR="00DF7C86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zapisnik od 1</w:t>
      </w:r>
      <w:r w:rsidR="00363A0E">
        <w:rPr>
          <w:rFonts w:hAnsi="Times New Roman" w:ascii="Times New Roman"/>
          <w:b w:val="false"/>
        </w:rPr>
        <w:t>4</w:t>
      </w:r>
      <w:r>
        <w:rPr>
          <w:rFonts w:hAnsi="Times New Roman" w:ascii="Times New Roman"/>
          <w:b w:val="false"/>
        </w:rPr>
        <w:t>.12. i rj. o pokretanju prethodnog postupka</w:t>
      </w:r>
    </w:p>
    <w:p w:rsidRDefault="00DF7C86" w:rsidR="00DF7C86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7995" w:rsidR="00D97995">
      <w:r>
        <w:separator/>
      </w:r>
    </w:p>
  </w:endnote>
  <w:endnote w:id="0" w:type="continuationSeparator">
    <w:p w:rsidRDefault="00D97995" w:rsidR="00D979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5AE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7995" w:rsidR="00D97995">
      <w:r>
        <w:separator/>
      </w:r>
    </w:p>
  </w:footnote>
  <w:footnote w:id="0" w:type="continuationSeparator">
    <w:p w:rsidRDefault="00D97995" w:rsidR="00D979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74B71">
      <w:rPr>
        <w:rFonts w:hAnsi="Times New Roman" w:ascii="Times New Roman"/>
        <w:b w:val="false"/>
      </w:rPr>
      <w:t>6</w:t>
    </w:r>
    <w:r w:rsidR="00363A0E">
      <w:rPr>
        <w:rFonts w:hAnsi="Times New Roman" w:ascii="Times New Roman"/>
        <w:b w:val="false"/>
      </w:rPr>
      <w:t>84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DF7C86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995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7C86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5AE7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15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A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AE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A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A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15A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5AE7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15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A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AE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A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A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15A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5AE7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St-684/2016</izvorni_sadrzaj>
    <derivirana_varijabla naziv="DomainObject.Predmet.OznakaBroj_1">St-684/2016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I UGOSTITELJSTVO IVAN j.d.o.o.</izvorni_sadrzaj>
    <derivirana_varijabla naziv="DomainObject.Predmet.ProtustrankaFormated_1">  TRGOVINA I UGOSTITELJSTVO IVAN j.d.o.o.</derivirana_varijabla>
  </DomainObject.Predmet.ProtustrankaFormated>
  <DomainObject.Predmet.ProtustrankaFormatedOIB>
    <izvorni_sadrzaj>  TRGOVINA I UGOSTITELJSTVO IVAN j.d.o.o., OIB 26564483827</izvorni_sadrzaj>
    <derivirana_varijabla naziv="DomainObject.Predmet.ProtustrankaFormatedOIB_1">  TRGOVINA I UGOSTITELJSTVO IVAN j.d.o.o., OIB 26564483827</derivirana_varijabla>
  </DomainObject.Predmet.ProtustrankaFormatedOIB>
  <DomainObject.Predmet.ProtustrankaFormatedWithAdress>
    <izvorni_sadrzaj> TRGOVINA I UGOSTITELJSTVO IVAN j.d.o.o., Donji Jugi 15, 51216 Viškovo</izvorni_sadrzaj>
    <derivirana_varijabla naziv="DomainObject.Predmet.ProtustrankaFormatedWithAdress_1"> TRGOVINA I UGOSTITELJSTVO IVAN j.d.o.o., Donji Jugi 15, 51216 Viškovo</derivirana_varijabla>
  </DomainObject.Predmet.ProtustrankaFormatedWithAdress>
  <DomainObject.Predmet.ProtustrankaFormatedWithAdressOIB>
    <izvorni_sadrzaj> TRGOVINA I UGOSTITELJSTVO IVAN j.d.o.o., OIB 26564483827, Donji Jugi 15, 51216 Viškovo</izvorni_sadrzaj>
    <derivirana_varijabla naziv="DomainObject.Predmet.ProtustrankaFormatedWithAdressOIB_1"> TRGOVINA I UGOSTITELJSTVO IVAN j.d.o.o., OIB 26564483827, Donji Jugi 15, 51216 Viškovo</derivirana_varijabla>
  </DomainObject.Predmet.ProtustrankaFormatedWithAdressOIB>
  <DomainObject.Predmet.ProtustrankaWithAdress>
    <izvorni_sadrzaj>TRGOVINA I UGOSTITELJSTVO IVAN j.d.o.o. Donji Jugi 15, 51216 Viškovo</izvorni_sadrzaj>
    <derivirana_varijabla naziv="DomainObject.Predmet.ProtustrankaWithAdress_1">TRGOVINA I UGOSTITELJSTVO IVAN j.d.o.o. Donji Jugi 15, 51216 Viškovo</derivirana_varijabla>
  </DomainObject.Predmet.ProtustrankaWithAdress>
  <DomainObject.Predmet.ProtustrankaWithAdressOIB>
    <izvorni_sadrzaj>TRGOVINA I UGOSTITELJSTVO IVAN j.d.o.o., OIB 26564483827, Donji Jugi 15, 51216 Viškovo</izvorni_sadrzaj>
    <derivirana_varijabla naziv="DomainObject.Predmet.ProtustrankaWithAdressOIB_1">TRGOVINA I UGOSTITELJSTVO IVAN j.d.o.o., OIB 26564483827, Donji Jugi 15, 51216 Viškovo</derivirana_varijabla>
  </DomainObject.Predmet.ProtustrankaWithAdressOIB>
  <DomainObject.Predmet.ProtustrankaNazivFormated>
    <izvorni_sadrzaj>TRGOVINA I UGOSTITELJSTVO IVAN j.d.o.o.</izvorni_sadrzaj>
    <derivirana_varijabla naziv="DomainObject.Predmet.ProtustrankaNazivFormated_1">TRGOVINA I UGOSTITELJSTVO IVAN j.d.o.o.</derivirana_varijabla>
  </DomainObject.Predmet.ProtustrankaNazivFormated>
  <DomainObject.Predmet.ProtustrankaNazivFormatedOIB>
    <izvorni_sadrzaj>TRGOVINA I UGOSTITELJSTVO IVAN j.d.o.o., OIB 26564483827</izvorni_sadrzaj>
    <derivirana_varijabla naziv="DomainObject.Predmet.ProtustrankaNazivFormatedOIB_1">TRGOVINA I UGOSTITELJSTVO IVAN j.d.o.o., OIB 26564483827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TRGOVINA I UGOSTITELJSTVO IVAN j.d.o.o.</item>
    </izvorni_sadrzaj>
    <derivirana_varijabla naziv="DomainObject.Predmet.ProtuStrankaListFormated_1">
      <item>TRGOVINA I UGOSTITELJSTVO IVAN j.d.o.o.</item>
    </derivirana_varijabla>
  </DomainObject.Predmet.ProtuStrankaListFormated>
  <DomainObject.Predmet.ProtuStrankaListFormatedOIB>
    <izvorni_sadrzaj>
      <item>TRGOVINA I UGOSTITELJSTVO IVAN j.d.o.o., OIB 26564483827</item>
    </izvorni_sadrzaj>
    <derivirana_varijabla naziv="DomainObject.Predmet.ProtuStrankaListFormatedOIB_1">
      <item>TRGOVINA I UGOSTITELJSTVO IVAN j.d.o.o., OIB 26564483827</item>
    </derivirana_varijabla>
  </DomainObject.Predmet.ProtuStrankaListFormatedOIB>
  <DomainObject.Predmet.ProtuStrankaListFormatedWithAdress>
    <izvorni_sadrzaj>
      <item>TRGOVINA I UGOSTITELJSTVO IVAN j.d.o.o., Donji Jugi 15, 51216 Viškovo</item>
    </izvorni_sadrzaj>
    <derivirana_varijabla naziv="DomainObject.Predmet.ProtuStrankaListFormatedWithAdress_1">
      <item>TRGOVINA I UGOSTITELJSTVO IVAN j.d.o.o., Donji Jugi 15, 51216 Viškovo</item>
    </derivirana_varijabla>
  </DomainObject.Predmet.ProtuStrankaListFormatedWithAdress>
  <DomainObject.Predmet.ProtuStrankaListFormatedWithAdressOIB>
    <izvorni_sadrzaj>
      <item>TRGOVINA I UGOSTITELJSTVO IVAN j.d.o.o., OIB 26564483827, Donji Jugi 15, 51216 Viškovo</item>
    </izvorni_sadrzaj>
    <derivirana_varijabla naziv="DomainObject.Predmet.ProtuStrankaListFormatedWithAdressOIB_1">
      <item>TRGOVINA I UGOSTITELJSTVO IVAN j.d.o.o., OIB 26564483827, Donji Jugi 15, 51216 Viškovo</item>
    </derivirana_varijabla>
  </DomainObject.Predmet.ProtuStrankaListFormatedWithAdressOIB>
  <DomainObject.Predmet.ProtuStrankaListNazivFormated>
    <izvorni_sadrzaj>
      <item>TRGOVINA I UGOSTITELJSTVO IVAN j.d.o.o.</item>
    </izvorni_sadrzaj>
    <derivirana_varijabla naziv="DomainObject.Predmet.ProtuStrankaListNazivFormated_1">
      <item>TRGOVINA I UGOSTITELJSTVO IVAN j.d.o.o.</item>
    </derivirana_varijabla>
  </DomainObject.Predmet.ProtuStrankaListNazivFormated>
  <DomainObject.Predmet.ProtuStrankaListNazivFormatedOIB>
    <izvorni_sadrzaj>
      <item>TRGOVINA I UGOSTITELJSTVO IVAN j.d.o.o., OIB 26564483827</item>
    </izvorni_sadrzaj>
    <derivirana_varijabla naziv="DomainObject.Predmet.ProtuStrankaListNazivFormatedOIB_1">
      <item>TRGOVINA I UGOSTITELJSTVO IVAN j.d.o.o., OIB 26564483827</item>
    </derivirana_varijabla>
  </DomainObject.Predmet.ProtuStrankaListNazivFormatedOIB>
  <DomainObject.Predmet.OstaliListFormated>
    <izvorni_sadrzaj>
      <item>ISTARSKA KREDITNA BANKA UMAG  dioničko društvo</item>
    </izvorni_sadrzaj>
    <derivirana_varijabla naziv="DomainObject.Predmet.OstaliListFormated_1">
      <item>ISTARSKA KREDITNA BANKA UMAG  dioničko društvo</item>
    </derivirana_varijabla>
  </DomainObject.Predmet.OstaliListFormated>
  <DomainObject.Predmet.OstaliListFormatedOIB>
    <izvorni_sadrzaj>
      <item>ISTARSKA KREDITNA BANKA UMAG  dioničko društvo, OIB 65723536010</item>
    </izvorni_sadrzaj>
    <derivirana_varijabla naziv="DomainObject.Predmet.OstaliListFormatedOIB_1">
      <item>ISTARSKA KREDITNA BANKA UMAG  dioničko društvo, OIB 65723536010</item>
    </derivirana_varijabla>
  </DomainObject.Predmet.OstaliListFormatedOIB>
  <DomainObject.Predmet.OstaliListFormatedWithAdress>
    <izvorni_sadrzaj>
      <item>ISTARSKA KREDITNA BANKA UMAG  dioničko društvo, Ernesta Miloša 1, 52470 Umag</item>
    </izvorni_sadrzaj>
    <derivirana_varijabla naziv="DomainObject.Predmet.OstaliListFormatedWithAdress_1">
      <item>ISTARSKA KREDITNA BANKA UMAG  dioničko društvo, Ernesta Miloša 1, 52470 Umag</item>
    </derivirana_varijabla>
  </DomainObject.Predmet.OstaliListFormatedWithAdress>
  <DomainObject.Predmet.OstaliListFormatedWithAdressOIB>
    <izvorni_sadrzaj>
      <item>ISTARSKA KREDITNA BANKA UMAG  dioničko društvo, OIB 65723536010, Ernesta Miloša 1, 52470 Umag</item>
    </izvorni_sadrzaj>
    <derivirana_varijabla naziv="DomainObject.Predmet.OstaliListFormatedWithAdressOIB_1">
      <item>ISTARSKA KREDITNA BANKA UMAG  dioničko društvo, OIB 65723536010, Ernesta Miloša 1, 52470 Umag</item>
    </derivirana_varijabla>
  </DomainObject.Predmet.OstaliListFormatedWithAdressOIB>
  <DomainObject.Predmet.OstaliListNazivFormated>
    <izvorni_sadrzaj>
      <item>ISTARSKA KREDITNA BANKA UMAG  dioničko društvo</item>
    </izvorni_sadrzaj>
    <derivirana_varijabla naziv="DomainObject.Predmet.OstaliListNazivFormated_1">
      <item>ISTARSKA KREDITNA BANKA UMAG  dioničko društvo</item>
    </derivirana_varijabla>
  </DomainObject.Predmet.OstaliListNazivFormated>
  <DomainObject.Predmet.OstaliListNazivFormatedOIB>
    <izvorni_sadrzaj>
      <item>ISTARSKA KREDITNA BANKA UMAG  dioničko društvo, OIB 65723536010</item>
    </izvorni_sadrzaj>
    <derivirana_varijabla naziv="DomainObject.Predmet.OstaliListNazivFormatedOIB_1">
      <item>ISTARSKA KREDITNA BANKA UMAG  dioničko društvo, OIB 65723536010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TRGOVINA I UGOSTITELJSTVO IVAN j.d.o.o.</izvorni_sadrzaj>
    <derivirana_varijabla naziv="DomainObject.Predmet.ProtustrankaIDrugi_1">TRGOVINA I UGOSTITELJSTVO IVAN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TRGOVINA I UGOSTITELJSTVO IVAN j.d.o.o., OIB 26564483827, Donji Jugi 15, 51216 Viškovo</izvorni_sadrzaj>
    <derivirana_varijabla naziv="DomainObject.Predmet.ProtustrankaIDrugiAdressOIB_1">TRGOVINA I UGOSTITELJSTVO IVAN j.d.o.o., OIB 26564483827, Donji Jugi 15,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TRGOVINA I UGOSTITELJSTVO IVAN j.d.o.o.</item>
      <item>ISTARSKA KREDITNA BANKA UMAG  dioničko društvo</item>
    </izvorni_sadrzaj>
    <derivirana_varijabla naziv="DomainObject.Predmet.SudioniciListNaziv_1">
      <item>FINA Rijeka</item>
      <item>TRGOVINA I UGOSTITELJSTVO IVAN j.d.o.o.</item>
      <item>ISTARSKA KREDITNA BANKA UMAG  dioničko društvo</item>
    </derivirana_varijabla>
  </DomainObject.Predmet.SudioniciListNaziv>
  <DomainObject.Predmet.SudioniciListAdressOIB>
    <izvorni_sadrzaj>
      <item>FINA Rijeka, OIB 85821130368, Frana Kurelca 8,51000 Rijeka</item>
      <item>TRGOVINA I UGOSTITELJSTVO IVAN j.d.o.o., OIB 26564483827, Donji Jugi 15,51216 Viškovo</item>
      <item>ISTARSKA KREDITNA BANKA UMAG  dioničko društvo, OIB 65723536010, Ernesta Miloša 1,52470 Umag</item>
    </izvorni_sadrzaj>
    <derivirana_varijabla naziv="DomainObject.Predmet.SudioniciListAdressOIB_1">
      <item>FINA Rijeka, OIB 85821130368, Frana Kurelca 8,51000 Rijeka</item>
      <item>TRGOVINA I UGOSTITELJSTVO IVAN j.d.o.o., OIB 26564483827, Donji Jugi 15,51216 Viškovo</item>
      <item>ISTARSKA KREDITNA BANKA UMAG  dioničko društvo, OIB 65723536010, Ernesta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26564483827</item>
      <item>, OIB 65723536010</item>
    </izvorni_sadrzaj>
    <derivirana_varijabla naziv="DomainObject.Predmet.SudioniciListNazivOIB_1">
      <item>, OIB 85821130368</item>
      <item>, OIB 26564483827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391</properties:Words>
  <properties:Characters>2096</properties:Characters>
  <properties:Lines>102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2016-12-14T08:41:00Z</dcterms:created>
  <dc:creator>korlevicd</dc:creator>
  <cp:lastModifiedBy>Danijela Fumić</cp:lastModifiedBy>
  <dcterms:modified xmlns:xsi="http://www.w3.org/2001/XMLSchema-instance" xsi:type="dcterms:W3CDTF">2016-12-14T08:42:00Z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