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476d" w14:paraId="ece476d" w:rsidRDefault="00AE649C" w:rsidP="00FA5B5E" w:rsidR="00AE649C" w:rsidRPr="00B76F3C">
      <w:pPr>
        <w:pStyle w:val="Naslov3"/>
        <w15:collapsed w:val="false"/>
      </w:pPr>
    </w:p>
    <w:p w:rsidRDefault="00E00B5C" w:rsidP="00E00B5C" w:rsidR="00E00B5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St-263/2016-2.</w:t>
      </w:r>
    </w:p>
    <w:p w:rsidRDefault="00E00B5C" w:rsidP="00E00B5C" w:rsidR="00E00B5C">
      <w:pPr>
        <w:ind w:firstLine="5387"/>
        <w:outlineLvl w:val="0"/>
        <w:rPr>
          <w:rFonts w:cs="Arial" w:hAnsi="Arial" w:ascii="Arial"/>
          <w:noProof/>
        </w:rPr>
      </w:pPr>
    </w:p>
    <w:p w:rsidRDefault="00E00B5C" w:rsidP="00E00B5C" w:rsidR="00E00B5C">
      <w:pPr>
        <w:outlineLvl w:val="0"/>
        <w:rPr>
          <w:rFonts w:cs="Arial" w:hAnsi="Arial" w:ascii="Arial"/>
          <w:noProof/>
        </w:rPr>
      </w:pPr>
    </w:p>
    <w:p w:rsidRDefault="00E00B5C" w:rsidP="00E00B5C" w:rsidR="00E00B5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00B5C" w:rsidP="00E00B5C" w:rsidR="00E00B5C">
      <w:pPr>
        <w:rPr>
          <w:rFonts w:cs="Arial" w:hAnsi="Arial" w:ascii="Arial"/>
          <w:b/>
          <w:noProof/>
        </w:rPr>
      </w:pPr>
    </w:p>
    <w:p w:rsidRDefault="00E00B5C" w:rsidP="00E00B5C" w:rsidR="00E00B5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00B5C" w:rsidP="00E00B5C" w:rsidR="00E00B5C">
      <w:pPr>
        <w:outlineLvl w:val="0"/>
        <w:rPr>
          <w:rFonts w:cs="Arial" w:hAnsi="Arial" w:ascii="Arial"/>
          <w:noProof/>
        </w:rPr>
      </w:pP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AGROEKOLOŠKA ZADRUGA KOSTANJEVAC poljoprivredna zadruga iz </w:t>
      </w:r>
      <w:proofErr w:type="spellStart"/>
      <w:r>
        <w:rPr>
          <w:rFonts w:cs="Arial" w:hAnsi="Arial" w:ascii="Arial"/>
        </w:rPr>
        <w:t>Kostanjevca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68, MBS 010090825,OIB 60108060577,  dan</w:t>
      </w:r>
      <w:r>
        <w:rPr>
          <w:rFonts w:cs="Arial" w:hAnsi="Arial" w:ascii="Arial"/>
          <w:noProof/>
        </w:rPr>
        <w:t>a 21. travnja 2016. godine</w:t>
      </w:r>
    </w:p>
    <w:p w:rsidRDefault="00E00B5C" w:rsidP="00E00B5C" w:rsidR="00E00B5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00B5C" w:rsidP="00E00B5C" w:rsidR="00E00B5C">
      <w:pPr>
        <w:jc w:val="center"/>
        <w:rPr>
          <w:rFonts w:cs="Arial" w:hAnsi="Arial" w:ascii="Arial"/>
        </w:rPr>
      </w:pPr>
    </w:p>
    <w:p w:rsidRDefault="00E00B5C" w:rsidP="00E00B5C" w:rsidR="00E00B5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AGROEKOLOŠKA ZADRUGA KOSTANJEVAC poljoprivredna zadruga iz </w:t>
      </w:r>
      <w:proofErr w:type="spellStart"/>
      <w:r>
        <w:rPr>
          <w:rFonts w:cs="Arial" w:hAnsi="Arial" w:ascii="Arial"/>
        </w:rPr>
        <w:t>Kostanjevca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68, MBS 010090825, OIB 60108060577.</w:t>
      </w:r>
    </w:p>
    <w:p w:rsidRDefault="00E00B5C" w:rsidP="00E00B5C" w:rsidR="00E00B5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Arial" w:hAnsi="Arial" w:ascii="Arial"/>
        </w:rPr>
      </w:pPr>
    </w:p>
    <w:p w:rsidRDefault="00E00B5C" w:rsidP="00E00B5C" w:rsidR="00E00B5C">
      <w:pPr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AGROEKOLOŠKA ZADRUGA KOSTANJEVAC poljoprivredna zadruga iz </w:t>
      </w:r>
      <w:proofErr w:type="spellStart"/>
      <w:r>
        <w:rPr>
          <w:rFonts w:cs="Arial" w:hAnsi="Arial" w:ascii="Arial"/>
        </w:rPr>
        <w:t>Kostanjevca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Kostanjevac</w:t>
      </w:r>
      <w:proofErr w:type="spellEnd"/>
      <w:r>
        <w:rPr>
          <w:rFonts w:cs="Arial" w:hAnsi="Arial" w:ascii="Arial"/>
        </w:rPr>
        <w:t xml:space="preserve"> 68, MBS 010090825, OIB 60108060577, p</w:t>
      </w:r>
      <w:r>
        <w:rPr>
          <w:rFonts w:cs="Arial" w:hAnsi="Arial" w:ascii="Arial"/>
          <w:noProof/>
        </w:rPr>
        <w:t>ostavlja se privremeni stečajni upravitelj.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TANASIJA MARKOVIĆ iz Daruvara, Vrbovac, Vrbovačka cesta 44, OIB 15362271646.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07. lipnja 2016.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Petar Malvić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Tanasija Marković</w:t>
      </w:r>
    </w:p>
    <w:p w:rsidRDefault="00E00B5C" w:rsidP="00E00B5C" w:rsidR="00E00B5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00B5C" w:rsidP="00E00B5C" w:rsidR="00E00B5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00B5C" w:rsidP="00E00B5C" w:rsidR="00E00B5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00B5C" w:rsidP="00E00B5C" w:rsidR="00E00B5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334 dana, u ukupnom iznosu od 104.067,41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nema zaposlenika.</w:t>
      </w:r>
      <w:r>
        <w:rPr>
          <w:rFonts w:cs="Arial" w:hAnsi="Arial" w:ascii="Arial"/>
        </w:rPr>
        <w:t xml:space="preserve">              </w:t>
      </w:r>
    </w:p>
    <w:p w:rsidRDefault="00E00B5C" w:rsidP="00E00B5C" w:rsidR="00E00B5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00B5C" w:rsidP="00E00B5C" w:rsidR="00E00B5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</w:t>
      </w:r>
    </w:p>
    <w:p w:rsidRDefault="00E00B5C" w:rsidP="00E00B5C" w:rsidR="00E00B5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21. travnja 2016. godine 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</w:p>
    <w:p w:rsidRDefault="00E00B5C" w:rsidP="00E00B5C" w:rsidR="00E00B5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00B5C" w:rsidP="00E00B5C" w:rsidR="00E00B5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</w:t>
      </w: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 xml:space="preserve"> TOMISLAV MRAZOVIĆ</w:t>
      </w:r>
    </w:p>
    <w:p w:rsidRDefault="00E00B5C" w:rsidP="00E00B5C" w:rsidR="00E00B5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E00B5C" w:rsidP="00E00B5C" w:rsidR="00E00B5C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00B5C" w:rsidP="00E00B5C" w:rsidR="00E00B5C">
      <w:pPr>
        <w:jc w:val="both"/>
        <w:rPr>
          <w:rFonts w:cs="Arial" w:hAnsi="Arial" w:ascii="Arial"/>
        </w:rPr>
      </w:pPr>
    </w:p>
    <w:p w:rsidRDefault="00E00B5C" w:rsidP="00E00B5C" w:rsidR="00E00B5C">
      <w:pPr>
        <w:jc w:val="both"/>
        <w:rPr>
          <w:rFonts w:cs="Arial" w:hAnsi="Arial" w:ascii="Arial"/>
        </w:rPr>
      </w:pPr>
    </w:p>
    <w:p w:rsidRDefault="00E00B5C" w:rsidP="00E00B5C" w:rsidR="00E00B5C">
      <w:pPr>
        <w:jc w:val="both"/>
        <w:rPr>
          <w:rFonts w:cs="Arial" w:hAnsi="Arial" w:ascii="Arial"/>
          <w:noProof/>
        </w:rPr>
      </w:pP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00B5C" w:rsidP="00E00B5C" w:rsidR="00E00B5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E00B5C" w:rsidP="00E00B5C" w:rsidR="00E00B5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E00B5C" w:rsidP="00E00B5C" w:rsidR="00E00B5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00B5C" w:rsidP="00E00B5C" w:rsidR="00E00B5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Bj.21.4.2016.g.</w:t>
      </w:r>
    </w:p>
    <w:p w:rsidRDefault="00E00B5C" w:rsidP="00E00B5C" w:rsidR="00E00B5C">
      <w:pPr>
        <w:rPr>
          <w:rFonts w:cs="Arial" w:hAnsi="Arial" w:ascii="Arial"/>
        </w:rPr>
      </w:pPr>
    </w:p>
    <w:p w:rsidRDefault="00E00B5C" w:rsidP="00E00B5C" w:rsidR="00E00B5C">
      <w:pPr>
        <w:jc w:val="both"/>
        <w:rPr>
          <w:rFonts w:cs="Arial" w:hAnsi="Arial" w:ascii="Arial"/>
        </w:rPr>
      </w:pPr>
    </w:p>
    <w:p w:rsidRDefault="00E00B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B5C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9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St-263/2016-2</izvorni_sadrzaj>
    <derivirana_varijabla naziv="DomainObject.Oznaka_1">St-263/2016-2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AGROEKOLOŠKA ZADRUGA KOSTANJEVAC poljoprivredna zadruga, Kostanjevac zastupanog po punomoćniku Petar Malvić</izvorni_sadrzaj>
    <derivirana_varijabla naziv="DomainObject.Predmet.ProtustrankaFormated_1">  AGROEKOLOŠKA ZADRUGA KOSTANJEVAC poljoprivredna zadruga, Kostanjevac zastupanog po punomoćniku Petar Malvić</derivirana_varijabla>
  </DomainObject.Predmet.ProtustrankaFormated>
  <DomainObject.Predmet.ProtustrankaFormatedOIB>
    <izvorni_sadrzaj>  AGROEKOLOŠKA ZADRUGA KOSTANJEVAC poljoprivredna zadruga, Kostanjevac, OIB 60108060577 zastupanog po punomoćniku Petar Malvić</izvorni_sadrzaj>
    <derivirana_varijabla naziv="DomainObject.Predmet.ProtustrankaFormatedOIB_1">  AGROEKOLOŠKA ZADRUGA KOSTANJEVAC poljoprivredna zadruga, Kostanjevac, OIB 60108060577 zastupanog po punomoćniku Petar Malvić</derivirana_varijabla>
  </DomainObject.Predmet.ProtustrankaFormatedOIB>
  <DomainObject.Predmet.ProtustrankaFormatedWithAdress>
    <izvorni_sadrzaj> AGROEKOLOŠKA ZADRUGA KOSTANJEVAC poljoprivredna zadruga, Kostanjevac, Kostanjevac 68, 43280 Kostanjevac zastupanog po punomoćniku Petar Malvić</izvorni_sadrzaj>
    <derivirana_varijabla naziv="DomainObject.Predmet.ProtustrankaFormatedWithAdress_1"> AGROEKOLOŠKA ZADRUGA KOSTANJEVAC poljoprivredna zadruga, Kostanjevac, Kostanjevac 68, 43280 Kostanjevac zastupanog po punomoćniku Petar Malvić</derivirana_varijabla>
  </DomainObject.Predmet.ProtustrankaFormatedWithAdress>
  <DomainObject.Predmet.ProtustrankaFormatedWithAdressOIB>
    <izvorni_sadrzaj> AGROEKOLOŠKA ZADRUGA KOSTANJEVAC poljoprivredna zadruga, Kostanjevac, OIB 60108060577, Kostanjevac 68, 43280 Kostanjevac zastupanog po punomoćniku Petar Malvić</izvorni_sadrzaj>
    <derivirana_varijabla naziv="DomainObject.Predmet.ProtustrankaFormatedWithAdressOIB_1"> AGROEKOLOŠKA ZADRUGA KOSTANJEVAC poljoprivredna zadruga, Kostanjevac, OIB 60108060577, Kostanjevac 68, 43280 Kostanjevac zastupanog po punomoćniku Petar Malvić</derivirana_varijabla>
  </DomainObject.Predmet.ProtustrankaFormatedWithAdressOIB>
  <DomainObject.Predmet.ProtustrankaWithAdress>
    <izvorni_sadrzaj>AGROEKOLOŠKA ZADRUGA KOSTANJEVAC poljoprivredna zadruga, Kostanjevac Kostanjevac 68, 43280 Kostanjevac</izvorni_sadrzaj>
    <derivirana_varijabla naziv="DomainObject.Predmet.ProtustrankaWithAdress_1">AGROEKOLOŠKA ZADRUGA KOSTANJEVAC poljoprivredna zadruga, Kostanjevac Kostanjevac 68, 43280 Kostanjevac</derivirana_varijabla>
  </DomainObject.Predmet.ProtustrankaWithAdress>
  <DomainObject.Predmet.ProtustrankaWithAdressOIB>
    <izvorni_sadrzaj>AGROEKOLOŠKA ZADRUGA KOSTANJEVAC poljoprivredna zadruga, Kostanjevac, OIB 60108060577, Kostanjevac 68, 43280 Kostanjevac</izvorni_sadrzaj>
    <derivirana_varijabla naziv="DomainObject.Predmet.ProtustrankaWithAdressOIB_1">AGROEKOLOŠKA ZADRUGA KOSTANJEVAC poljoprivredna zadruga, Kostanjevac, OIB 60108060577, Kostanjevac 68, 43280 Kostanjevac</derivirana_varijabla>
  </DomainObject.Predmet.ProtustrankaWithAdressOIB>
  <DomainObject.Predmet.ProtustrankaNazivFormated>
    <izvorni_sadrzaj>AGROEKOLOŠKA ZADRUGA KOSTANJEVAC poljoprivredna zadruga, Kostanjevac</izvorni_sadrzaj>
    <derivirana_varijabla naziv="DomainObject.Predmet.ProtustrankaNazivFormated_1">AGROEKOLOŠKA ZADRUGA KOSTANJEVAC poljoprivredna zadruga, Kostanjevac</derivirana_varijabla>
  </DomainObject.Predmet.ProtustrankaNazivFormated>
  <DomainObject.Predmet.ProtustrankaNazivFormatedOIB>
    <izvorni_sadrzaj>AGROEKOLOŠKA ZADRUGA KOSTANJEVAC poljoprivredna zadruga, Kostanjevac, OIB 60108060577</izvorni_sadrzaj>
    <derivirana_varijabla naziv="DomainObject.Predmet.ProtustrankaNazivFormatedOIB_1">AGROEKOLOŠKA ZADRUGA KOSTANJEVAC poljoprivredna zadruga, Kostanjevac, OIB 60108060577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AGROEKOLOŠKA ZADRUGA KOSTANJEVAC poljoprivredna zadruga, Kostanjevac zastupanog po punomoćniku Petar Malvić</item>
    </izvorni_sadrzaj>
    <derivirana_varijabla naziv="DomainObject.Predmet.ProtuStrankaListFormated_1">
      <item>AGROEKOLOŠKA ZADRUGA KOSTANJEVAC poljoprivredna zadruga, Kostanjevac zastupanog po punomoćniku Petar Malvić</item>
    </derivirana_varijabla>
  </DomainObject.Predmet.ProtuStrankaListFormated>
  <DomainObject.Predmet.ProtuStrankaListFormatedOIB>
    <izvorni_sadrzaj>
      <item>AGROEKOLOŠKA ZADRUGA KOSTANJEVAC poljoprivredna zadruga, Kostanjevac, OIB 60108060577 zastupanog po punomoćniku Petar Malvić</item>
    </izvorni_sadrzaj>
    <derivirana_varijabla naziv="DomainObject.Predmet.ProtuStrankaListFormatedOIB_1">
      <item>AGROEKOLOŠKA ZADRUGA KOSTANJEVAC poljoprivredna zadruga, Kostanjevac, OIB 60108060577 zastupanog po punomoćniku Petar Malvić</item>
    </derivirana_varijabla>
  </DomainObject.Predmet.ProtuStrankaListFormatedOIB>
  <DomainObject.Predmet.ProtuStrankaListFormatedWithAdress>
    <izvorni_sadrzaj>
      <item>AGROEKOLOŠKA ZADRUGA KOSTANJEVAC poljoprivredna zadruga, Kostanjevac, Kostanjevac 68, 43280 Kostanjevac zastupanog po punomoćniku Petar Malvić</item>
    </izvorni_sadrzaj>
    <derivirana_varijabla naziv="DomainObject.Predmet.ProtuStrankaListFormatedWithAdress_1">
      <item>AGROEKOLOŠKA ZADRUGA KOSTANJEVAC poljoprivredna zadruga, Kostanjevac, Kostanjevac 68, 43280 Kostanjevac zastupanog po punomoćniku Petar Malvić</item>
    </derivirana_varijabla>
  </DomainObject.Predmet.ProtuStrankaListFormatedWithAdress>
  <DomainObject.Predmet.ProtuStrankaListFormatedWithAdressOIB>
    <izvorni_sadrzaj>
      <item>AGROEKOLOŠKA ZADRUGA KOSTANJEVAC poljoprivredna zadruga, Kostanjevac, OIB 60108060577, Kostanjevac 68, 43280 Kostanjevac zastupanog po punomoćniku Petar Malvić</item>
    </izvorni_sadrzaj>
    <derivirana_varijabla naziv="DomainObject.Predmet.ProtuStrankaListFormatedWithAdressOIB_1">
      <item>AGROEKOLOŠKA ZADRUGA KOSTANJEVAC poljoprivredna zadruga, Kostanjevac, OIB 60108060577, Kostanjevac 68, 43280 Kostanjevac zastupanog po punomoćniku Petar Malvić</item>
    </derivirana_varijabla>
  </DomainObject.Predmet.ProtuStrankaListFormatedWithAdressOIB>
  <DomainObject.Predmet.ProtuStrankaListNazivFormated>
    <izvorni_sadrzaj>
      <item>AGROEKOLOŠKA ZADRUGA KOSTANJEVAC poljoprivredna zadruga, Kostanjevac</item>
    </izvorni_sadrzaj>
    <derivirana_varijabla naziv="DomainObject.Predmet.ProtuStrankaListNazivFormated_1">
      <item>AGROEKOLOŠKA ZADRUGA KOSTANJEVAC poljoprivredna zadruga, Kostanjevac</item>
    </derivirana_varijabla>
  </DomainObject.Predmet.ProtuStrankaListNazivFormated>
  <DomainObject.Predmet.ProtuStrankaListNazivFormatedOIB>
    <izvorni_sadrzaj>
      <item>AGROEKOLOŠKA ZADRUGA KOSTANJEVAC poljoprivredna zadruga, Kostanjevac, OIB 60108060577</item>
    </izvorni_sadrzaj>
    <derivirana_varijabla naziv="DomainObject.Predmet.ProtuStrankaListNazivFormatedOIB_1">
      <item>AGROEKOLOŠKA ZADRUGA KOSTANJEVAC poljoprivredna zadruga, Kostanjevac, OIB 60108060577</item>
    </derivirana_varijabla>
  </DomainObject.Predmet.ProtuStrankaListNazivFormatedOIB>
  <DomainObject.Predmet.OstaliListFormated>
    <izvorni_sadrzaj>
      <item>Petar Malvić punomoćnik sudionika u postupku AGROEKOLOŠKA ZADRUGA KOSTANJEVAC poljoprivredna zadruga, Kostanjevac</item>
    </izvorni_sadrzaj>
    <derivirana_varijabla naziv="DomainObject.Predmet.OstaliListFormated_1">
      <item>Petar Malvić punomoćnik sudionika u postupku AGROEKOLOŠKA ZADRUGA KOSTANJEVAC poljoprivredna zadruga, Kostanjevac</item>
    </derivirana_varijabla>
  </DomainObject.Predmet.OstaliListFormated>
  <DomainObject.Predmet.OstaliListFormatedOIB>
    <izvorni_sadrzaj>
      <item>Petar Malvić, OIB 49285633722 punomoćnik sudionika u postupku AGROEKOLOŠKA ZADRUGA KOSTANJEVAC poljoprivredna zadruga, Kostanjevac</item>
    </izvorni_sadrzaj>
    <derivirana_varijabla naziv="DomainObject.Predmet.OstaliListFormatedOIB_1">
      <item>Petar Malvić, OIB 49285633722 punomoćnik sudionika u postupku AGROEKOLOŠKA ZADRUGA KOSTANJEVAC poljoprivredna zadruga, Kostanjevac</item>
    </derivirana_varijabla>
  </DomainObject.Predmet.OstaliListFormatedOIB>
  <DomainObject.Predmet.OstaliListFormatedWithAdress>
    <izvorni_sadrzaj>
      <item>Petar Malvić, Kostanjevac 66., 43280 Kostanjevac punomoćnik sudionika u postupku AGROEKOLOŠKA ZADRUGA KOSTANJEVAC poljoprivredna zadruga, Kostanjevac</item>
    </izvorni_sadrzaj>
    <derivirana_varijabla naziv="DomainObject.Predmet.OstaliListFormatedWithAdress_1">
      <item>Petar Malvić, Kostanjevac 66., 43280 Kostanjevac punomoćnik sudionika u postupku AGROEKOLOŠKA ZADRUGA KOSTANJEVAC poljoprivredna zadruga, Kostanjevac</item>
    </derivirana_varijabla>
  </DomainObject.Predmet.OstaliListFormatedWithAdress>
  <DomainObject.Predmet.OstaliListFormatedWithAdressOIB>
    <izvorni_sadrzaj>
      <item>Petar Malvić, OIB 49285633722, Kostanjevac 66., 43280 Kostanjevac punomoćnik sudionika u postupku AGROEKOLOŠKA ZADRUGA KOSTANJEVAC poljoprivredna zadruga, Kostanjevac</item>
    </izvorni_sadrzaj>
    <derivirana_varijabla naziv="DomainObject.Predmet.OstaliListFormatedWithAdressOIB_1">
      <item>Petar Malvić, OIB 49285633722, Kostanjevac 66., 43280 Kostanjevac punomoćnik sudionika u postupku AGROEKOLOŠKA ZADRUGA KOSTANJEVAC poljoprivredna zadruga, Kostanjevac</item>
    </derivirana_varijabla>
  </DomainObject.Predmet.OstaliListFormatedWithAdressOIB>
  <DomainObject.Predmet.OstaliListNazivFormated>
    <izvorni_sadrzaj>
      <item>Petar Malvić</item>
    </izvorni_sadrzaj>
    <derivirana_varijabla naziv="DomainObject.Predmet.OstaliListNazivFormated_1">
      <item>Petar Malvić</item>
    </derivirana_varijabla>
  </DomainObject.Predmet.OstaliListNazivFormated>
  <DomainObject.Predmet.OstaliListNazivFormatedOIB>
    <izvorni_sadrzaj>
      <item>Petar Malvić, OIB 49285633722</item>
    </izvorni_sadrzaj>
    <derivirana_varijabla naziv="DomainObject.Predmet.OstaliListNazivFormatedOIB_1">
      <item>Petar Malvić, OIB 49285633722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St-263/2016-2</izvorni_sadrzaj>
    <derivirana_varijabla naziv="DomainObject.PoslovniBrojDokumenta_1">St-263/2016-2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AGROEKOLOŠKA ZADRUGA KOSTANJEVAC poljoprivredna zadruga, Kostanjevac</izvorni_sadrzaj>
    <derivirana_varijabla naziv="DomainObject.Predmet.ProtustrankaIDrugi_1">AGROEKOLOŠKA ZADRUGA KOSTANJEVAC poljoprivredna zadruga, Kostanjevac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AGROEKOLOŠKA ZADRUGA KOSTANJEVAC poljoprivredna zadruga, Kostanjevac, OIB 60108060577, Kostanjevac 68, 43280 Kostanjevac</izvorni_sadrzaj>
    <derivirana_varijabla naziv="DomainObject.Predmet.ProtustrankaIDrugiAdressOIB_1">AGROEKOLOŠKA ZADRUGA KOSTANJEVAC poljoprivredna zadruga, Kostanjevac, OIB 60108060577, Kostanjevac 68, 43280 Kostanjevac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AGROEKOLOŠKA ZADRUGA KOSTANJEVAC poljoprivredna zadruga, Kostanjevac</item>
      <item>Petar Malvić</item>
    </izvorni_sadrzaj>
    <derivirana_varijabla naziv="DomainObject.Predmet.SudioniciListNaziv_1">
      <item>FINA, RC ZAGREB, Podružnica Bjelovar</item>
      <item>AGROEKOLOŠKA ZADRUGA KOSTANJEVAC poljoprivredna zadruga, Kostanjevac</item>
      <item>Petar Malvić</item>
    </derivirana_varijabla>
  </DomainObject.Predmet.SudioniciListNaziv>
  <DomainObject.Predmet.SudioniciListAdressOIB>
    <izvorni_sadrzaj>
      <item>FINA, RC ZAGREB, Podružnica Bjelovar, OIB 85821130368, F. Supila 4,43000 Bjelovar</item>
      <item>AGROEKOLOŠKA ZADRUGA KOSTANJEVAC poljoprivredna zadruga, Kostanjevac, OIB 60108060577, Kostanjevac 68,43280 Kostanjevac</item>
      <item>Petar Malvić, OIB 49285633722, Kostanjevac 66.,43280 Kostanjevac</item>
    </izvorni_sadrzaj>
    <derivirana_varijabla naziv="DomainObject.Predmet.SudioniciListAdressOIB_1">
      <item>FINA, RC ZAGREB, Podružnica Bjelovar, OIB 85821130368, F. Supila 4,43000 Bjelovar</item>
      <item>AGROEKOLOŠKA ZADRUGA KOSTANJEVAC poljoprivredna zadruga, Kostanjevac, OIB 60108060577, Kostanjevac 68,43280 Kostanjevac</item>
      <item>Petar Malvić, OIB 49285633722, Kostanjevac 66.,43280 Kostanjevac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32C58-3106-4FC0-8D6D-111AD23C1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3613</properties:Characters>
  <properties:Lines>96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2016-04-21T09:43:00Z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