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b84c" w14:paraId="fabb84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D7017C">
        <w:t>7066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E9524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D7017C">
        <w:t xml:space="preserve"> PESEKI</w:t>
      </w:r>
      <w:r w:rsidR="005F6EF8">
        <w:t xml:space="preserve"> j.d.o.o</w:t>
      </w:r>
      <w:r w:rsidR="006A541A" w:rsidRPr="006A541A">
        <w:t>.</w:t>
      </w:r>
      <w:r w:rsidR="00D7017C">
        <w:t xml:space="preserve">, Zagreb, </w:t>
      </w:r>
      <w:proofErr w:type="spellStart"/>
      <w:r w:rsidR="00D7017C">
        <w:t>Klaićeva</w:t>
      </w:r>
      <w:proofErr w:type="spellEnd"/>
      <w:r w:rsidR="00D7017C">
        <w:t xml:space="preserve"> 42/3</w:t>
      </w:r>
      <w:r w:rsidR="006A541A">
        <w:t>,</w:t>
      </w:r>
      <w:r w:rsidR="00073B24">
        <w:t xml:space="preserve"> </w:t>
      </w:r>
      <w:r w:rsidR="005F6EF8">
        <w:t xml:space="preserve">OIB: </w:t>
      </w:r>
      <w:r w:rsidR="00D7017C">
        <w:t>71689347895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D7017C">
        <w:t>osnova za plaćanje je 24.866,73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D7017C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1463D0" w:rsidP="00793771" w:rsidR="006E7515">
      <w:r>
        <w:t>Dna</w:t>
      </w:r>
    </w:p>
    <w:p w:rsidRDefault="001463D0" w:rsidP="001463D0" w:rsidR="001463D0">
      <w:pPr>
        <w:pStyle w:val="Odlomakpopisa"/>
        <w:numPr>
          <w:ilvl w:val="0"/>
          <w:numId w:val="26"/>
        </w:numPr>
      </w:pPr>
      <w:r>
        <w:t>oglasna ploča – javnost</w:t>
      </w:r>
    </w:p>
    <w:p w:rsidRDefault="001463D0" w:rsidP="001463D0" w:rsidR="001463D0">
      <w:pPr>
        <w:pStyle w:val="Odlomakpopisa"/>
        <w:numPr>
          <w:ilvl w:val="0"/>
          <w:numId w:val="26"/>
        </w:numPr>
      </w:pPr>
      <w:r>
        <w:t xml:space="preserve">dužniku – </w:t>
      </w:r>
      <w:proofErr w:type="spellStart"/>
      <w:r>
        <w:t>ogl.ploča</w:t>
      </w:r>
      <w:proofErr w:type="spellEnd"/>
    </w:p>
    <w:p w:rsidRDefault="001463D0" w:rsidP="001463D0" w:rsidR="001463D0">
      <w:pPr>
        <w:pStyle w:val="Odlomakpopisa"/>
        <w:numPr>
          <w:ilvl w:val="0"/>
          <w:numId w:val="26"/>
        </w:numPr>
      </w:pPr>
      <w:proofErr w:type="spellStart"/>
      <w:r>
        <w:t>zz</w:t>
      </w:r>
      <w:proofErr w:type="spellEnd"/>
      <w:r>
        <w:t xml:space="preserve"> dužnika – </w:t>
      </w:r>
      <w:proofErr w:type="spellStart"/>
      <w:r>
        <w:t>ogl</w:t>
      </w:r>
      <w:proofErr w:type="spellEnd"/>
      <w:r>
        <w:t>. ploča</w:t>
      </w:r>
    </w:p>
    <w:sectPr w:rsidSect="001D2443" w:rsidR="001463D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84B" w:rsidR="0076284B">
      <w:r>
        <w:separator/>
      </w:r>
    </w:p>
  </w:endnote>
  <w:endnote w:id="0" w:type="continuationSeparator">
    <w:p w:rsidRDefault="0076284B" w:rsidR="00762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84B" w:rsidR="0076284B">
      <w:r>
        <w:separator/>
      </w:r>
    </w:p>
  </w:footnote>
  <w:footnote w:id="0" w:type="continuationSeparator">
    <w:p w:rsidRDefault="0076284B" w:rsidR="00762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BCA1C29"/>
    <w:multiLevelType w:val="hybridMultilevel"/>
    <w:tmpl w:val="A4806008"/>
    <w:lvl w:tplc="1A6AB5B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F4C162A"/>
    <w:multiLevelType w:val="hybridMultilevel"/>
    <w:tmpl w:val="9376AA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2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1"/>
  </w:num>
  <w:num w:numId="23">
    <w:abstractNumId w:val="5"/>
  </w:num>
  <w:num w:numId="24">
    <w:abstractNumId w:val="12"/>
  </w:num>
  <w:num w:numId="25">
    <w:abstractNumId w:val="17"/>
  </w:num>
  <w:num w:numId="2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3D0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09A9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93FAF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5F6EF8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284B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5452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0D3"/>
    <w:rsid w:val="00D44456"/>
    <w:rsid w:val="00D54350"/>
    <w:rsid w:val="00D55987"/>
    <w:rsid w:val="00D57AC9"/>
    <w:rsid w:val="00D7017C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95247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7066</izvorni_sadrzaj>
    <derivirana_varijabla naziv="DomainObject.Predmet.Broj_1">7066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St-7066/2016</izvorni_sadrzaj>
    <derivirana_varijabla naziv="DomainObject.Predmet.OznakaBroj_1">St-7066/2016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PESEKI j.d.o.o. zastupanog po punomoćniku GORDANA STEINBAUER SERDAR</izvorni_sadrzaj>
    <derivirana_varijabla naziv="DomainObject.Predmet.ProtustrankaFormated_1">  PESEKI j.d.o.o. zastupanog po punomoćniku GORDANA STEINBAUER SERDAR</derivirana_varijabla>
  </DomainObject.Predmet.ProtustrankaFormated>
  <DomainObject.Predmet.ProtustrankaFormatedOIB>
    <izvorni_sadrzaj>  PESEKI j.d.o.o., OIB 71689347895 zastupanog po punomoćniku GORDANA STEINBAUER SERDAR</izvorni_sadrzaj>
    <derivirana_varijabla naziv="DomainObject.Predmet.ProtustrankaFormatedOIB_1">  PESEKI j.d.o.o., OIB 71689347895 zastupanog po punomoćniku GORDANA STEINBAUER SERDAR</derivirana_varijabla>
  </DomainObject.Predmet.ProtustrankaFormatedOIB>
  <DomainObject.Predmet.ProtustrankaFormatedWithAdress>
    <izvorni_sadrzaj> PESEKI j.d.o.o., Klaićeva 42/3, 10000 Zagreb zastupanog po punomoćniku GORDANA STEINBAUER SERDAR</izvorni_sadrzaj>
    <derivirana_varijabla naziv="DomainObject.Predmet.ProtustrankaFormatedWithAdress_1"> PESEKI j.d.o.o., Klaićeva 42/3, 10000 Zagreb zastupanog po punomoćniku GORDANA STEINBAUER SERDAR</derivirana_varijabla>
  </DomainObject.Predmet.ProtustrankaFormatedWithAdress>
  <DomainObject.Predmet.ProtustrankaFormatedWithAdressOIB>
    <izvorni_sadrzaj> PESEKI j.d.o.o., OIB 71689347895, Klaićeva 42/3, 10000 Zagreb zastupanog po punomoćniku GORDANA STEINBAUER SERDAR</izvorni_sadrzaj>
    <derivirana_varijabla naziv="DomainObject.Predmet.ProtustrankaFormatedWithAdressOIB_1"> PESEKI j.d.o.o., OIB 71689347895, Klaićeva 42/3, 10000 Zagreb zastupanog po punomoćniku GORDANA STEINBAUER SERDAR</derivirana_varijabla>
  </DomainObject.Predmet.ProtustrankaFormatedWithAdressOIB>
  <DomainObject.Predmet.ProtustrankaWithAdress>
    <izvorni_sadrzaj>PESEKI j.d.o.o. Klaićeva 42/3, 10000 Zagreb</izvorni_sadrzaj>
    <derivirana_varijabla naziv="DomainObject.Predmet.ProtustrankaWithAdress_1">PESEKI j.d.o.o. Klaićeva 42/3, 10000 Zagreb</derivirana_varijabla>
  </DomainObject.Predmet.ProtustrankaWithAdress>
  <DomainObject.Predmet.ProtustrankaWithAdressOIB>
    <izvorni_sadrzaj>PESEKI j.d.o.o., OIB 71689347895, Klaićeva 42/3, 10000 Zagreb</izvorni_sadrzaj>
    <derivirana_varijabla naziv="DomainObject.Predmet.ProtustrankaWithAdressOIB_1">PESEKI j.d.o.o., OIB 71689347895, Klaićeva 42/3, 10000 Zagreb</derivirana_varijabla>
  </DomainObject.Predmet.ProtustrankaWithAdressOIB>
  <DomainObject.Predmet.ProtustrankaNazivFormated>
    <izvorni_sadrzaj>PESEKI j.d.o.o.</izvorni_sadrzaj>
    <derivirana_varijabla naziv="DomainObject.Predmet.ProtustrankaNazivFormated_1">PESEKI j.d.o.o.</derivirana_varijabla>
  </DomainObject.Predmet.ProtustrankaNazivFormated>
  <DomainObject.Predmet.ProtustrankaNazivFormatedOIB>
    <izvorni_sadrzaj>PESEKI j.d.o.o., OIB 71689347895</izvorni_sadrzaj>
    <derivirana_varijabla naziv="DomainObject.Predmet.ProtustrankaNazivFormatedOIB_1">PESEKI j.d.o.o., OIB 71689347895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PESEKI j.d.o.o. zastupanog po punomoćniku GORDANA STEINBAUER SERDAR</item>
    </izvorni_sadrzaj>
    <derivirana_varijabla naziv="DomainObject.Predmet.ProtuStrankaListFormated_1">
      <item>PESEKI j.d.o.o. zastupanog po punomoćniku GORDANA STEINBAUER SERDAR</item>
    </derivirana_varijabla>
  </DomainObject.Predmet.ProtuStrankaListFormated>
  <DomainObject.Predmet.ProtuStrankaListFormatedOIB>
    <izvorni_sadrzaj>
      <item>PESEKI j.d.o.o., OIB 71689347895 zastupanog po punomoćniku GORDANA STEINBAUER SERDAR</item>
    </izvorni_sadrzaj>
    <derivirana_varijabla naziv="DomainObject.Predmet.ProtuStrankaListFormatedOIB_1">
      <item>PESEKI j.d.o.o., OIB 71689347895 zastupanog po punomoćniku GORDANA STEINBAUER SERDAR</item>
    </derivirana_varijabla>
  </DomainObject.Predmet.ProtuStrankaListFormatedOIB>
  <DomainObject.Predmet.ProtuStrankaListFormatedWithAdress>
    <izvorni_sadrzaj>
      <item>PESEKI j.d.o.o., Klaićeva 42/3, 10000 Zagreb zastupanog po punomoćniku GORDANA STEINBAUER SERDAR</item>
    </izvorni_sadrzaj>
    <derivirana_varijabla naziv="DomainObject.Predmet.ProtuStrankaListFormatedWithAdress_1">
      <item>PESEKI j.d.o.o., Klaićeva 42/3, 10000 Zagreb zastupanog po punomoćniku GORDANA STEINBAUER SERDAR</item>
    </derivirana_varijabla>
  </DomainObject.Predmet.ProtuStrankaListFormatedWithAdress>
  <DomainObject.Predmet.ProtuStrankaListFormatedWithAdressOIB>
    <izvorni_sadrzaj>
      <item>PESEKI j.d.o.o., OIB 71689347895, Klaićeva 42/3, 10000 Zagreb zastupanog po punomoćniku GORDANA STEINBAUER SERDAR</item>
    </izvorni_sadrzaj>
    <derivirana_varijabla naziv="DomainObject.Predmet.ProtuStrankaListFormatedWithAdressOIB_1">
      <item>PESEKI j.d.o.o., OIB 71689347895, Klaićeva 42/3, 10000 Zagreb zastupanog po punomoćniku GORDANA STEINBAUER SERDAR</item>
    </derivirana_varijabla>
  </DomainObject.Predmet.ProtuStrankaListFormatedWithAdressOIB>
  <DomainObject.Predmet.ProtuStrankaListNazivFormated>
    <izvorni_sadrzaj>
      <item>PESEKI j.d.o.o.</item>
    </izvorni_sadrzaj>
    <derivirana_varijabla naziv="DomainObject.Predmet.ProtuStrankaListNazivFormated_1">
      <item>PESEKI j.d.o.o.</item>
    </derivirana_varijabla>
  </DomainObject.Predmet.ProtuStrankaListNazivFormated>
  <DomainObject.Predmet.ProtuStrankaListNazivFormatedOIB>
    <izvorni_sadrzaj>
      <item>PESEKI j.d.o.o., OIB 71689347895</item>
    </izvorni_sadrzaj>
    <derivirana_varijabla naziv="DomainObject.Predmet.ProtuStrankaListNazivFormatedOIB_1">
      <item>PESEKI j.d.o.o., OIB 71689347895</item>
    </derivirana_varijabla>
  </DomainObject.Predmet.ProtuStrankaListNazivFormatedOIB>
  <DomainObject.Predmet.OstaliListFormated>
    <izvorni_sadrzaj>
      <item>GORDANA STEINBAUER SERDAR punomoćnik sudionika u postupku PESEKI j.d.o.o.</item>
    </izvorni_sadrzaj>
    <derivirana_varijabla naziv="DomainObject.Predmet.OstaliListFormated_1">
      <item>GORDANA STEINBAUER SERDAR punomoćnik sudionika u postupku PESEKI j.d.o.o.</item>
    </derivirana_varijabla>
  </DomainObject.Predmet.OstaliListFormated>
  <DomainObject.Predmet.OstaliListFormatedOIB>
    <izvorni_sadrzaj>
      <item>GORDANA STEINBAUER SERDAR, OIB 09240553744 punomoćnik sudionika u postupku PESEKI j.d.o.o.</item>
    </izvorni_sadrzaj>
    <derivirana_varijabla naziv="DomainObject.Predmet.OstaliListFormatedOIB_1">
      <item>GORDANA STEINBAUER SERDAR, OIB 09240553744 punomoćnik sudionika u postupku PESEKI j.d.o.o.</item>
    </derivirana_varijabla>
  </DomainObject.Predmet.OstaliListFormatedOIB>
  <DomainObject.Predmet.OstaliListFormatedWithAdress>
    <izvorni_sadrzaj>
      <item>GORDANA STEINBAUER SERDAR, MARULIĆEV TRG 3, 10000 Zagreb punomoćnik sudionika u postupku PESEKI j.d.o.o.</item>
    </izvorni_sadrzaj>
    <derivirana_varijabla naziv="DomainObject.Predmet.OstaliListFormatedWithAdress_1">
      <item>GORDANA STEINBAUER SERDAR, MARULIĆEV TRG 3, 10000 Zagreb punomoćnik sudionika u postupku PESEKI j.d.o.o.</item>
    </derivirana_varijabla>
  </DomainObject.Predmet.OstaliListFormatedWithAdress>
  <DomainObject.Predmet.OstaliListFormatedWithAdressOIB>
    <izvorni_sadrzaj>
      <item>GORDANA STEINBAUER SERDAR, OIB 09240553744, MARULIĆEV TRG 3, 10000 Zagreb punomoćnik sudionika u postupku PESEKI j.d.o.o.</item>
    </izvorni_sadrzaj>
    <derivirana_varijabla naziv="DomainObject.Predmet.OstaliListFormatedWithAdressOIB_1">
      <item>GORDANA STEINBAUER SERDAR, OIB 09240553744, MARULIĆEV TRG 3, 10000 Zagreb punomoćnik sudionika u postupku PESEKI j.d.o.o.</item>
    </derivirana_varijabla>
  </DomainObject.Predmet.OstaliListFormatedWithAdressOIB>
  <DomainObject.Predmet.OstaliListNazivFormated>
    <izvorni_sadrzaj>
      <item>GORDANA STEINBAUER SERDAR</item>
    </izvorni_sadrzaj>
    <derivirana_varijabla naziv="DomainObject.Predmet.OstaliListNazivFormated_1">
      <item>GORDANA STEINBAUER SERDAR</item>
    </derivirana_varijabla>
  </DomainObject.Predmet.OstaliListNazivFormated>
  <DomainObject.Predmet.OstaliListNazivFormatedOIB>
    <izvorni_sadrzaj>
      <item>GORDANA STEINBAUER SERDAR, OIB 09240553744</item>
    </izvorni_sadrzaj>
    <derivirana_varijabla naziv="DomainObject.Predmet.OstaliListNazivFormatedOIB_1">
      <item>GORDANA STEINBAUER SERDAR, OIB 09240553744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PESEKI j.d.o.o.</izvorni_sadrzaj>
    <derivirana_varijabla naziv="DomainObject.Predmet.ProtustrankaIDrugi_1">PESEKI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PESEKI j.d.o.o., OIB 71689347895, Klaićeva 42/3, 10000 Zagreb</izvorni_sadrzaj>
    <derivirana_varijabla naziv="DomainObject.Predmet.ProtustrankaIDrugiAdressOIB_1">PESEKI j.d.o.o., OIB 71689347895, Klaićeva 42/3,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PESEKI j.d.o.o.</item>
      <item>GORDANA STEINBAUER SERDAR</item>
    </izvorni_sadrzaj>
    <derivirana_varijabla naziv="DomainObject.Predmet.SudioniciListNaziv_1">
      <item>FINA Regionalni centar Zagreb</item>
      <item>PESEKI j.d.o.o.</item>
      <item>GORDANA STEINBAUER SERDAR</item>
    </derivirana_varijabla>
  </DomainObject.Predmet.SudioniciListNaziv>
  <DomainObject.Predmet.SudioniciListAdressOIB>
    <izvorni_sadrzaj>
      <item>FINA Regionalni centar Zagreb, OIB 85821130368, Trg svibanjskih žrtava 1995. 1,10000 Zagreb</item>
      <item>PESEKI j.d.o.o., OIB 71689347895, Klaićeva 42/3,10000 Zagreb</item>
      <item>GORDANA STEINBAUER SERDAR, OIB 09240553744, MARULIĆEV TRG 3,10000 Zagreb</item>
    </izvorni_sadrzaj>
    <derivirana_varijabla naziv="DomainObject.Predmet.SudioniciListAdressOIB_1">
      <item>FINA Regionalni centar Zagreb, OIB 85821130368, Trg svibanjskih žrtava 1995. 1,10000 Zagreb</item>
      <item>PESEKI j.d.o.o., OIB 71689347895, Klaićeva 42/3,10000 Zagreb</item>
      <item>GORDANA STEINBAUER SERDAR, OIB 09240553744, MARULIĆEV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71689347895</item>
      <item>, OIB 09240553744</item>
    </izvorni_sadrzaj>
    <derivirana_varijabla naziv="DomainObject.Predmet.SudioniciListNazivOIB_1">
      <item>, OIB 85821130368</item>
      <item>, OIB 71689347895</item>
      <item>, OIB 09240553744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02646-B25F-4ACE-9F7F-DC3BA8DC9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1338</properties:Characters>
  <properties:Lines>45</properties:Lines>
  <properties:Paragraphs>20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2017-03-10T05:50:00Z</cp:lastPrinted>
  <dcterms:modified xmlns:xsi="http://www.w3.org/2001/XMLSchema-instance" xsi:type="dcterms:W3CDTF">2017-03-10T05:50:00Z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