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  <w:r w:rsidR="00227744">
              <w:t xml:space="preserve">                            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  <w:tr w:rsidTr="00D7388E" w:rsidR="00227744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227744" w:rsidP="00D7388E" w:rsidR="00227744">
            <w:pPr>
              <w:pStyle w:val="VSVerzija"/>
              <w:jc w:val="right"/>
            </w:pPr>
          </w:p>
        </w:tc>
      </w:tr>
    </w:tbl>
    <w:p w14:textId="66e0732" w14:paraId="66e0732" w:rsidRDefault="00227744" w:rsidP="00227744" w:rsidR="00227744">
      <w:pPr>
        <w:pStyle w:val="Zaglavlje"/>
        <w:jc w:val="right"/>
        <w15:collapsed w:val="false"/>
      </w:pPr>
      <w:r>
        <w:t xml:space="preserve">                           Poslovni broj: 19 St-344/2018-</w:t>
      </w:r>
      <w:r w:rsidR="000E1BB1">
        <w:t>4</w:t>
      </w:r>
    </w:p>
    <w:p w:rsidRDefault="00A15B34" w:rsidP="00D7388E" w:rsidR="00A15B34"/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227744" w:rsidP="001F248F" w:rsidR="001F248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227744" w:rsidP="00227744" w:rsidR="00227744">
      <w:pPr>
        <w:pStyle w:val="Zaglavlje"/>
        <w:jc w:val="right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Poslovni broj: 19 St-344/2018-5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9D33E1" w:rsidP="008415A7" w:rsidR="008415A7" w:rsidRPr="00D7388E">
      <w:pPr>
        <w:ind w:firstLine="708"/>
        <w:jc w:val="both"/>
      </w:pPr>
      <w:r>
        <w:t>Trgovački sud u Osijeku,</w:t>
      </w:r>
      <w:r w:rsidR="008415A7" w:rsidRPr="00D7388E">
        <w:t xml:space="preserve"> po sudskom savjetniku Marini Ljubičić Knežević u stečajnom predmetu povodom zahtjeva </w:t>
      </w:r>
      <w:r w:rsidR="00227744">
        <w:t>Financijske agencije, OIB: 85821130368, RC Zagreb, Zagreb, Trg svibanjskih žrtava 1995. 1</w:t>
      </w:r>
      <w:r w:rsidR="008415A7">
        <w:t xml:space="preserve">, </w:t>
      </w:r>
      <w:r w:rsidR="008415A7" w:rsidRPr="00D7388E">
        <w:t xml:space="preserve">za </w:t>
      </w:r>
      <w:r w:rsidR="008415A7">
        <w:t>provedbu</w:t>
      </w:r>
      <w:r w:rsidR="008415A7" w:rsidRPr="00D7388E">
        <w:t xml:space="preserve"> skraćenog </w:t>
      </w:r>
      <w:r w:rsidR="008415A7">
        <w:t xml:space="preserve">stečajnog postupka nad stečajnim dužnikom </w:t>
      </w:r>
      <w:r w:rsidR="00227744">
        <w:t>FHM MALARIĆ j.d.o.o. za usluge, OIB: 36282534368, MBS: 080987612, Zagreb, Ulica grada Chicaga 9</w:t>
      </w:r>
      <w:r w:rsidR="008415A7">
        <w:t>,</w:t>
      </w:r>
      <w:r w:rsidR="008415A7" w:rsidRPr="00D7388E">
        <w:t xml:space="preserve"> temeljem </w:t>
      </w:r>
      <w:r w:rsidR="008415A7">
        <w:t>članka 430. Stečajnog zakona (Narodne novine, broj:</w:t>
      </w:r>
      <w:r w:rsidR="008415A7" w:rsidRPr="00D7388E">
        <w:t xml:space="preserve"> 71/15</w:t>
      </w:r>
      <w:r w:rsidR="008415A7">
        <w:t xml:space="preserve"> i 104/17; u daljnjem tekstu</w:t>
      </w:r>
      <w:r w:rsidR="008415A7" w:rsidRPr="00D7388E">
        <w:t xml:space="preserve"> SZ), </w:t>
      </w:r>
      <w:r w:rsidR="0033450B">
        <w:t>7. lipnja</w:t>
      </w:r>
      <w:r w:rsidR="008415A7" w:rsidRPr="00D7388E">
        <w:t xml:space="preserve">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>Utvrđuje se da ukupni iznos evidentiranog duga</w:t>
      </w:r>
      <w:r w:rsidR="009D33E1">
        <w:rPr>
          <w:bCs/>
        </w:rPr>
        <w:t xml:space="preserve"> stečajnog</w:t>
      </w:r>
      <w:r w:rsidRPr="00D7388E">
        <w:rPr>
          <w:bCs/>
        </w:rPr>
        <w:t xml:space="preserve"> dužnika </w:t>
      </w:r>
      <w:r w:rsidR="00227744">
        <w:t>FHM MALARIĆ j.d.o.o. za usluge, OIB: 36282534368, MBS: 080987612, Zagreb, Ulica grada Chicaga 9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227744">
        <w:t>54.182,08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3D1135">
        <w:t xml:space="preserve">, </w:t>
      </w:r>
      <w:r w:rsidR="00227744">
        <w:t>MARKO MALARIĆ</w:t>
      </w:r>
      <w:r w:rsidR="001C29A0">
        <w:t xml:space="preserve">, </w:t>
      </w:r>
      <w:r w:rsidR="00FD4C38">
        <w:t xml:space="preserve">OIB: </w:t>
      </w:r>
      <w:r w:rsidR="00227744">
        <w:t>91474773522</w:t>
      </w:r>
      <w:r w:rsidR="006737B3">
        <w:t xml:space="preserve">, </w:t>
      </w:r>
      <w:r w:rsidR="00227744">
        <w:t>Zagreb, Ulica grada Chicaga 9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227744">
        <w:t>344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227744">
        <w:t>7. lipnja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3D1135" w:rsidP="00C95043" w:rsidR="001716CD">
      <w:pPr>
        <w:numPr>
          <w:ilvl w:val="0"/>
          <w:numId w:val="1"/>
        </w:numPr>
      </w:pPr>
      <w:r>
        <w:t xml:space="preserve">kal. </w:t>
      </w:r>
      <w:r w:rsidR="000E1BB1">
        <w:t>2</w:t>
      </w:r>
      <w:r>
        <w:t>3.7.2018.</w:t>
      </w:r>
      <w:r w:rsidR="00C95043" w:rsidRPr="00C95043">
        <w:t xml:space="preserve"> </w:t>
      </w:r>
      <w:r w:rsidR="00C95043" w:rsidRPr="00C95043">
        <w:tab/>
      </w:r>
      <w:r w:rsidR="00C95043" w:rsidRPr="00C95043">
        <w:tab/>
      </w:r>
      <w:r w:rsidR="00C95043" w:rsidRPr="00C95043">
        <w:tab/>
      </w:r>
      <w:r w:rsidR="00C95043" w:rsidRPr="00C95043">
        <w:tab/>
      </w:r>
      <w:r w:rsidR="00C95043" w:rsidRPr="00C95043">
        <w:tab/>
      </w:r>
      <w:r w:rsidR="00C95043"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B2C" w:rsidP="00D95CE2" w:rsidR="00641B2C">
      <w:r>
        <w:separator/>
      </w:r>
    </w:p>
  </w:endnote>
  <w:endnote w:id="0" w:type="continuationSeparator">
    <w:p w:rsidRDefault="00641B2C" w:rsidP="00D95CE2" w:rsidR="00641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B2C" w:rsidP="00D95CE2" w:rsidR="00641B2C">
      <w:r>
        <w:separator/>
      </w:r>
    </w:p>
  </w:footnote>
  <w:footnote w:id="0" w:type="continuationSeparator">
    <w:p w:rsidRDefault="00641B2C" w:rsidP="00D95CE2" w:rsidR="00641B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1419A"/>
    <w:rsid w:val="000179A4"/>
    <w:rsid w:val="000A15DB"/>
    <w:rsid w:val="000B425A"/>
    <w:rsid w:val="000D2B1F"/>
    <w:rsid w:val="000E1BB1"/>
    <w:rsid w:val="000E3CD9"/>
    <w:rsid w:val="000F02DE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27744"/>
    <w:rsid w:val="00251B38"/>
    <w:rsid w:val="002555BE"/>
    <w:rsid w:val="00274EC6"/>
    <w:rsid w:val="00284443"/>
    <w:rsid w:val="002A0EEC"/>
    <w:rsid w:val="002A5E1C"/>
    <w:rsid w:val="002B40D7"/>
    <w:rsid w:val="002C6E92"/>
    <w:rsid w:val="003110DD"/>
    <w:rsid w:val="0033450B"/>
    <w:rsid w:val="00344B0E"/>
    <w:rsid w:val="003508F9"/>
    <w:rsid w:val="003523FD"/>
    <w:rsid w:val="00361BFF"/>
    <w:rsid w:val="00364538"/>
    <w:rsid w:val="00364EB7"/>
    <w:rsid w:val="003858E9"/>
    <w:rsid w:val="003865F5"/>
    <w:rsid w:val="00387E05"/>
    <w:rsid w:val="003908EC"/>
    <w:rsid w:val="003A77B8"/>
    <w:rsid w:val="003D1135"/>
    <w:rsid w:val="003D7115"/>
    <w:rsid w:val="003E4468"/>
    <w:rsid w:val="003F4A82"/>
    <w:rsid w:val="00400D51"/>
    <w:rsid w:val="004049C3"/>
    <w:rsid w:val="00461804"/>
    <w:rsid w:val="00463C3F"/>
    <w:rsid w:val="00495E49"/>
    <w:rsid w:val="004A14E5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30400"/>
    <w:rsid w:val="006320D2"/>
    <w:rsid w:val="006414F4"/>
    <w:rsid w:val="00641B2C"/>
    <w:rsid w:val="00655FB6"/>
    <w:rsid w:val="00667351"/>
    <w:rsid w:val="006737B3"/>
    <w:rsid w:val="00681766"/>
    <w:rsid w:val="00692719"/>
    <w:rsid w:val="00696430"/>
    <w:rsid w:val="006A00E3"/>
    <w:rsid w:val="006B1CD3"/>
    <w:rsid w:val="006D7988"/>
    <w:rsid w:val="006E7282"/>
    <w:rsid w:val="00705ED3"/>
    <w:rsid w:val="00707BD2"/>
    <w:rsid w:val="00712A8B"/>
    <w:rsid w:val="00714086"/>
    <w:rsid w:val="00720319"/>
    <w:rsid w:val="00740D9B"/>
    <w:rsid w:val="0074307C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A157C"/>
    <w:rsid w:val="009C4D46"/>
    <w:rsid w:val="009D33E1"/>
    <w:rsid w:val="00A01CFE"/>
    <w:rsid w:val="00A15B34"/>
    <w:rsid w:val="00A16BFC"/>
    <w:rsid w:val="00A324F9"/>
    <w:rsid w:val="00A4743F"/>
    <w:rsid w:val="00A7514A"/>
    <w:rsid w:val="00A842AE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B64D8"/>
    <w:rsid w:val="00CC1E31"/>
    <w:rsid w:val="00CC6607"/>
    <w:rsid w:val="00CD4B50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60CE"/>
    <w:rsid w:val="00D87EF8"/>
    <w:rsid w:val="00D95CE2"/>
    <w:rsid w:val="00DE374C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532F"/>
    <w:rsid w:val="00F537D4"/>
    <w:rsid w:val="00F57A94"/>
    <w:rsid w:val="00F6107B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9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9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9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9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7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9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9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9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9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FHM MALARIĆ j.d.o.o. za usluge</izvorni_sadrzaj>
    <derivirana_varijabla naziv="DomainObject.Predmet.ProtustrankaFormated_1">  FHM MALARIĆ j.d.o.o. za usluge</derivirana_varijabla>
  </DomainObject.Predmet.ProtustrankaFormated>
  <DomainObject.Predmet.ProtustrankaFormatedOIB>
    <izvorni_sadrzaj>  FHM MALARIĆ j.d.o.o. za usluge, OIB 36282534368</izvorni_sadrzaj>
    <derivirana_varijabla naziv="DomainObject.Predmet.ProtustrankaFormatedOIB_1">  FHM MALARIĆ j.d.o.o. za usluge, OIB 36282534368</derivirana_varijabla>
  </DomainObject.Predmet.ProtustrankaFormatedOIB>
  <DomainObject.Predmet.ProtustrankaFormatedWithAdress>
    <izvorni_sadrzaj> FHM MALARIĆ j.d.o.o. za usluge, Ulica grada Chicaga 9, 10000 Zagreb</izvorni_sadrzaj>
    <derivirana_varijabla naziv="DomainObject.Predmet.ProtustrankaFormatedWithAdress_1"> FHM MALARIĆ j.d.o.o. za usluge, Ulica grada Chicaga 9, 10000 Zagreb</derivirana_varijabla>
  </DomainObject.Predmet.ProtustrankaFormatedWithAdress>
  <DomainObject.Predmet.ProtustrankaFormatedWithAdressOIB>
    <izvorni_sadrzaj> FHM MALARIĆ j.d.o.o. za usluge, OIB 36282534368, Ulica grada Chicaga 9, 10000 Zagreb</izvorni_sadrzaj>
    <derivirana_varijabla naziv="DomainObject.Predmet.ProtustrankaFormatedWithAdressOIB_1"> FHM MALARIĆ j.d.o.o. za usluge, OIB 36282534368, Ulica grada Chicaga 9, 10000 Zagreb</derivirana_varijabla>
  </DomainObject.Predmet.ProtustrankaFormatedWithAdressOIB>
  <DomainObject.Predmet.ProtustrankaWithAdress>
    <izvorni_sadrzaj>FHM MALARIĆ j.d.o.o. za usluge Ulica grada Chicaga 9, 10000 Zagreb</izvorni_sadrzaj>
    <derivirana_varijabla naziv="DomainObject.Predmet.ProtustrankaWithAdress_1">FHM MALARIĆ j.d.o.o. za usluge Ulica grada Chicaga 9, 10000 Zagreb</derivirana_varijabla>
  </DomainObject.Predmet.ProtustrankaWithAdress>
  <DomainObject.Predmet.ProtustrankaWithAdressOIB>
    <izvorni_sadrzaj>FHM MALARIĆ j.d.o.o. za usluge, OIB 36282534368, Ulica grada Chicaga 9, 10000 Zagreb</izvorni_sadrzaj>
    <derivirana_varijabla naziv="DomainObject.Predmet.ProtustrankaWithAdressOIB_1">FHM MALARIĆ j.d.o.o. za usluge, OIB 36282534368, Ulica grada Chicaga 9, 10000 Zagreb</derivirana_varijabla>
  </DomainObject.Predmet.ProtustrankaWithAdressOIB>
  <DomainObject.Predmet.ProtustrankaNazivFormated>
    <izvorni_sadrzaj>FHM MALARIĆ j.d.o.o. za usluge</izvorni_sadrzaj>
    <derivirana_varijabla naziv="DomainObject.Predmet.ProtustrankaNazivFormated_1">FHM MALARIĆ j.d.o.o. za usluge</derivirana_varijabla>
  </DomainObject.Predmet.ProtustrankaNazivFormated>
  <DomainObject.Predmet.ProtustrankaNazivFormatedOIB>
    <izvorni_sadrzaj>FHM MALARIĆ j.d.o.o. za usluge, OIB 36282534368</izvorni_sadrzaj>
    <derivirana_varijabla naziv="DomainObject.Predmet.ProtustrankaNazivFormatedOIB_1">FHM MALARIĆ j.d.o.o. za usluge, OIB 36282534368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FHM MALARIĆ j.d.o.o. za usluge</item>
    </izvorni_sadrzaj>
    <derivirana_varijabla naziv="DomainObject.Predmet.ProtuStrankaListFormated_1">
      <item>FHM MALARIĆ j.d.o.o. za usluge</item>
    </derivirana_varijabla>
  </DomainObject.Predmet.ProtuStrankaListFormated>
  <DomainObject.Predmet.ProtuStrankaListFormatedOIB>
    <izvorni_sadrzaj>
      <item>FHM MALARIĆ j.d.o.o. za usluge, OIB 36282534368</item>
    </izvorni_sadrzaj>
    <derivirana_varijabla naziv="DomainObject.Predmet.ProtuStrankaListFormatedOIB_1">
      <item>FHM MALARIĆ j.d.o.o. za usluge, OIB 36282534368</item>
    </derivirana_varijabla>
  </DomainObject.Predmet.ProtuStrankaListFormatedOIB>
  <DomainObject.Predmet.ProtuStrankaListFormatedWithAdress>
    <izvorni_sadrzaj>
      <item>FHM MALARIĆ j.d.o.o. za usluge, Ulica grada Chicaga 9, 10000 Zagreb</item>
    </izvorni_sadrzaj>
    <derivirana_varijabla naziv="DomainObject.Predmet.ProtuStrankaListFormatedWithAdress_1">
      <item>FHM MALARIĆ j.d.o.o. za usluge, Ulica grada Chicaga 9, 10000 Zagreb</item>
    </derivirana_varijabla>
  </DomainObject.Predmet.ProtuStrankaListFormatedWithAdress>
  <DomainObject.Predmet.ProtuStrankaListFormatedWithAdressOIB>
    <izvorni_sadrzaj>
      <item>FHM MALARIĆ j.d.o.o. za usluge, OIB 36282534368, Ulica grada Chicaga 9, 10000 Zagreb</item>
    </izvorni_sadrzaj>
    <derivirana_varijabla naziv="DomainObject.Predmet.ProtuStrankaListFormatedWithAdressOIB_1">
      <item>FHM MALARIĆ j.d.o.o. za usluge, OIB 36282534368, Ulica grada Chicaga 9, 10000 Zagreb</item>
    </derivirana_varijabla>
  </DomainObject.Predmet.ProtuStrankaListFormatedWithAdressOIB>
  <DomainObject.Predmet.ProtuStrankaListNazivFormated>
    <izvorni_sadrzaj>
      <item>FHM MALARIĆ j.d.o.o. za usluge</item>
    </izvorni_sadrzaj>
    <derivirana_varijabla naziv="DomainObject.Predmet.ProtuStrankaListNazivFormated_1">
      <item>FHM MALARIĆ j.d.o.o. za usluge</item>
    </derivirana_varijabla>
  </DomainObject.Predmet.ProtuStrankaListNazivFormated>
  <DomainObject.Predmet.ProtuStrankaListNazivFormatedOIB>
    <izvorni_sadrzaj>
      <item>FHM MALARIĆ j.d.o.o. za usluge, OIB 36282534368</item>
    </izvorni_sadrzaj>
    <derivirana_varijabla naziv="DomainObject.Predmet.ProtuStrankaListNazivFormatedOIB_1">
      <item>FHM MALARIĆ j.d.o.o. za usluge, OIB 36282534368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FHM MALARIĆ j.d.o.o. za usluge</izvorni_sadrzaj>
    <derivirana_varijabla naziv="DomainObject.Predmet.ProtustrankaIDrugi_1">FHM MALARIĆ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FHM MALARIĆ j.d.o.o. za usluge, OIB 36282534368, Ulica grada Chicaga 9, 10000 Zagreb</izvorni_sadrzaj>
    <derivirana_varijabla naziv="DomainObject.Predmet.ProtustrankaIDrugiAdressOIB_1">FHM MALARIĆ j.d.o.o. za usluge, OIB 36282534368, Ulica grada Chicaga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FHM MALARIĆ j.d.o.o. za usluge</item>
      <item>FINA Regionalni centar Zagreb</item>
    </izvorni_sadrzaj>
    <derivirana_varijabla naziv="DomainObject.Predmet.SudioniciListNaziv_1">
      <item>FHM MALARIĆ j.d.o.o. za usluge</item>
      <item>FINA Regionalni centar Zagreb</item>
    </derivirana_varijabla>
  </DomainObject.Predmet.SudioniciListNaziv>
  <DomainObject.Predmet.SudioniciListAdressOIB>
    <izvorni_sadrzaj>
      <item>FHM MALARIĆ j.d.o.o. za usluge, OIB 36282534368, Ulica grada Chicaga 9,10000 Zagreb</item>
      <item>FINA Regionalni centar Zagreb, OIB 85821130368, Trg svibanjskih žrtava 1995. 1,10000 Zagreb</item>
    </izvorni_sadrzaj>
    <derivirana_varijabla naziv="DomainObject.Predmet.SudioniciListAdressOIB_1">
      <item>FHM MALARIĆ j.d.o.o. za usluge, OIB 36282534368, Ulica grada Chicaga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36282534368</item>
      <item>, OIB 85821130368</item>
    </izvorni_sadrzaj>
    <derivirana_varijabla naziv="DomainObject.Predmet.SudioniciListNazivOIB_1">
      <item>, OIB 36282534368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8E8D3-8716-4A56-8894-1675F6DEB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2212</properties:Characters>
  <properties:Lines>56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2018-06-07T06:02:00Z</dcterms:created>
  <dc:creator>Snježana Andrijanić</dc:creator>
  <cp:lastModifiedBy>Renata Horvat</cp:lastModifiedBy>
  <cp:lastPrinted>2018-05-24T08:17:00Z</cp:lastPrinted>
  <dcterms:modified xmlns:xsi="http://www.w3.org/2001/XMLSchema-instance" xsi:type="dcterms:W3CDTF">2018-06-07T10:04:00Z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(St-344-18 -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