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4bfc6" w14:paraId="604bfc6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C176C1">
        <w:t>3</w:t>
      </w:r>
      <w:r w:rsidR="0055440F">
        <w:t>2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55440F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5F027D" w:rsidP="00810468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>8414, suvlasnički dio 2/1000, etažno vlasništvo E-186, PARKIRNO MJESTO - P 79</w:t>
      </w:r>
      <w:r w:rsidRPr="001F3096">
        <w:t xml:space="preserve"> u prizemlju koji se sastoji od parkirnog mjesta izvan objekta, ukupne netto korisne površine 12,50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450339">
        <w:rPr>
          <w:b/>
          <w:u w:val="single"/>
        </w:rPr>
        <w:t>9</w:t>
      </w:r>
      <w:r w:rsidR="002C658E">
        <w:rPr>
          <w:b/>
          <w:u w:val="single"/>
        </w:rPr>
        <w:t>,</w:t>
      </w:r>
      <w:r w:rsidR="0055440F">
        <w:rPr>
          <w:b/>
          <w:u w:val="single"/>
        </w:rPr>
        <w:t>25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55440F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DC7B40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DC7B40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24210"/>
    <w:rsid w:val="0002422E"/>
    <w:rsid w:val="00031F76"/>
    <w:rsid w:val="00046AB6"/>
    <w:rsid w:val="00094CB1"/>
    <w:rsid w:val="000A70B5"/>
    <w:rsid w:val="000B0697"/>
    <w:rsid w:val="000B1708"/>
    <w:rsid w:val="000B56A6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F7388"/>
    <w:rsid w:val="00246FEA"/>
    <w:rsid w:val="00271D07"/>
    <w:rsid w:val="00282E78"/>
    <w:rsid w:val="00292860"/>
    <w:rsid w:val="002C658E"/>
    <w:rsid w:val="002E3F6D"/>
    <w:rsid w:val="00303FF2"/>
    <w:rsid w:val="00316149"/>
    <w:rsid w:val="003547F3"/>
    <w:rsid w:val="003549EB"/>
    <w:rsid w:val="0035517A"/>
    <w:rsid w:val="003674D1"/>
    <w:rsid w:val="00371FDE"/>
    <w:rsid w:val="00380924"/>
    <w:rsid w:val="003A2066"/>
    <w:rsid w:val="003B7F17"/>
    <w:rsid w:val="003C5E26"/>
    <w:rsid w:val="003F7DFC"/>
    <w:rsid w:val="00416E97"/>
    <w:rsid w:val="00426019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35482"/>
    <w:rsid w:val="005513B6"/>
    <w:rsid w:val="0055440F"/>
    <w:rsid w:val="005615F3"/>
    <w:rsid w:val="005643F8"/>
    <w:rsid w:val="005678C9"/>
    <w:rsid w:val="005E1C64"/>
    <w:rsid w:val="005F027D"/>
    <w:rsid w:val="005F30D6"/>
    <w:rsid w:val="005F52E7"/>
    <w:rsid w:val="00616543"/>
    <w:rsid w:val="00617AEF"/>
    <w:rsid w:val="00635636"/>
    <w:rsid w:val="00635F38"/>
    <w:rsid w:val="00685A91"/>
    <w:rsid w:val="00685C98"/>
    <w:rsid w:val="006C1EA4"/>
    <w:rsid w:val="006D2948"/>
    <w:rsid w:val="00716B4C"/>
    <w:rsid w:val="00725790"/>
    <w:rsid w:val="00751B9E"/>
    <w:rsid w:val="0076194D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723DD"/>
    <w:rsid w:val="008842E7"/>
    <w:rsid w:val="00890AF8"/>
    <w:rsid w:val="00897088"/>
    <w:rsid w:val="008A7BD4"/>
    <w:rsid w:val="008F19F8"/>
    <w:rsid w:val="008F5C16"/>
    <w:rsid w:val="00903E75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0D64"/>
    <w:rsid w:val="00A9193B"/>
    <w:rsid w:val="00AC640F"/>
    <w:rsid w:val="00AD59E4"/>
    <w:rsid w:val="00B0518E"/>
    <w:rsid w:val="00B06C21"/>
    <w:rsid w:val="00B13DF8"/>
    <w:rsid w:val="00B15099"/>
    <w:rsid w:val="00B346B3"/>
    <w:rsid w:val="00B3534C"/>
    <w:rsid w:val="00BC22A4"/>
    <w:rsid w:val="00BC7E1F"/>
    <w:rsid w:val="00C12769"/>
    <w:rsid w:val="00C176C1"/>
    <w:rsid w:val="00C37639"/>
    <w:rsid w:val="00C46DB5"/>
    <w:rsid w:val="00C631D2"/>
    <w:rsid w:val="00C71C24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43242"/>
    <w:rsid w:val="00D802CF"/>
    <w:rsid w:val="00D94062"/>
    <w:rsid w:val="00DC4F3A"/>
    <w:rsid w:val="00DC7198"/>
    <w:rsid w:val="00DC7B40"/>
    <w:rsid w:val="00DF04FF"/>
    <w:rsid w:val="00E046B5"/>
    <w:rsid w:val="00E14D6A"/>
    <w:rsid w:val="00E20321"/>
    <w:rsid w:val="00E41849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455CE"/>
    <w:rsid w:val="00F8597D"/>
    <w:rsid w:val="00F87ACC"/>
    <w:rsid w:val="00F90058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7B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B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B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B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B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7B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B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B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B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B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St-5/2018-130</izvorni_sadrzaj>
    <derivirana_varijabla naziv="DomainObject.PredzadnjaOdlukaIzPredmeta.Oznaka_1">St-5/2018-130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967</properties:Characters>
  <properties:Lines>46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2019-01-02T13:13:00Z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2019-01-08T10:56:00Z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(1st-5-18-137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