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ae5c" w14:paraId="36bae5c" w:rsidRDefault="00002757" w:rsidP="00002757" w:rsidR="00002757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 xml:space="preserve">REPUBLIKA HRVATSKA                                              </w:t>
      </w:r>
      <w:r w:rsidR="00BB7E11">
        <w:rPr>
          <w:b/>
        </w:rPr>
        <w:t xml:space="preserve">            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TRGOVAČKI SUD U OSIJEKU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STALNA SLUŽBA U SLAVONSKOM BRODU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 pobjede 13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Slavonski Brod</w:t>
      </w:r>
    </w:p>
    <w:p w:rsidRDefault="00002757" w:rsidP="00002757" w:rsidR="00002757">
      <w:pPr>
        <w:jc w:val="both"/>
        <w:rPr>
          <w:b/>
        </w:rPr>
      </w:pPr>
    </w:p>
    <w:p w:rsidRDefault="00002757" w:rsidP="00002757" w:rsidR="0000275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02757" w:rsidP="00002757" w:rsidR="00002757">
      <w:pPr>
        <w:jc w:val="center"/>
        <w:rPr>
          <w:b/>
        </w:rPr>
      </w:pPr>
    </w:p>
    <w:p w:rsidRDefault="00002757" w:rsidP="00002757" w:rsidR="00002757">
      <w:pPr>
        <w:jc w:val="center"/>
      </w:pPr>
      <w:r>
        <w:rPr>
          <w:b/>
        </w:rPr>
        <w:t>R J E Š E N J E</w:t>
      </w:r>
    </w:p>
    <w:p w:rsidRDefault="00002757" w:rsidP="00002757" w:rsidR="00002757"/>
    <w:p w:rsidRDefault="00002757" w:rsidP="00D330F2" w:rsidR="00002757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D330F2" w:rsidRPr="00D330F2">
        <w:t>ARTING, d.o.o. za trgovinu, poslovne usluge, uvoz-izvoz "u stečaju", skraćena tvrtka: ARTING d.o.o. "u stečaju", Nova Gradiška, Mala 4, OIB 11102515044</w:t>
      </w:r>
      <w:r w:rsidR="00D12AEE" w:rsidRPr="00D12AEE">
        <w:t xml:space="preserve">, nakon provedene </w:t>
      </w:r>
      <w:r w:rsidR="00527A76">
        <w:t>treće</w:t>
      </w:r>
      <w:r w:rsidR="00D12AEE" w:rsidRPr="00D12AEE">
        <w:t xml:space="preserve"> elektroničke javne dražbe u razdoblju od </w:t>
      </w:r>
      <w:r w:rsidR="00527A76">
        <w:t>08. veljače 2018. godine do 02. svibnja 2018</w:t>
      </w:r>
      <w:r w:rsidR="00D12AEE" w:rsidRPr="00D12AEE">
        <w:t xml:space="preserve">. godine ( identifikator predmeta prodaje </w:t>
      </w:r>
      <w:r w:rsidR="00527A76">
        <w:t>3161</w:t>
      </w:r>
      <w:r w:rsidR="00D12AEE" w:rsidRPr="00D12AEE">
        <w:t xml:space="preserve"> ) radi unovčenja dijela imovine stečajnog dužnika opterećene </w:t>
      </w:r>
      <w:proofErr w:type="spellStart"/>
      <w:r w:rsidR="00D12AEE" w:rsidRPr="00D12AEE">
        <w:t>razlučnim</w:t>
      </w:r>
      <w:proofErr w:type="spellEnd"/>
      <w:r w:rsidR="00D12AEE" w:rsidRPr="00D12AEE">
        <w:t xml:space="preserve"> pravom</w:t>
      </w:r>
      <w:r w:rsidR="008D0523" w:rsidRPr="008D0523">
        <w:t xml:space="preserve">  i nakon  održ</w:t>
      </w:r>
      <w:r w:rsidR="00E2126C">
        <w:t xml:space="preserve">anog ročišta </w:t>
      </w:r>
      <w:r w:rsidR="008D0523" w:rsidRPr="008D0523">
        <w:t xml:space="preserve">za diobu </w:t>
      </w:r>
      <w:proofErr w:type="spellStart"/>
      <w:r w:rsidR="008D0523" w:rsidRPr="008D0523">
        <w:t>kupovnine</w:t>
      </w:r>
      <w:proofErr w:type="spellEnd"/>
      <w:r w:rsidR="008C17A4">
        <w:t xml:space="preserve">, dana </w:t>
      </w:r>
      <w:r w:rsidR="00D330F2">
        <w:t>29. kolovoza</w:t>
      </w:r>
      <w:r>
        <w:t xml:space="preserve"> 201</w:t>
      </w:r>
      <w:r w:rsidR="008C17A4">
        <w:t>8</w:t>
      </w:r>
      <w:r>
        <w:t>. godine</w:t>
      </w:r>
    </w:p>
    <w:p w:rsidRDefault="00EE7CCE" w:rsidP="00002757" w:rsidR="00EE7CCE">
      <w:pPr>
        <w:jc w:val="both"/>
      </w:pPr>
    </w:p>
    <w:p w:rsidRDefault="00002757" w:rsidP="00002757" w:rsidR="00002757">
      <w:pPr>
        <w:jc w:val="center"/>
      </w:pPr>
      <w:r>
        <w:t>r i j e š i o   j e</w:t>
      </w:r>
    </w:p>
    <w:p w:rsidRDefault="008D0523" w:rsidP="008D0523" w:rsidR="008D0523">
      <w:pPr>
        <w:jc w:val="both"/>
      </w:pPr>
    </w:p>
    <w:p w:rsidRDefault="00CE6379" w:rsidP="008D0523" w:rsidR="008D0523" w:rsidRPr="008D0523">
      <w:pPr>
        <w:jc w:val="both"/>
      </w:pPr>
      <w:r>
        <w:t xml:space="preserve"> </w:t>
      </w:r>
      <w:r>
        <w:tab/>
      </w:r>
      <w:r>
        <w:tab/>
      </w:r>
      <w:r w:rsidR="008D0523" w:rsidRPr="008D0523">
        <w:t xml:space="preserve">I. Od diobne mase - </w:t>
      </w:r>
      <w:proofErr w:type="spellStart"/>
      <w:r w:rsidR="008D0523" w:rsidRPr="008D0523">
        <w:t>kupovnine</w:t>
      </w:r>
      <w:proofErr w:type="spellEnd"/>
      <w:r w:rsidR="008D0523" w:rsidRPr="008D0523">
        <w:t xml:space="preserve"> u iznosu od </w:t>
      </w:r>
      <w:r w:rsidR="00E879C7">
        <w:t>47.100,00</w:t>
      </w:r>
      <w:r w:rsidR="003B09ED">
        <w:t xml:space="preserve"> </w:t>
      </w:r>
      <w:r w:rsidR="008D0523" w:rsidRPr="008D0523">
        <w:t xml:space="preserve"> Kn ostvarene prodajom predmeta stečajne ma</w:t>
      </w:r>
      <w:r w:rsidR="00713DFC">
        <w:t>se stečajnog dužnika opterećenog</w:t>
      </w:r>
      <w:r w:rsidR="008D0523" w:rsidRPr="008D0523">
        <w:t xml:space="preserve"> </w:t>
      </w:r>
      <w:proofErr w:type="spellStart"/>
      <w:r w:rsidR="008D0523" w:rsidRPr="008D0523">
        <w:t>razlučnim</w:t>
      </w:r>
      <w:proofErr w:type="spellEnd"/>
      <w:r w:rsidR="008D0523" w:rsidRPr="008D0523">
        <w:t xml:space="preserve"> pravom  nakon provedenog postupka prodaje elektroničkom javnom dražbom koji je provela </w:t>
      </w:r>
      <w:r w:rsidR="00713DFC">
        <w:t xml:space="preserve">Financijska agencija, Regionalni centar </w:t>
      </w:r>
      <w:r w:rsidR="003B09ED">
        <w:t>Osijek</w:t>
      </w:r>
      <w:r w:rsidR="008D0523" w:rsidRPr="008D0523">
        <w:t xml:space="preserve"> </w:t>
      </w:r>
      <w:r w:rsidR="001E5F1A">
        <w:t>(</w:t>
      </w:r>
      <w:r w:rsidR="008D0523" w:rsidRPr="008D0523">
        <w:t xml:space="preserve">identifikator prodaje </w:t>
      </w:r>
      <w:r w:rsidR="00E43702">
        <w:t>3161</w:t>
      </w:r>
      <w:r w:rsidR="008A7D7A">
        <w:t>) i to</w:t>
      </w:r>
      <w:r w:rsidR="008D0523" w:rsidRPr="008D0523">
        <w:t>:</w:t>
      </w:r>
    </w:p>
    <w:p w:rsidRDefault="008D0523" w:rsidP="008D0523" w:rsidR="008D0523" w:rsidRPr="008D0523">
      <w:pPr>
        <w:jc w:val="both"/>
      </w:pPr>
    </w:p>
    <w:p w:rsidRDefault="008D0523" w:rsidP="002A58B0" w:rsidR="00503ACB" w:rsidRPr="00503ACB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503ACB" w:rsidRPr="00503ACB">
        <w:rPr>
          <w:b/>
        </w:rPr>
        <w:t xml:space="preserve">-  </w:t>
      </w:r>
      <w:r w:rsidR="002A58B0">
        <w:t>nekretnina upisanih</w:t>
      </w:r>
      <w:r w:rsidR="00503ACB" w:rsidRPr="00503ACB">
        <w:t xml:space="preserve"> u</w:t>
      </w:r>
      <w:r w:rsidR="00503ACB" w:rsidRPr="00503ACB">
        <w:rPr>
          <w:b/>
        </w:rPr>
        <w:t xml:space="preserve">  </w:t>
      </w:r>
      <w:proofErr w:type="spellStart"/>
      <w:r w:rsidR="00503ACB" w:rsidRPr="00503ACB">
        <w:t>zk.ul</w:t>
      </w:r>
      <w:proofErr w:type="spellEnd"/>
      <w:r w:rsidR="00503ACB" w:rsidRPr="00503ACB">
        <w:t>. 4567. k.o. Nova Gradiška i to:</w:t>
      </w:r>
    </w:p>
    <w:p w:rsidRDefault="00503ACB" w:rsidP="00503ACB" w:rsidR="00503ACB" w:rsidRPr="00503ACB">
      <w:pPr>
        <w:ind w:firstLine="708"/>
        <w:jc w:val="both"/>
      </w:pPr>
      <w:r w:rsidRPr="00503ACB">
        <w:t xml:space="preserve"> </w:t>
      </w:r>
      <w:r w:rsidRPr="00503ACB">
        <w:tab/>
        <w:t>- kč.br. 2936 - kuća, dvorište i voćnjak u ulici A. Stepinca sa 1209 m2</w:t>
      </w:r>
    </w:p>
    <w:p w:rsidRDefault="00503ACB" w:rsidP="00503ACB" w:rsidR="00503ACB" w:rsidRPr="00503ACB">
      <w:pPr>
        <w:ind w:firstLine="708"/>
        <w:jc w:val="both"/>
      </w:pPr>
      <w:r w:rsidRPr="00503ACB">
        <w:t xml:space="preserve"> </w:t>
      </w:r>
      <w:r w:rsidRPr="00503ACB">
        <w:tab/>
        <w:t xml:space="preserve">- kč.br. 2937/2 – voćnjak u ulici A. Stepinca sa 274 m 2, </w:t>
      </w:r>
    </w:p>
    <w:p w:rsidRDefault="00503ACB" w:rsidP="00503ACB" w:rsidR="00503ACB" w:rsidRPr="00503ACB">
      <w:pPr>
        <w:ind w:firstLine="708" w:left="708"/>
        <w:jc w:val="both"/>
      </w:pPr>
      <w:r w:rsidRPr="00503ACB">
        <w:t>odnosno ukupno 1483 m2.</w:t>
      </w:r>
    </w:p>
    <w:p w:rsidRDefault="00D12AEE" w:rsidP="00503ACB" w:rsidR="00D12AEE" w:rsidRPr="00D12AEE">
      <w:pPr>
        <w:jc w:val="both"/>
      </w:pPr>
    </w:p>
    <w:p w:rsidRDefault="008D0523" w:rsidP="00591498" w:rsidR="008D0523" w:rsidRPr="008D0523">
      <w:pPr>
        <w:jc w:val="both"/>
      </w:pPr>
      <w:r w:rsidRPr="008D0523">
        <w:t xml:space="preserve"> </w:t>
      </w:r>
    </w:p>
    <w:p w:rsidRDefault="008D0523" w:rsidP="00037825" w:rsidR="008D0523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="00CC0FC6" w:rsidRPr="00CC0FC6">
        <w:t>ARTING, d.o.o. za trgovinu, poslovne usluge, uvoz-izvoz "u stečaju", skraćena tvrtka: ARTING d.o.o. "u stečaju", Nova Gradiška, Mala 4, OIB 11102515044</w:t>
      </w:r>
      <w:r w:rsidR="00CC0FC6">
        <w:t xml:space="preserve"> </w:t>
      </w:r>
      <w:r w:rsidRPr="008D0523">
        <w:t xml:space="preserve">u iznosu od </w:t>
      </w:r>
      <w:r w:rsidR="009014E8" w:rsidRPr="00372E0E">
        <w:t>46.500,00</w:t>
      </w:r>
      <w:r w:rsidR="009014E8">
        <w:rPr>
          <w:b/>
        </w:rPr>
        <w:t xml:space="preserve"> </w:t>
      </w:r>
      <w:r w:rsidR="008A7D7A">
        <w:t xml:space="preserve">Kn </w:t>
      </w:r>
    </w:p>
    <w:p w:rsidRDefault="008D0523" w:rsidP="008D0523" w:rsidR="008D0523" w:rsidRPr="008D0523">
      <w:pPr>
        <w:jc w:val="both"/>
      </w:pPr>
    </w:p>
    <w:p w:rsidRDefault="008D0523" w:rsidP="006A1E02" w:rsidR="00EE7CCE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b) </w:t>
      </w:r>
      <w:r w:rsidR="00E2126C">
        <w:t xml:space="preserve"> </w:t>
      </w:r>
      <w:r w:rsidR="006A1E02" w:rsidRPr="006A1E02">
        <w:t xml:space="preserve">tražbina </w:t>
      </w:r>
      <w:r w:rsidR="00C05173">
        <w:t>Financijske agencije</w:t>
      </w:r>
      <w:r w:rsidR="00280C31">
        <w:t xml:space="preserve"> Regionalni centar Osijek u iznosu od </w:t>
      </w:r>
      <w:r w:rsidR="001B3F70">
        <w:t>60</w:t>
      </w:r>
      <w:r w:rsidR="00B5472B">
        <w:t xml:space="preserve">0,00 </w:t>
      </w:r>
      <w:r w:rsidR="00280C31">
        <w:t xml:space="preserve"> Kn po osnovi naknade za trošak provedbe elektroničke javne dražbe</w:t>
      </w:r>
      <w:r w:rsidR="008A7D7A">
        <w:t xml:space="preserve"> i to dj</w:t>
      </w:r>
      <w:r w:rsidR="0008564D">
        <w:t>e</w:t>
      </w:r>
      <w:r w:rsidR="008A7D7A">
        <w:t>lomično po računu br. 254-0518-000026</w:t>
      </w:r>
      <w:r w:rsidR="00F455EA">
        <w:t>.</w:t>
      </w:r>
    </w:p>
    <w:p w:rsidRDefault="004E7572" w:rsidP="006A1E02" w:rsidR="004E7572">
      <w:pPr>
        <w:jc w:val="both"/>
      </w:pPr>
    </w:p>
    <w:p w:rsidRDefault="006A1E02" w:rsidP="006A1E02" w:rsidR="006A1E02">
      <w:pPr>
        <w:jc w:val="both"/>
      </w:pPr>
    </w:p>
    <w:p w:rsidRDefault="006A1E02" w:rsidP="00135043" w:rsidR="00135043">
      <w:pPr>
        <w:jc w:val="both"/>
      </w:pPr>
      <w:r>
        <w:t xml:space="preserve"> </w:t>
      </w:r>
      <w:r>
        <w:tab/>
      </w:r>
      <w:r>
        <w:tab/>
      </w:r>
    </w:p>
    <w:p w:rsidRDefault="00135043" w:rsidP="00135043" w:rsidR="000F138D">
      <w:pPr>
        <w:jc w:val="both"/>
      </w:pPr>
      <w:r>
        <w:lastRenderedPageBreak/>
        <w:t xml:space="preserve"> </w:t>
      </w:r>
      <w:r>
        <w:tab/>
      </w:r>
      <w:r>
        <w:tab/>
      </w:r>
      <w:r w:rsidR="006A1E02" w:rsidRPr="006A1E02">
        <w:t>II. 1. Nalaže se Financijskoj agenciji po pravomoćnosti ovoga rješenja iznos naveden u točci I. a) izreke rješenja</w:t>
      </w:r>
      <w:r w:rsidR="00344594">
        <w:t xml:space="preserve"> tj. iznos od </w:t>
      </w:r>
      <w:r w:rsidR="002C66DE">
        <w:t>46.500,00</w:t>
      </w:r>
      <w:r w:rsidR="00B5472B">
        <w:t xml:space="preserve"> </w:t>
      </w:r>
      <w:r w:rsidR="00344594">
        <w:t xml:space="preserve">Kn </w:t>
      </w:r>
      <w:r w:rsidR="000F138D">
        <w:t xml:space="preserve"> isplatiti</w:t>
      </w:r>
      <w:r w:rsidR="006E37E5" w:rsidRPr="006E37E5">
        <w:t xml:space="preserve"> </w:t>
      </w:r>
      <w:r w:rsidR="006E37E5" w:rsidRPr="006A1E02">
        <w:t>odnosno prenijeti</w:t>
      </w:r>
      <w:r w:rsidR="00344594">
        <w:t xml:space="preserve"> na način kako slijedi:</w:t>
      </w:r>
      <w:r w:rsidR="006A1E02" w:rsidRPr="006A1E02">
        <w:t xml:space="preserve"> </w:t>
      </w:r>
    </w:p>
    <w:p w:rsidRDefault="000F138D" w:rsidP="00135043" w:rsidR="000F138D">
      <w:pPr>
        <w:jc w:val="both"/>
      </w:pPr>
    </w:p>
    <w:p w:rsidRDefault="000F138D" w:rsidP="00135043" w:rsidR="000F138D" w:rsidRPr="004B158F">
      <w:pPr>
        <w:jc w:val="both"/>
        <w:rPr>
          <w:b/>
        </w:rPr>
      </w:pPr>
      <w:r>
        <w:t xml:space="preserve">                           - </w:t>
      </w:r>
      <w:r w:rsidR="00051136">
        <w:t xml:space="preserve">iznos od </w:t>
      </w:r>
      <w:r w:rsidR="002C66DE">
        <w:t xml:space="preserve">18.240,00 </w:t>
      </w:r>
      <w:r w:rsidR="00344594">
        <w:t>Kn</w:t>
      </w:r>
      <w:r w:rsidRPr="000F138D">
        <w:t xml:space="preserve"> </w:t>
      </w:r>
      <w:r w:rsidRPr="006A1E02">
        <w:t xml:space="preserve">sa računa Financijske agencije </w:t>
      </w:r>
      <w:r w:rsidRPr="00865A4B">
        <w:t>IBAN HR</w:t>
      </w:r>
      <w:r w:rsidRPr="00BB1111">
        <w:t>3323900011300028779</w:t>
      </w:r>
      <w:r w:rsidRPr="006A1E02">
        <w:t xml:space="preserve"> na kojem je evidentirana uplata jamče</w:t>
      </w:r>
      <w:r>
        <w:t xml:space="preserve">vine kupca-ponuditelja  </w:t>
      </w:r>
      <w:r w:rsidR="004B158F" w:rsidRPr="004B158F">
        <w:t>DAMIRA POLETTO</w:t>
      </w:r>
      <w:r w:rsidRPr="004B158F">
        <w:t xml:space="preserve"> iz </w:t>
      </w:r>
      <w:proofErr w:type="spellStart"/>
      <w:r w:rsidR="004B158F" w:rsidRPr="004B158F">
        <w:t>Cernika</w:t>
      </w:r>
      <w:proofErr w:type="spellEnd"/>
      <w:r w:rsidRPr="004B158F">
        <w:t xml:space="preserve">, </w:t>
      </w:r>
      <w:proofErr w:type="spellStart"/>
      <w:r w:rsidR="004B158F" w:rsidRPr="004B158F">
        <w:t>Frankopanska</w:t>
      </w:r>
      <w:proofErr w:type="spellEnd"/>
      <w:r w:rsidR="004B158F" w:rsidRPr="004B158F">
        <w:t xml:space="preserve"> 26</w:t>
      </w:r>
      <w:r w:rsidRPr="004B158F">
        <w:t xml:space="preserve">, OIB </w:t>
      </w:r>
      <w:r w:rsidR="004B158F" w:rsidRPr="004B158F">
        <w:t>04928595509</w:t>
      </w:r>
      <w:r w:rsidR="00344594" w:rsidRPr="004B158F">
        <w:t>, te</w:t>
      </w:r>
      <w:r w:rsidRPr="004B158F">
        <w:rPr>
          <w:b/>
        </w:rPr>
        <w:t xml:space="preserve"> </w:t>
      </w:r>
    </w:p>
    <w:p w:rsidRDefault="000F138D" w:rsidP="00135043" w:rsidR="000F138D" w:rsidRPr="004B158F">
      <w:pPr>
        <w:jc w:val="both"/>
        <w:rPr>
          <w:b/>
        </w:rPr>
      </w:pPr>
    </w:p>
    <w:p w:rsidRDefault="000F138D" w:rsidP="006A1E02" w:rsidR="000F138D">
      <w:pPr>
        <w:jc w:val="both"/>
      </w:pPr>
      <w:r>
        <w:t xml:space="preserve">                           - </w:t>
      </w:r>
      <w:r w:rsidR="006E37E5">
        <w:t xml:space="preserve">iznos od </w:t>
      </w:r>
      <w:r w:rsidR="00A07E1B">
        <w:t xml:space="preserve"> </w:t>
      </w:r>
      <w:r w:rsidR="00344594">
        <w:t xml:space="preserve"> </w:t>
      </w:r>
      <w:r w:rsidR="002C66DE">
        <w:t xml:space="preserve">28.260,00 </w:t>
      </w:r>
      <w:r w:rsidR="00344594">
        <w:t>Kn</w:t>
      </w:r>
      <w:r w:rsidR="006E37E5">
        <w:t xml:space="preserve"> iz sredstava uplaćene </w:t>
      </w:r>
      <w:proofErr w:type="spellStart"/>
      <w:r w:rsidR="006E37E5">
        <w:t>kupovnine</w:t>
      </w:r>
      <w:proofErr w:type="spellEnd"/>
      <w:r w:rsidR="006E37E5">
        <w:t xml:space="preserve"> sa računa Financijske </w:t>
      </w:r>
      <w:r w:rsidR="00EB36F9">
        <w:t>agencije HR 1123900011300028787,</w:t>
      </w:r>
      <w:r w:rsidR="00B5472B">
        <w:t xml:space="preserve"> </w:t>
      </w:r>
      <w:r w:rsidR="006E37E5">
        <w:t>a</w:t>
      </w:r>
      <w:r w:rsidR="006A1E02" w:rsidRPr="006A1E02">
        <w:t xml:space="preserve"> na poslovni račun stečajnog dužnika </w:t>
      </w:r>
      <w:r w:rsidR="00EB36F9" w:rsidRPr="00EB36F9">
        <w:t>ARTING, d.o.o. za trgovinu, poslovne usluge, uvoz-izvoz "u stečaju", skraćena tvrtka: ARTING d.o.o. "u stečaju", Nova Gradiška, Mala 4, OIB 11102515044</w:t>
      </w:r>
      <w:r w:rsidR="00344594">
        <w:t>,</w:t>
      </w:r>
      <w:r w:rsidR="00AE0F93">
        <w:t xml:space="preserve"> IBAN</w:t>
      </w:r>
      <w:r w:rsidR="00AE0F93" w:rsidRPr="006A1E02">
        <w:t xml:space="preserve"> </w:t>
      </w:r>
      <w:r w:rsidR="00AE0F93">
        <w:t>HR</w:t>
      </w:r>
      <w:r w:rsidR="00EB36F9">
        <w:t>9824850031100296005</w:t>
      </w:r>
      <w:r w:rsidR="006E37E5">
        <w:t>.</w:t>
      </w:r>
    </w:p>
    <w:p w:rsidRDefault="006A1E02" w:rsidP="006A1E02" w:rsidR="006A1E02" w:rsidRPr="006A1E02">
      <w:pPr>
        <w:jc w:val="both"/>
      </w:pPr>
    </w:p>
    <w:p w:rsidRDefault="006A1E02" w:rsidP="006A1E02" w:rsidR="006C05EE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>2. Nalaže se Financijskoj agenciji po pravomoćnosti ovoga rješenja iznos naveden u točci I. b</w:t>
      </w:r>
      <w:r w:rsidR="006E37E5">
        <w:t xml:space="preserve">) izreke rješenja  tj. iznos od </w:t>
      </w:r>
      <w:r w:rsidR="001D026A">
        <w:t xml:space="preserve">  </w:t>
      </w:r>
      <w:r w:rsidR="001B3F70">
        <w:t>600,00</w:t>
      </w:r>
      <w:r w:rsidR="001D026A">
        <w:t xml:space="preserve"> </w:t>
      </w:r>
      <w:r w:rsidR="006C05EE">
        <w:t xml:space="preserve"> </w:t>
      </w:r>
      <w:r w:rsidRPr="006A1E02">
        <w:t xml:space="preserve"> Kn isplatiti odnosno prenijeti </w:t>
      </w:r>
    </w:p>
    <w:p w:rsidRDefault="006C05EE" w:rsidP="006A1E02" w:rsidR="006C05EE">
      <w:pPr>
        <w:jc w:val="both"/>
      </w:pPr>
    </w:p>
    <w:p w:rsidRDefault="006C05EE" w:rsidP="006A1E02" w:rsidR="002414D9">
      <w:pPr>
        <w:jc w:val="both"/>
      </w:pPr>
      <w:r>
        <w:t xml:space="preserve"> </w:t>
      </w:r>
      <w:r>
        <w:tab/>
      </w:r>
      <w:r>
        <w:tab/>
        <w:t xml:space="preserve">- </w:t>
      </w:r>
      <w:r w:rsidR="006A1E02" w:rsidRPr="006A1E02">
        <w:t xml:space="preserve"> </w:t>
      </w:r>
      <w:r>
        <w:t xml:space="preserve">iz sredstava uplaćene </w:t>
      </w:r>
      <w:r w:rsidR="001D026A">
        <w:t>jamčevine</w:t>
      </w:r>
      <w:r>
        <w:t xml:space="preserve"> sa računa Financijske agencije HR </w:t>
      </w:r>
      <w:r w:rsidR="006F3DA4" w:rsidRPr="006F3DA4">
        <w:t>3323900011300028779</w:t>
      </w:r>
      <w:r w:rsidR="00947AF3">
        <w:t xml:space="preserve"> na račun </w:t>
      </w:r>
      <w:r w:rsidR="003D7B65">
        <w:t xml:space="preserve">HR42 23900011100017042 </w:t>
      </w:r>
      <w:r w:rsidR="00947AF3">
        <w:t>s pozivom na broj HR 03 2542-05185-0000264.</w:t>
      </w:r>
    </w:p>
    <w:p w:rsidRDefault="002414D9" w:rsidP="006A1E02" w:rsidR="002414D9">
      <w:pPr>
        <w:jc w:val="both"/>
      </w:pPr>
    </w:p>
    <w:p w:rsidRDefault="002414D9" w:rsidP="006A1E02" w:rsidR="006D1C6E">
      <w:pPr>
        <w:jc w:val="both"/>
      </w:pPr>
      <w:r>
        <w:t xml:space="preserve"> </w:t>
      </w:r>
      <w:r>
        <w:tab/>
      </w:r>
      <w:r>
        <w:tab/>
        <w:t xml:space="preserve">III. Utvrđuje se da pravo na namirenje iz sredstava ostvarenih prodajom </w:t>
      </w:r>
      <w:r w:rsidR="001151CD">
        <w:t xml:space="preserve">nekretnina upisanih u </w:t>
      </w:r>
      <w:proofErr w:type="spellStart"/>
      <w:r w:rsidR="001151CD">
        <w:t>zk</w:t>
      </w:r>
      <w:proofErr w:type="spellEnd"/>
      <w:r w:rsidR="001151CD">
        <w:t>. ul. 4567 k.o. Nova Gradiška ne ostvaruje  Zagrebačka banka d.d. Zagreb</w:t>
      </w:r>
      <w:r w:rsidR="0088466A">
        <w:rPr>
          <w:b/>
        </w:rPr>
        <w:t xml:space="preserve"> </w:t>
      </w:r>
      <w:r w:rsidR="001151CD" w:rsidRPr="001151CD">
        <w:t>po osnovi založnog prava uknjiženog pod brojem Z-50</w:t>
      </w:r>
      <w:r w:rsidR="00EE6BA2">
        <w:t xml:space="preserve">81/2017 jer je to pravo i nastavno tome </w:t>
      </w:r>
      <w:proofErr w:type="spellStart"/>
      <w:r w:rsidR="009531B9">
        <w:t>razlučno</w:t>
      </w:r>
      <w:proofErr w:type="spellEnd"/>
      <w:r w:rsidR="009531B9">
        <w:t xml:space="preserve"> pravo </w:t>
      </w:r>
      <w:r w:rsidR="00890BD8">
        <w:t xml:space="preserve">ovog vjerovnika </w:t>
      </w:r>
      <w:r w:rsidR="00EE6BA2">
        <w:t>prestalo.</w:t>
      </w:r>
      <w:r w:rsidR="0088466A">
        <w:rPr>
          <w:b/>
        </w:rPr>
        <w:tab/>
      </w:r>
      <w:r w:rsidR="006A1E02" w:rsidRPr="006A1E02">
        <w:t xml:space="preserve"> </w:t>
      </w:r>
    </w:p>
    <w:p w:rsidRDefault="0008564D" w:rsidP="006A1E02" w:rsidR="0008564D">
      <w:pPr>
        <w:jc w:val="both"/>
      </w:pPr>
    </w:p>
    <w:p w:rsidRDefault="0088466A" w:rsidP="006A1E02" w:rsidR="008D7018" w:rsidRPr="006A1E02">
      <w:pPr>
        <w:jc w:val="both"/>
      </w:pPr>
      <w:r>
        <w:t xml:space="preserve"> </w:t>
      </w:r>
      <w:r>
        <w:tab/>
      </w:r>
      <w:r>
        <w:tab/>
      </w:r>
      <w:r w:rsidR="006A1E02" w:rsidRPr="006A1E02">
        <w:tab/>
      </w:r>
    </w:p>
    <w:p w:rsidRDefault="006A1E02" w:rsidP="008D7018" w:rsidR="006A1E02" w:rsidRPr="006A1E02">
      <w:pPr>
        <w:jc w:val="center"/>
      </w:pPr>
      <w:r w:rsidRPr="006A1E02">
        <w:t>Obrazloženje</w:t>
      </w:r>
    </w:p>
    <w:p w:rsidRDefault="006A1E02" w:rsidP="006A1E02" w:rsidR="006A1E02" w:rsidRPr="006A1E02">
      <w:pPr>
        <w:jc w:val="both"/>
      </w:pPr>
    </w:p>
    <w:p w:rsidRDefault="006A1E02" w:rsidP="00655B19" w:rsidR="008D7018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 </w:t>
      </w:r>
      <w:r w:rsidR="00211178">
        <w:t>trećo</w:t>
      </w:r>
      <w:r w:rsidR="00124526">
        <w:t>j</w:t>
      </w:r>
      <w:r w:rsidR="006D1C6E">
        <w:t xml:space="preserve"> </w:t>
      </w:r>
      <w:r w:rsidRPr="006A1E02">
        <w:t>elektroničnoj javnoj dražbi koju je provela Financijska agencija</w:t>
      </w:r>
      <w:r w:rsidR="00FB52A3">
        <w:t xml:space="preserve"> </w:t>
      </w:r>
      <w:r w:rsidR="00344594">
        <w:t xml:space="preserve">u ovoj pravnoj stvari prodana </w:t>
      </w:r>
      <w:r w:rsidR="00FB52A3">
        <w:t xml:space="preserve"> </w:t>
      </w:r>
      <w:r w:rsidR="0047145E">
        <w:t>su</w:t>
      </w:r>
      <w:r w:rsidR="00B54E39">
        <w:t xml:space="preserve"> </w:t>
      </w:r>
      <w:r w:rsidR="0047145E">
        <w:t>nekretnine</w:t>
      </w:r>
      <w:r w:rsidRPr="006A1E02">
        <w:t xml:space="preserve"> stečajnog dužni</w:t>
      </w:r>
      <w:r w:rsidR="0047145E">
        <w:t>ka opterećene</w:t>
      </w:r>
      <w:r w:rsidR="005B50FA">
        <w:t xml:space="preserve"> </w:t>
      </w:r>
      <w:proofErr w:type="spellStart"/>
      <w:r w:rsidR="005B50FA">
        <w:t>razlučnim</w:t>
      </w:r>
      <w:proofErr w:type="spellEnd"/>
      <w:r w:rsidR="005B50FA">
        <w:t xml:space="preserve"> pravom </w:t>
      </w:r>
      <w:r w:rsidR="00B54E39">
        <w:t xml:space="preserve"> i to:</w:t>
      </w:r>
      <w:r w:rsidR="007B2B61" w:rsidRPr="007B2B61">
        <w:t xml:space="preserve"> </w:t>
      </w:r>
      <w:r w:rsidR="00655B19">
        <w:t xml:space="preserve">nekretnine upisane u  </w:t>
      </w:r>
      <w:proofErr w:type="spellStart"/>
      <w:r w:rsidR="00655B19">
        <w:t>zk.ul</w:t>
      </w:r>
      <w:proofErr w:type="spellEnd"/>
      <w:r w:rsidR="00655B19">
        <w:t>. 4567. k.o. Nova Gradiška i to: kč.br. 2936 - kuća, dvorište i voćnjak u ulici A. Stepinca sa 1209 m2 - kč.br. 2937/2 – voćnjak u ulici A. Stepinca sa 274 m 2, odnosno ukupno 1483 m2</w:t>
      </w:r>
      <w:r w:rsidR="00B54E39">
        <w:t xml:space="preserve">, </w:t>
      </w:r>
      <w:r w:rsidR="00124526">
        <w:t>a</w:t>
      </w:r>
      <w:r w:rsidR="00DD75B8">
        <w:t xml:space="preserve"> </w:t>
      </w:r>
      <w:r w:rsidRPr="006A1E02">
        <w:t>sukladno zaključk</w:t>
      </w:r>
      <w:r w:rsidR="0056387F">
        <w:t>u o prodaji poslovni broj 7/St-</w:t>
      </w:r>
      <w:r w:rsidR="00655B19">
        <w:t>1566/2016-</w:t>
      </w:r>
      <w:r w:rsidR="00950061">
        <w:t>49</w:t>
      </w:r>
      <w:r w:rsidR="00655B19">
        <w:t xml:space="preserve">   od </w:t>
      </w:r>
      <w:r w:rsidR="00950061">
        <w:t>05. srpnja 2017. godine.</w:t>
      </w:r>
      <w:r w:rsidR="00347A3A">
        <w:t xml:space="preserve"> </w:t>
      </w:r>
      <w:r w:rsidR="0047145E">
        <w:t xml:space="preserve"> </w:t>
      </w:r>
      <w:r w:rsidR="00347A3A">
        <w:t xml:space="preserve">U trenutku donošenja rješenja o prodaji </w:t>
      </w:r>
      <w:proofErr w:type="spellStart"/>
      <w:r w:rsidR="00347A3A">
        <w:t>posl</w:t>
      </w:r>
      <w:proofErr w:type="spellEnd"/>
      <w:r w:rsidR="00347A3A">
        <w:t xml:space="preserve">. br. 7/St-1566/2016-33 od 01. ožujka 2017. godine predmetne nekretnine bile su opterećene </w:t>
      </w:r>
      <w:proofErr w:type="spellStart"/>
      <w:r w:rsidR="00347A3A">
        <w:t>razlučnim</w:t>
      </w:r>
      <w:proofErr w:type="spellEnd"/>
      <w:r w:rsidR="00347A3A">
        <w:t xml:space="preserve"> pravom u korist Zagrebačke banke d.d. Zagreb.</w:t>
      </w:r>
    </w:p>
    <w:p w:rsidRDefault="00DD75B8" w:rsidP="00865A4B" w:rsidR="00135043">
      <w:pPr>
        <w:jc w:val="both"/>
      </w:pPr>
      <w:r>
        <w:t xml:space="preserve"> </w:t>
      </w:r>
      <w:r>
        <w:tab/>
      </w:r>
      <w:r w:rsidR="006A1E02" w:rsidRPr="006A1E02">
        <w:t xml:space="preserve"> </w:t>
      </w:r>
      <w:r w:rsidR="006A1E02" w:rsidRPr="006A1E02">
        <w:tab/>
        <w:t>Rješen</w:t>
      </w:r>
      <w:r w:rsidR="0056387F">
        <w:t>je o dosudi poslovni broj 7/St</w:t>
      </w:r>
      <w:r w:rsidR="00124526">
        <w:t>-</w:t>
      </w:r>
      <w:r w:rsidR="00347A3A">
        <w:t>1566/2016-82</w:t>
      </w:r>
      <w:r w:rsidR="006A1E02" w:rsidRPr="006A1E02">
        <w:t xml:space="preserve"> od </w:t>
      </w:r>
      <w:r w:rsidR="00347A3A">
        <w:t xml:space="preserve">17. svibnja </w:t>
      </w:r>
      <w:r w:rsidR="00124526">
        <w:t>2018</w:t>
      </w:r>
      <w:r w:rsidR="006A1E02" w:rsidRPr="006A1E02">
        <w:t>. godine postalo je pravomoćno i nastavno tome je zakazano</w:t>
      </w:r>
      <w:r w:rsidR="0093192E">
        <w:t xml:space="preserve"> i održano</w:t>
      </w:r>
      <w:r w:rsidR="006A1E02" w:rsidRPr="006A1E02">
        <w:t xml:space="preserve"> ročište za diobu </w:t>
      </w:r>
      <w:proofErr w:type="spellStart"/>
      <w:r w:rsidR="006A1E02" w:rsidRPr="006A1E02">
        <w:t>kupovnine</w:t>
      </w:r>
      <w:proofErr w:type="spellEnd"/>
      <w:r w:rsidR="006A1E02" w:rsidRPr="006A1E02">
        <w:t xml:space="preserve">  dan</w:t>
      </w:r>
      <w:r w:rsidR="0093192E">
        <w:t>a</w:t>
      </w:r>
      <w:r w:rsidR="006A1E02" w:rsidRPr="006A1E02">
        <w:t xml:space="preserve"> </w:t>
      </w:r>
      <w:r w:rsidR="0056387F">
        <w:t xml:space="preserve"> </w:t>
      </w:r>
      <w:r w:rsidR="00D21C6C">
        <w:t>27</w:t>
      </w:r>
      <w:r w:rsidR="00347A3A">
        <w:t>. kolovoza</w:t>
      </w:r>
      <w:r w:rsidR="00124526">
        <w:t xml:space="preserve"> 2018</w:t>
      </w:r>
      <w:r w:rsidR="006A1E02" w:rsidRPr="006A1E02">
        <w:t xml:space="preserve">. godine na koje su pozvane osobe koje prema stanju spisa i podacima iz zemljišnih knjiga polažu pravo na namirenje iz </w:t>
      </w:r>
      <w:proofErr w:type="spellStart"/>
      <w:r w:rsidR="006A1E02" w:rsidRPr="006A1E02">
        <w:t>kupovnine</w:t>
      </w:r>
      <w:proofErr w:type="spellEnd"/>
      <w:r w:rsidR="006A1E02" w:rsidRPr="006A1E02">
        <w:t xml:space="preserve">, kao i stečajni upravitelj. </w:t>
      </w:r>
      <w:r w:rsidR="001B312D">
        <w:t xml:space="preserve"> </w:t>
      </w:r>
      <w:r w:rsidR="001B312D">
        <w:tab/>
      </w:r>
    </w:p>
    <w:p w:rsidRDefault="00135043" w:rsidP="006A1E02" w:rsidR="006A1E02">
      <w:pPr>
        <w:jc w:val="both"/>
      </w:pPr>
      <w:r>
        <w:t xml:space="preserve"> </w:t>
      </w:r>
      <w:r>
        <w:tab/>
      </w:r>
      <w:r>
        <w:tab/>
      </w:r>
      <w:r w:rsidR="006A1E02" w:rsidRPr="006A1E02">
        <w:t xml:space="preserve">Diobnu masu čini </w:t>
      </w:r>
      <w:proofErr w:type="spellStart"/>
      <w:r w:rsidR="006A1E02" w:rsidRPr="006A1E02">
        <w:t>kupovnina</w:t>
      </w:r>
      <w:proofErr w:type="spellEnd"/>
      <w:r w:rsidR="006A1E02" w:rsidRPr="006A1E02">
        <w:t xml:space="preserve"> koja j</w:t>
      </w:r>
      <w:r w:rsidR="00D9547A">
        <w:t xml:space="preserve">e realizirana prodajom predmetnih </w:t>
      </w:r>
      <w:r w:rsidR="00B123BE">
        <w:t>nekretnina</w:t>
      </w:r>
      <w:r w:rsidR="00B54E39">
        <w:t xml:space="preserve"> </w:t>
      </w:r>
      <w:r w:rsidR="006A1E02" w:rsidRPr="006A1E02">
        <w:t xml:space="preserve">u iznosu od </w:t>
      </w:r>
      <w:r w:rsidR="00D9547A">
        <w:t xml:space="preserve"> 47.100,00</w:t>
      </w:r>
      <w:r w:rsidR="006A1E02" w:rsidRPr="006A1E02">
        <w:t xml:space="preserve"> Kn. </w:t>
      </w:r>
    </w:p>
    <w:p w:rsidRDefault="00627A77" w:rsidP="006A1E02" w:rsidR="009363F1">
      <w:pPr>
        <w:jc w:val="both"/>
      </w:pPr>
      <w:r>
        <w:t xml:space="preserve"> </w:t>
      </w:r>
      <w:r>
        <w:tab/>
      </w:r>
      <w:r>
        <w:tab/>
        <w:t xml:space="preserve">Na ročištu za diobu </w:t>
      </w:r>
      <w:proofErr w:type="spellStart"/>
      <w:r>
        <w:t>kupovnine</w:t>
      </w:r>
      <w:proofErr w:type="spellEnd"/>
      <w:r>
        <w:t xml:space="preserve"> utvrđeno je da je prestalo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Zagrebačke banke d.d. Zagreb upisano u zemljišnim knjigama pod brojem Z-5081/2017</w:t>
      </w:r>
      <w:r w:rsidR="0008564D">
        <w:t xml:space="preserve"> </w:t>
      </w:r>
      <w:r w:rsidR="00B22ACD">
        <w:t xml:space="preserve"> </w:t>
      </w:r>
      <w:r w:rsidR="00504DB9">
        <w:t xml:space="preserve">na temelju </w:t>
      </w:r>
      <w:proofErr w:type="spellStart"/>
      <w:r w:rsidR="00504DB9">
        <w:t>brisovnog</w:t>
      </w:r>
      <w:proofErr w:type="spellEnd"/>
      <w:r w:rsidR="00504DB9">
        <w:t xml:space="preserve"> očitovanja,</w:t>
      </w:r>
      <w:r w:rsidR="0008564D">
        <w:t xml:space="preserve"> što proizlazi iz stanja zemljišnih knjiga jer je </w:t>
      </w:r>
      <w:r w:rsidR="00504DB9">
        <w:t xml:space="preserve">izvršena uknjižba brisanja založnog prava pod brojem Z-5081/2017 dana 15. svibnja 2017. </w:t>
      </w:r>
      <w:r w:rsidR="0008564D">
        <w:t>g</w:t>
      </w:r>
      <w:r w:rsidR="00504DB9">
        <w:t>odine</w:t>
      </w:r>
      <w:r w:rsidR="0008564D">
        <w:t>,</w:t>
      </w:r>
      <w:r w:rsidR="006455E8">
        <w:t xml:space="preserve"> </w:t>
      </w:r>
      <w:r w:rsidR="00E80858">
        <w:t xml:space="preserve">iz čega proizlazi da </w:t>
      </w:r>
      <w:proofErr w:type="spellStart"/>
      <w:r w:rsidR="0047145E">
        <w:t>Zagrebaččka</w:t>
      </w:r>
      <w:proofErr w:type="spellEnd"/>
      <w:r w:rsidR="0047145E">
        <w:t xml:space="preserve"> banka d.d.</w:t>
      </w:r>
      <w:r w:rsidR="00E80858">
        <w:t xml:space="preserve"> nema pravo na namirenje</w:t>
      </w:r>
      <w:r w:rsidR="0008564D">
        <w:t xml:space="preserve"> iz sredstava ostvarenih prodajom</w:t>
      </w:r>
      <w:r w:rsidR="0047145E">
        <w:t xml:space="preserve"> ovih </w:t>
      </w:r>
      <w:r w:rsidR="0008564D">
        <w:t xml:space="preserve"> nekretnina.</w:t>
      </w:r>
      <w:r w:rsidR="00E80858">
        <w:t xml:space="preserve"> </w:t>
      </w:r>
    </w:p>
    <w:p w:rsidRDefault="0047145E" w:rsidP="00E450F6" w:rsidR="00E450F6">
      <w:pPr>
        <w:jc w:val="both"/>
      </w:pPr>
      <w:r>
        <w:lastRenderedPageBreak/>
        <w:t xml:space="preserve"> </w:t>
      </w:r>
      <w:r>
        <w:tab/>
      </w:r>
      <w:r>
        <w:tab/>
        <w:t>Stoga je iznos</w:t>
      </w:r>
      <w:r w:rsidR="009363F1">
        <w:t xml:space="preserve"> koji je realiziran prodajom ovih nekretnina valjalo prenijeti u korist stečajne mase</w:t>
      </w:r>
      <w:r>
        <w:t xml:space="preserve"> </w:t>
      </w:r>
      <w:r w:rsidR="0083149F">
        <w:t xml:space="preserve">umanjen za </w:t>
      </w:r>
      <w:r>
        <w:t>razmjeran trošak naknade za prodaju</w:t>
      </w:r>
      <w:r w:rsidR="0083149F">
        <w:t xml:space="preserve"> </w:t>
      </w:r>
      <w:r w:rsidR="0008564D">
        <w:t xml:space="preserve">nekretnina </w:t>
      </w:r>
      <w:r w:rsidR="0083149F">
        <w:t>putem Financijske agencije</w:t>
      </w:r>
      <w:r w:rsidR="00B468A2">
        <w:t>,</w:t>
      </w:r>
      <w:r w:rsidR="008B4007">
        <w:t xml:space="preserve"> a </w:t>
      </w:r>
      <w:r>
        <w:t xml:space="preserve">na temelju odredbe čl. </w:t>
      </w:r>
      <w:r w:rsidR="0008564D" w:rsidRPr="006A1E02">
        <w:t xml:space="preserve">248. </w:t>
      </w:r>
      <w:r w:rsidR="0035183F">
        <w:t xml:space="preserve">st. 3. </w:t>
      </w:r>
      <w:r w:rsidR="0008564D" w:rsidRPr="006A1E02">
        <w:t>Stečajnog zakona ( NN 71/15</w:t>
      </w:r>
      <w:r w:rsidR="0008564D">
        <w:t>,104/17</w:t>
      </w:r>
      <w:r w:rsidR="0008564D" w:rsidRPr="006A1E02">
        <w:t xml:space="preserve"> </w:t>
      </w:r>
      <w:r w:rsidR="0008564D">
        <w:t>)</w:t>
      </w:r>
      <w:r w:rsidR="008B4007">
        <w:t>.</w:t>
      </w:r>
    </w:p>
    <w:p w:rsidRDefault="00E450F6" w:rsidP="006A1E02" w:rsidR="00627A77">
      <w:pPr>
        <w:jc w:val="both"/>
        <w:rPr>
          <w:bCs/>
        </w:rPr>
      </w:pPr>
      <w:r>
        <w:t xml:space="preserve">            </w:t>
      </w:r>
      <w:r w:rsidR="00A257C5">
        <w:t xml:space="preserve"> </w:t>
      </w:r>
      <w:r w:rsidR="00A257C5">
        <w:tab/>
      </w:r>
      <w:r w:rsidR="0008564D" w:rsidRPr="006A1E02">
        <w:rPr>
          <w:bCs/>
        </w:rPr>
        <w:t xml:space="preserve">Nastavno tome, valjalo je </w:t>
      </w:r>
      <w:r w:rsidR="0047145E">
        <w:rPr>
          <w:bCs/>
        </w:rPr>
        <w:t xml:space="preserve">i </w:t>
      </w:r>
      <w:r w:rsidR="0008564D" w:rsidRPr="006A1E02">
        <w:rPr>
          <w:bCs/>
        </w:rPr>
        <w:t>naložiti Financijskoj agenciji da sa posebn</w:t>
      </w:r>
      <w:r w:rsidR="0008564D">
        <w:rPr>
          <w:bCs/>
        </w:rPr>
        <w:t>ih</w:t>
      </w:r>
      <w:r w:rsidR="0008564D" w:rsidRPr="006A1E02">
        <w:rPr>
          <w:bCs/>
        </w:rPr>
        <w:t xml:space="preserve"> računa koj</w:t>
      </w:r>
      <w:r w:rsidR="0008564D">
        <w:rPr>
          <w:bCs/>
        </w:rPr>
        <w:t>i</w:t>
      </w:r>
      <w:r w:rsidR="0008564D" w:rsidRPr="006A1E02">
        <w:rPr>
          <w:bCs/>
        </w:rPr>
        <w:t xml:space="preserve"> </w:t>
      </w:r>
      <w:r w:rsidR="0008564D">
        <w:rPr>
          <w:bCs/>
        </w:rPr>
        <w:t>su</w:t>
      </w:r>
      <w:r w:rsidR="0008564D" w:rsidRPr="006A1E02">
        <w:rPr>
          <w:bCs/>
        </w:rPr>
        <w:t xml:space="preserve"> otvoren u svrhu uplate jamčevine</w:t>
      </w:r>
      <w:r w:rsidR="0008564D">
        <w:rPr>
          <w:bCs/>
        </w:rPr>
        <w:t xml:space="preserve"> odnosno </w:t>
      </w:r>
      <w:proofErr w:type="spellStart"/>
      <w:r w:rsidR="0008564D">
        <w:rPr>
          <w:bCs/>
        </w:rPr>
        <w:t>kupovnine</w:t>
      </w:r>
      <w:proofErr w:type="spellEnd"/>
      <w:r w:rsidR="0008564D">
        <w:rPr>
          <w:bCs/>
        </w:rPr>
        <w:t xml:space="preserve"> </w:t>
      </w:r>
      <w:r w:rsidR="0008564D" w:rsidRPr="006A1E02">
        <w:rPr>
          <w:bCs/>
        </w:rPr>
        <w:t xml:space="preserve"> izvrši isplate odnosno prijenos sredstava, a kako je to navedeno u točci II. izreke rješenja</w:t>
      </w:r>
      <w:r w:rsidR="0008564D">
        <w:rPr>
          <w:bCs/>
        </w:rPr>
        <w:t xml:space="preserve"> sukladno odredbi čl. 248. SZ-a</w:t>
      </w:r>
      <w:r w:rsidR="0008564D" w:rsidRPr="006A1E02">
        <w:rPr>
          <w:bCs/>
        </w:rPr>
        <w:t xml:space="preserve"> i uz primjenu pravila iz odredbe čl.</w:t>
      </w:r>
      <w:r w:rsidR="00FA763E">
        <w:rPr>
          <w:bCs/>
        </w:rPr>
        <w:t xml:space="preserve"> 125. Ovršnog zakona</w:t>
      </w:r>
      <w:r w:rsidR="00122ADF">
        <w:rPr>
          <w:bCs/>
        </w:rPr>
        <w:t xml:space="preserve"> ( NN 112/12 i dr. )</w:t>
      </w:r>
      <w:r w:rsidR="0008564D" w:rsidRPr="006A1E02">
        <w:rPr>
          <w:bCs/>
        </w:rPr>
        <w:t xml:space="preserve">  te čl. 27. i čl. 28. Pravilnika o načinu i postupku provedbe prodaje nekretnina i pokretnina u ovršnom postupku ( NN 156/14 ).</w:t>
      </w:r>
      <w:r>
        <w:rPr>
          <w:bCs/>
        </w:rPr>
        <w:t xml:space="preserve"> Pri odlučivanju se  vo</w:t>
      </w:r>
      <w:r w:rsidR="00A257C5">
        <w:rPr>
          <w:bCs/>
        </w:rPr>
        <w:t>d</w:t>
      </w:r>
      <w:r>
        <w:rPr>
          <w:bCs/>
        </w:rPr>
        <w:t xml:space="preserve">ilo računa </w:t>
      </w:r>
      <w:r w:rsidR="00A257C5">
        <w:rPr>
          <w:bCs/>
        </w:rPr>
        <w:t xml:space="preserve">da </w:t>
      </w:r>
      <w:r>
        <w:rPr>
          <w:bCs/>
        </w:rPr>
        <w:t>je u rj</w:t>
      </w:r>
      <w:r w:rsidR="00A257C5">
        <w:rPr>
          <w:bCs/>
        </w:rPr>
        <w:t>e</w:t>
      </w:r>
      <w:r>
        <w:rPr>
          <w:bCs/>
        </w:rPr>
        <w:t>š</w:t>
      </w:r>
      <w:r w:rsidR="00A257C5">
        <w:rPr>
          <w:bCs/>
        </w:rPr>
        <w:t>e</w:t>
      </w:r>
      <w:r>
        <w:rPr>
          <w:bCs/>
        </w:rPr>
        <w:t>nje o namir</w:t>
      </w:r>
      <w:r w:rsidR="00A257C5">
        <w:rPr>
          <w:bCs/>
        </w:rPr>
        <w:t>enju v</w:t>
      </w:r>
      <w:r>
        <w:rPr>
          <w:bCs/>
        </w:rPr>
        <w:t>a</w:t>
      </w:r>
      <w:r w:rsidR="00A257C5">
        <w:rPr>
          <w:bCs/>
        </w:rPr>
        <w:t>l</w:t>
      </w:r>
      <w:r>
        <w:rPr>
          <w:bCs/>
        </w:rPr>
        <w:t>j</w:t>
      </w:r>
      <w:r w:rsidR="0047145E">
        <w:rPr>
          <w:bCs/>
        </w:rPr>
        <w:t>a</w:t>
      </w:r>
      <w:r w:rsidR="00A257C5">
        <w:rPr>
          <w:bCs/>
        </w:rPr>
        <w:t>l</w:t>
      </w:r>
      <w:r>
        <w:rPr>
          <w:bCs/>
        </w:rPr>
        <w:t xml:space="preserve">o uvrsti i </w:t>
      </w:r>
      <w:r w:rsidR="00A257C5">
        <w:rPr>
          <w:bCs/>
        </w:rPr>
        <w:t xml:space="preserve"> razmj</w:t>
      </w:r>
      <w:r>
        <w:rPr>
          <w:bCs/>
        </w:rPr>
        <w:t>erni trošak n</w:t>
      </w:r>
      <w:r w:rsidR="00A257C5">
        <w:rPr>
          <w:bCs/>
        </w:rPr>
        <w:t>ak</w:t>
      </w:r>
      <w:r>
        <w:rPr>
          <w:bCs/>
        </w:rPr>
        <w:t>n</w:t>
      </w:r>
      <w:r w:rsidR="00A257C5">
        <w:rPr>
          <w:bCs/>
        </w:rPr>
        <w:t>a</w:t>
      </w:r>
      <w:r>
        <w:rPr>
          <w:bCs/>
        </w:rPr>
        <w:t>de  Fina</w:t>
      </w:r>
      <w:r w:rsidR="00A257C5">
        <w:rPr>
          <w:bCs/>
        </w:rPr>
        <w:t>n</w:t>
      </w:r>
      <w:r>
        <w:rPr>
          <w:bCs/>
        </w:rPr>
        <w:t>cij</w:t>
      </w:r>
      <w:r w:rsidR="00A257C5">
        <w:rPr>
          <w:bCs/>
        </w:rPr>
        <w:t>s</w:t>
      </w:r>
      <w:r>
        <w:rPr>
          <w:bCs/>
        </w:rPr>
        <w:t>ke ag</w:t>
      </w:r>
      <w:r w:rsidR="00A257C5">
        <w:rPr>
          <w:bCs/>
        </w:rPr>
        <w:t>e</w:t>
      </w:r>
      <w:r>
        <w:rPr>
          <w:bCs/>
        </w:rPr>
        <w:t xml:space="preserve">ncije </w:t>
      </w:r>
      <w:r w:rsidR="00A257C5">
        <w:rPr>
          <w:bCs/>
        </w:rPr>
        <w:t>za prodaj</w:t>
      </w:r>
      <w:r>
        <w:rPr>
          <w:bCs/>
        </w:rPr>
        <w:t>u</w:t>
      </w:r>
      <w:r w:rsidR="00A257C5">
        <w:rPr>
          <w:bCs/>
        </w:rPr>
        <w:t xml:space="preserve"> nek</w:t>
      </w:r>
      <w:r>
        <w:rPr>
          <w:bCs/>
        </w:rPr>
        <w:t>r</w:t>
      </w:r>
      <w:r w:rsidR="00A257C5">
        <w:rPr>
          <w:bCs/>
        </w:rPr>
        <w:t>et</w:t>
      </w:r>
      <w:r>
        <w:rPr>
          <w:bCs/>
        </w:rPr>
        <w:t>nin</w:t>
      </w:r>
      <w:r w:rsidR="00A257C5">
        <w:rPr>
          <w:bCs/>
        </w:rPr>
        <w:t xml:space="preserve">a </w:t>
      </w:r>
      <w:r w:rsidR="001B3F70">
        <w:rPr>
          <w:bCs/>
        </w:rPr>
        <w:t xml:space="preserve"> u iznosu od 600,00 Kn </w:t>
      </w:r>
      <w:r w:rsidR="00A257C5">
        <w:rPr>
          <w:bCs/>
        </w:rPr>
        <w:t>po računu</w:t>
      </w:r>
      <w:r w:rsidR="001A6208">
        <w:rPr>
          <w:bCs/>
        </w:rPr>
        <w:t xml:space="preserve"> 254-0518-000026 </w:t>
      </w:r>
      <w:r w:rsidR="00A257C5">
        <w:rPr>
          <w:bCs/>
        </w:rPr>
        <w:t xml:space="preserve"> koji je izdala Agencije </w:t>
      </w:r>
      <w:r w:rsidR="0047145E">
        <w:rPr>
          <w:bCs/>
        </w:rPr>
        <w:t xml:space="preserve">( jer se račun odnosi na više predmeta prodaje) </w:t>
      </w:r>
      <w:r w:rsidR="00557DFE">
        <w:rPr>
          <w:bCs/>
        </w:rPr>
        <w:t xml:space="preserve">s obzirom da </w:t>
      </w:r>
      <w:r>
        <w:rPr>
          <w:bCs/>
        </w:rPr>
        <w:t xml:space="preserve"> preduj</w:t>
      </w:r>
      <w:r w:rsidR="00A257C5">
        <w:rPr>
          <w:bCs/>
        </w:rPr>
        <w:t>am</w:t>
      </w:r>
      <w:r>
        <w:rPr>
          <w:bCs/>
        </w:rPr>
        <w:t xml:space="preserve"> za pokriće troškova pro</w:t>
      </w:r>
      <w:r w:rsidR="00A257C5">
        <w:rPr>
          <w:bCs/>
        </w:rPr>
        <w:t>daje nekretnina</w:t>
      </w:r>
      <w:r>
        <w:rPr>
          <w:bCs/>
        </w:rPr>
        <w:t xml:space="preserve"> nije uplaćen sukl</w:t>
      </w:r>
      <w:r w:rsidR="00A257C5">
        <w:rPr>
          <w:bCs/>
        </w:rPr>
        <w:t>adno poz</w:t>
      </w:r>
      <w:r>
        <w:rPr>
          <w:bCs/>
        </w:rPr>
        <w:t>i</w:t>
      </w:r>
      <w:r w:rsidR="00A257C5">
        <w:rPr>
          <w:bCs/>
        </w:rPr>
        <w:t>vu Fina</w:t>
      </w:r>
      <w:r w:rsidR="0047145E">
        <w:rPr>
          <w:bCs/>
        </w:rPr>
        <w:t>n</w:t>
      </w:r>
      <w:r w:rsidR="00A257C5">
        <w:rPr>
          <w:bCs/>
        </w:rPr>
        <w:t>cijs</w:t>
      </w:r>
      <w:r>
        <w:rPr>
          <w:bCs/>
        </w:rPr>
        <w:t>k</w:t>
      </w:r>
      <w:r w:rsidR="00A257C5">
        <w:rPr>
          <w:bCs/>
        </w:rPr>
        <w:t>e</w:t>
      </w:r>
      <w:r>
        <w:rPr>
          <w:bCs/>
        </w:rPr>
        <w:t xml:space="preserve"> ag</w:t>
      </w:r>
      <w:r w:rsidR="00A257C5">
        <w:rPr>
          <w:bCs/>
        </w:rPr>
        <w:t>e</w:t>
      </w:r>
      <w:r>
        <w:rPr>
          <w:bCs/>
        </w:rPr>
        <w:t>ncije</w:t>
      </w:r>
      <w:r w:rsidR="0047145E">
        <w:rPr>
          <w:bCs/>
        </w:rPr>
        <w:t xml:space="preserve"> zbog nedostatka sredstava u stečajnoj masi</w:t>
      </w:r>
      <w:r>
        <w:rPr>
          <w:bCs/>
        </w:rPr>
        <w:t xml:space="preserve">. </w:t>
      </w:r>
    </w:p>
    <w:p w:rsidRDefault="00731F3E" w:rsidP="006A1E02" w:rsidR="00731F3E">
      <w:pPr>
        <w:jc w:val="both"/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Stoga je uz poziv na citirane zakonske odredbe odlučeno kao u izreci rješenja. </w:t>
      </w:r>
    </w:p>
    <w:p w:rsidRDefault="00627A77" w:rsidP="006A1E02" w:rsidR="00627A77">
      <w:pPr>
        <w:jc w:val="both"/>
      </w:pPr>
    </w:p>
    <w:p w:rsidRDefault="0047145E" w:rsidP="006A1E02" w:rsidR="00627A77">
      <w:pPr>
        <w:jc w:val="both"/>
      </w:pPr>
      <w:r>
        <w:tab/>
      </w:r>
      <w:r>
        <w:tab/>
        <w:t>U Slavonskom Brodu, 29. kolovoza 2018. godine</w:t>
      </w:r>
    </w:p>
    <w:p w:rsidRDefault="00627A77" w:rsidP="006A1E02" w:rsidR="00627A77" w:rsidRPr="006A1E02">
      <w:pPr>
        <w:jc w:val="both"/>
      </w:pPr>
    </w:p>
    <w:p w:rsidRDefault="006A1E02" w:rsidP="0008564D" w:rsidR="0008564D">
      <w:pPr>
        <w:jc w:val="both"/>
      </w:pPr>
      <w:r w:rsidRPr="006A1E02">
        <w:t xml:space="preserve"> </w:t>
      </w:r>
      <w:r w:rsidRPr="006A1E02">
        <w:tab/>
      </w:r>
    </w:p>
    <w:p w:rsidRDefault="0047145E" w:rsidP="0008564D" w:rsidR="0047145E">
      <w:pPr>
        <w:jc w:val="both"/>
      </w:pPr>
      <w:r>
        <w:t xml:space="preserve">  </w:t>
      </w:r>
    </w:p>
    <w:p w:rsidRDefault="003D4869" w:rsidP="00002757" w:rsidR="00002757">
      <w:r>
        <w:tab/>
      </w:r>
      <w:r>
        <w:tab/>
      </w:r>
      <w:r>
        <w:tab/>
      </w:r>
      <w:r>
        <w:tab/>
      </w:r>
      <w:r w:rsidR="001B3F70">
        <w:t xml:space="preserve"> </w:t>
      </w:r>
      <w:r w:rsidR="001B3F70">
        <w:tab/>
      </w:r>
      <w:r w:rsidR="001B3F70">
        <w:tab/>
      </w:r>
      <w:r w:rsidR="001B3F70">
        <w:tab/>
      </w:r>
      <w:r w:rsidR="001B3F70">
        <w:tab/>
      </w:r>
      <w:r w:rsidR="001B3F70">
        <w:tab/>
      </w:r>
      <w:r w:rsidR="00002757">
        <w:t>Stečajna sutkinja</w:t>
      </w:r>
    </w:p>
    <w:p w:rsidRDefault="00002757" w:rsidP="00281023" w:rsidR="000E486E">
      <w:r>
        <w:t xml:space="preserve">                                                                                                    </w:t>
      </w:r>
      <w:r w:rsidR="00B9674D">
        <w:t xml:space="preserve"> </w:t>
      </w:r>
      <w:r>
        <w:t xml:space="preserve">  </w:t>
      </w:r>
      <w:r w:rsidR="003D4869">
        <w:t xml:space="preserve">     </w:t>
      </w:r>
      <w:r>
        <w:t>Mirna Vujčić</w:t>
      </w:r>
    </w:p>
    <w:p w:rsidRDefault="00281023" w:rsidP="00281023" w:rsidR="00281023"/>
    <w:p w:rsidRDefault="00002757" w:rsidP="00002757" w:rsidR="00002757" w:rsidRPr="00603E7E">
      <w:pPr>
        <w:rPr>
          <w:b/>
          <w:sz w:val="16"/>
          <w:szCs w:val="16"/>
        </w:rPr>
      </w:pPr>
      <w:r w:rsidRPr="00603E7E">
        <w:rPr>
          <w:b/>
          <w:sz w:val="16"/>
          <w:szCs w:val="16"/>
        </w:rPr>
        <w:t>NAPUTAK O PRAVNOM LIJEKU</w:t>
      </w:r>
    </w:p>
    <w:p w:rsidRDefault="00002757" w:rsidP="00002757" w:rsidR="00002757" w:rsidRPr="00603E7E">
      <w:pPr>
        <w:rPr>
          <w:sz w:val="16"/>
          <w:szCs w:val="16"/>
        </w:rPr>
      </w:pPr>
      <w:r w:rsidRPr="00603E7E">
        <w:rPr>
          <w:sz w:val="16"/>
          <w:szCs w:val="16"/>
        </w:rPr>
        <w:t xml:space="preserve">Protiv ovog rješenja dopuštena je žalba u roku od osam dana po </w:t>
      </w:r>
    </w:p>
    <w:p w:rsidRDefault="00002757" w:rsidP="00002757" w:rsidR="00002757" w:rsidRPr="00603E7E">
      <w:pPr>
        <w:rPr>
          <w:sz w:val="16"/>
          <w:szCs w:val="16"/>
        </w:rPr>
      </w:pPr>
      <w:r w:rsidRPr="00603E7E">
        <w:rPr>
          <w:sz w:val="16"/>
          <w:szCs w:val="16"/>
        </w:rPr>
        <w:t>isteku</w:t>
      </w:r>
      <w:r w:rsidR="00603E7E">
        <w:rPr>
          <w:sz w:val="16"/>
          <w:szCs w:val="16"/>
        </w:rPr>
        <w:t xml:space="preserve"> osmog </w:t>
      </w:r>
      <w:r w:rsidRPr="00603E7E">
        <w:rPr>
          <w:sz w:val="16"/>
          <w:szCs w:val="16"/>
        </w:rPr>
        <w:t xml:space="preserve">dana od dana objave rješenja na mrežnoj stranici </w:t>
      </w:r>
    </w:p>
    <w:p w:rsidRDefault="00002757" w:rsidP="00002757" w:rsidR="00002757" w:rsidRPr="00603E7E">
      <w:pPr>
        <w:rPr>
          <w:sz w:val="16"/>
          <w:szCs w:val="16"/>
        </w:rPr>
      </w:pPr>
      <w:r w:rsidRPr="00603E7E">
        <w:rPr>
          <w:sz w:val="16"/>
          <w:szCs w:val="16"/>
        </w:rPr>
        <w:t xml:space="preserve">e-Oglasna ploča sudova. Žalba se podnosi  Visokom trgovačkom </w:t>
      </w:r>
    </w:p>
    <w:p w:rsidRDefault="00002757" w:rsidP="00002757" w:rsidR="00703AFE">
      <w:pPr>
        <w:rPr>
          <w:sz w:val="16"/>
          <w:szCs w:val="16"/>
        </w:rPr>
      </w:pPr>
      <w:r w:rsidRPr="00603E7E">
        <w:rPr>
          <w:sz w:val="16"/>
          <w:szCs w:val="16"/>
        </w:rPr>
        <w:t>sudu u Zagrebu  putem ovoga suda  u tri  primjerka.</w:t>
      </w:r>
    </w:p>
    <w:p w:rsidRDefault="00281023" w:rsidP="00002757" w:rsidR="00281023"/>
    <w:p w:rsidRDefault="00DD40CC" w:rsidP="00002757" w:rsidR="00DD40CC"/>
    <w:p w:rsidRDefault="00603E7E" w:rsidP="00002757" w:rsidR="00603E7E" w:rsidRPr="00603E7E">
      <w:r w:rsidRPr="00603E7E">
        <w:t>DNA</w:t>
      </w:r>
    </w:p>
    <w:p w:rsidRDefault="00703AFE" w:rsidP="00002757" w:rsidR="00703AFE"/>
    <w:p w:rsidRDefault="00002757" w:rsidP="00002757" w:rsidR="00002757">
      <w:r>
        <w:t>1. Rješenje nepravomoćno</w:t>
      </w:r>
    </w:p>
    <w:p w:rsidRDefault="00002757" w:rsidP="007E168D" w:rsidR="00002757">
      <w:r>
        <w:t xml:space="preserve">2. Rješenje objaviti na mrežnoj stranici </w:t>
      </w:r>
      <w:r w:rsidR="0085271C">
        <w:t>e-Oglasna ploča sudova</w:t>
      </w:r>
    </w:p>
    <w:p w:rsidRDefault="00BB7E11" w:rsidP="007E168D" w:rsidR="007E168D">
      <w:r>
        <w:t xml:space="preserve">    </w:t>
      </w:r>
      <w:r w:rsidR="007E168D">
        <w:t>te dostaviti neposredno:</w:t>
      </w:r>
    </w:p>
    <w:p w:rsidRDefault="007E168D" w:rsidP="007E168D" w:rsidR="007E168D">
      <w:r>
        <w:t xml:space="preserve"> - stečajnom upravitelju</w:t>
      </w:r>
    </w:p>
    <w:p w:rsidRDefault="00BB7E11" w:rsidP="007E168D" w:rsidR="007E168D">
      <w:r>
        <w:t xml:space="preserve"> </w:t>
      </w:r>
      <w:r w:rsidR="007E168D">
        <w:t xml:space="preserve">- </w:t>
      </w:r>
      <w:proofErr w:type="spellStart"/>
      <w:r w:rsidR="001828D1">
        <w:t>razlučnom</w:t>
      </w:r>
      <w:proofErr w:type="spellEnd"/>
      <w:r w:rsidR="001828D1">
        <w:t xml:space="preserve"> v</w:t>
      </w:r>
      <w:r w:rsidR="006927CA">
        <w:t>jerovniku Zagrebačka banka</w:t>
      </w:r>
      <w:r w:rsidR="001828D1">
        <w:t xml:space="preserve"> d.d.</w:t>
      </w:r>
      <w:r w:rsidR="007E168D">
        <w:t xml:space="preserve"> </w:t>
      </w:r>
    </w:p>
    <w:p w:rsidRDefault="007E168D" w:rsidP="007E168D" w:rsidR="007E168D">
      <w:r>
        <w:t xml:space="preserve"> - Financijskoj agenciji po pravomoćnosti  </w:t>
      </w:r>
    </w:p>
    <w:p w:rsidRDefault="00002757" w:rsidP="00002757" w:rsidR="00002757">
      <w:r>
        <w:t>3. Kalendar 15 dana</w:t>
      </w:r>
    </w:p>
    <w:p w:rsidRDefault="00002757" w:rsidP="00002757" w:rsidR="00002757">
      <w:r>
        <w:t xml:space="preserve">  </w:t>
      </w:r>
    </w:p>
    <w:p w:rsidRDefault="00002757" w:rsidP="00002757" w:rsidR="00002757"/>
    <w:p w:rsidRDefault="00002757" w:rsidP="00002757" w:rsidR="00002757"/>
    <w:p w:rsidRDefault="00002757" w:rsidP="00002757" w:rsidR="00002757"/>
    <w:p w:rsidRDefault="00002757" w:rsidP="00002757" w:rsidR="00002757"/>
    <w:p w:rsidRDefault="00DB052E" w:rsidP="00002757" w:rsidR="00DB052E" w:rsidRPr="00002757"/>
    <w:sectPr w:rsidR="00DB052E" w:rsidRPr="0000275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497" w:rsidP="00B841C2" w:rsidR="00A25497">
      <w:r>
        <w:separator/>
      </w:r>
    </w:p>
  </w:endnote>
  <w:endnote w:id="0" w:type="continuationSeparator">
    <w:p w:rsidRDefault="00A25497" w:rsidP="00B841C2" w:rsidR="00A25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497" w:rsidP="00B841C2" w:rsidR="00A25497">
      <w:r>
        <w:separator/>
      </w:r>
    </w:p>
  </w:footnote>
  <w:footnote w:id="0" w:type="continuationSeparator">
    <w:p w:rsidRDefault="00A25497" w:rsidP="00B841C2" w:rsidR="00A254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0F2" w:rsidP="004A6B94" w:rsidR="00896F10">
    <w:pPr>
      <w:pStyle w:val="Zaglavlje"/>
      <w:jc w:val="right"/>
    </w:pPr>
    <w:r>
      <w:rPr>
        <w:b/>
      </w:rPr>
      <w:tab/>
    </w:r>
    <w:r>
      <w:rPr>
        <w:b/>
      </w:rPr>
      <w:tab/>
      <w:t>Broj:7/ St-1566</w:t>
    </w:r>
    <w:r w:rsidR="00603E7E">
      <w:rPr>
        <w:b/>
      </w:rPr>
      <w:t>/201</w:t>
    </w:r>
    <w:r>
      <w:rPr>
        <w:b/>
      </w:rPr>
      <w:t>6</w:t>
    </w:r>
    <w:r w:rsidR="00603E7E">
      <w:rPr>
        <w:b/>
      </w:rPr>
      <w:t>-</w:t>
    </w:r>
    <w:r w:rsidR="00372E0E">
      <w:rPr>
        <w:b/>
      </w:rPr>
      <w:t>137</w:t>
    </w:r>
    <w:r w:rsidR="004A6B94">
      <w:rPr>
        <w:b/>
      </w:rPr>
      <w:t xml:space="preserve">   </w:t>
    </w:r>
  </w:p>
  <w:p w:rsidRDefault="00B841C2" w:rsidR="00B841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24AB7"/>
    <w:rsid w:val="000264FC"/>
    <w:rsid w:val="00035282"/>
    <w:rsid w:val="00037825"/>
    <w:rsid w:val="00042F04"/>
    <w:rsid w:val="00051136"/>
    <w:rsid w:val="00052BE8"/>
    <w:rsid w:val="0005310A"/>
    <w:rsid w:val="0006394E"/>
    <w:rsid w:val="00070F76"/>
    <w:rsid w:val="00072970"/>
    <w:rsid w:val="00083E20"/>
    <w:rsid w:val="0008564D"/>
    <w:rsid w:val="00087344"/>
    <w:rsid w:val="00091EFB"/>
    <w:rsid w:val="000D7D99"/>
    <w:rsid w:val="000E40AC"/>
    <w:rsid w:val="000E40E7"/>
    <w:rsid w:val="000E486E"/>
    <w:rsid w:val="000F138D"/>
    <w:rsid w:val="000F1F2D"/>
    <w:rsid w:val="000F55DF"/>
    <w:rsid w:val="001151CD"/>
    <w:rsid w:val="00122ADF"/>
    <w:rsid w:val="00124526"/>
    <w:rsid w:val="00125352"/>
    <w:rsid w:val="00126152"/>
    <w:rsid w:val="00135043"/>
    <w:rsid w:val="00135702"/>
    <w:rsid w:val="00140B30"/>
    <w:rsid w:val="00141E47"/>
    <w:rsid w:val="00154689"/>
    <w:rsid w:val="00157C10"/>
    <w:rsid w:val="001828D1"/>
    <w:rsid w:val="00197314"/>
    <w:rsid w:val="001A6208"/>
    <w:rsid w:val="001B0C91"/>
    <w:rsid w:val="001B312D"/>
    <w:rsid w:val="001B3F70"/>
    <w:rsid w:val="001D026A"/>
    <w:rsid w:val="001D062B"/>
    <w:rsid w:val="001E0F8B"/>
    <w:rsid w:val="001E2D01"/>
    <w:rsid w:val="001E5F1A"/>
    <w:rsid w:val="001F0CB4"/>
    <w:rsid w:val="00203132"/>
    <w:rsid w:val="00211178"/>
    <w:rsid w:val="002163FA"/>
    <w:rsid w:val="002414D9"/>
    <w:rsid w:val="00280C31"/>
    <w:rsid w:val="00281023"/>
    <w:rsid w:val="00295308"/>
    <w:rsid w:val="002A58B0"/>
    <w:rsid w:val="002A7B46"/>
    <w:rsid w:val="002B368E"/>
    <w:rsid w:val="002C66DE"/>
    <w:rsid w:val="002E059C"/>
    <w:rsid w:val="002E2868"/>
    <w:rsid w:val="00301CF5"/>
    <w:rsid w:val="00331917"/>
    <w:rsid w:val="00333186"/>
    <w:rsid w:val="00344594"/>
    <w:rsid w:val="00347A3A"/>
    <w:rsid w:val="0035183F"/>
    <w:rsid w:val="003678E5"/>
    <w:rsid w:val="00372E0E"/>
    <w:rsid w:val="003756FE"/>
    <w:rsid w:val="003A1413"/>
    <w:rsid w:val="003A1570"/>
    <w:rsid w:val="003A44D6"/>
    <w:rsid w:val="003B09ED"/>
    <w:rsid w:val="003B0FFE"/>
    <w:rsid w:val="003B21A5"/>
    <w:rsid w:val="003B2CD7"/>
    <w:rsid w:val="003D35FB"/>
    <w:rsid w:val="003D4869"/>
    <w:rsid w:val="003D7B65"/>
    <w:rsid w:val="003E251F"/>
    <w:rsid w:val="003E6B62"/>
    <w:rsid w:val="003F706B"/>
    <w:rsid w:val="00402CB5"/>
    <w:rsid w:val="004068D4"/>
    <w:rsid w:val="004115B4"/>
    <w:rsid w:val="00423D43"/>
    <w:rsid w:val="00424B0A"/>
    <w:rsid w:val="00425481"/>
    <w:rsid w:val="004263D3"/>
    <w:rsid w:val="00437C5D"/>
    <w:rsid w:val="004650FD"/>
    <w:rsid w:val="00465245"/>
    <w:rsid w:val="0047145E"/>
    <w:rsid w:val="0047318E"/>
    <w:rsid w:val="00475471"/>
    <w:rsid w:val="004761AD"/>
    <w:rsid w:val="00492446"/>
    <w:rsid w:val="004A6062"/>
    <w:rsid w:val="004A6B94"/>
    <w:rsid w:val="004B158F"/>
    <w:rsid w:val="004C0846"/>
    <w:rsid w:val="004C2E7A"/>
    <w:rsid w:val="004D0E0B"/>
    <w:rsid w:val="004D706A"/>
    <w:rsid w:val="004E7572"/>
    <w:rsid w:val="00503ACB"/>
    <w:rsid w:val="00504DB9"/>
    <w:rsid w:val="00527A76"/>
    <w:rsid w:val="005327AF"/>
    <w:rsid w:val="00557DFE"/>
    <w:rsid w:val="0056387F"/>
    <w:rsid w:val="005739D1"/>
    <w:rsid w:val="00591498"/>
    <w:rsid w:val="005B50FA"/>
    <w:rsid w:val="005F08BE"/>
    <w:rsid w:val="005F2A73"/>
    <w:rsid w:val="00603E7E"/>
    <w:rsid w:val="00607D9C"/>
    <w:rsid w:val="00611CC0"/>
    <w:rsid w:val="00613FE4"/>
    <w:rsid w:val="00620F4F"/>
    <w:rsid w:val="00627A77"/>
    <w:rsid w:val="00631E0A"/>
    <w:rsid w:val="00634A60"/>
    <w:rsid w:val="0063655A"/>
    <w:rsid w:val="006455E8"/>
    <w:rsid w:val="00655B19"/>
    <w:rsid w:val="00655D0D"/>
    <w:rsid w:val="006747E3"/>
    <w:rsid w:val="00685821"/>
    <w:rsid w:val="0068713E"/>
    <w:rsid w:val="006927CA"/>
    <w:rsid w:val="006976FD"/>
    <w:rsid w:val="006A1E02"/>
    <w:rsid w:val="006A277C"/>
    <w:rsid w:val="006B23B7"/>
    <w:rsid w:val="006C05EE"/>
    <w:rsid w:val="006D1C6E"/>
    <w:rsid w:val="006E37E5"/>
    <w:rsid w:val="006F3DA4"/>
    <w:rsid w:val="00703AFE"/>
    <w:rsid w:val="00713DFC"/>
    <w:rsid w:val="00723468"/>
    <w:rsid w:val="0073179E"/>
    <w:rsid w:val="00731F3E"/>
    <w:rsid w:val="007379CC"/>
    <w:rsid w:val="007877E7"/>
    <w:rsid w:val="007A03A3"/>
    <w:rsid w:val="007A11BE"/>
    <w:rsid w:val="007A6EE3"/>
    <w:rsid w:val="007A7E04"/>
    <w:rsid w:val="007B2B61"/>
    <w:rsid w:val="007C28C9"/>
    <w:rsid w:val="007C4DEA"/>
    <w:rsid w:val="007D2282"/>
    <w:rsid w:val="007D7ADC"/>
    <w:rsid w:val="007E1597"/>
    <w:rsid w:val="007E168D"/>
    <w:rsid w:val="007F3DB5"/>
    <w:rsid w:val="00810132"/>
    <w:rsid w:val="0082507F"/>
    <w:rsid w:val="0083149F"/>
    <w:rsid w:val="00837255"/>
    <w:rsid w:val="0085271C"/>
    <w:rsid w:val="00865A4B"/>
    <w:rsid w:val="0088466A"/>
    <w:rsid w:val="00885F22"/>
    <w:rsid w:val="00890BD8"/>
    <w:rsid w:val="00896F10"/>
    <w:rsid w:val="008A7D7A"/>
    <w:rsid w:val="008B4007"/>
    <w:rsid w:val="008C1042"/>
    <w:rsid w:val="008C136A"/>
    <w:rsid w:val="008C17A4"/>
    <w:rsid w:val="008D0523"/>
    <w:rsid w:val="008D7018"/>
    <w:rsid w:val="009014E8"/>
    <w:rsid w:val="00905E4B"/>
    <w:rsid w:val="009123A8"/>
    <w:rsid w:val="00913140"/>
    <w:rsid w:val="0092684E"/>
    <w:rsid w:val="0093192E"/>
    <w:rsid w:val="009363F1"/>
    <w:rsid w:val="00944906"/>
    <w:rsid w:val="00947AF3"/>
    <w:rsid w:val="00950061"/>
    <w:rsid w:val="00950E5A"/>
    <w:rsid w:val="009531B9"/>
    <w:rsid w:val="00956A1C"/>
    <w:rsid w:val="00984240"/>
    <w:rsid w:val="009B6DEE"/>
    <w:rsid w:val="009C184E"/>
    <w:rsid w:val="009E2E49"/>
    <w:rsid w:val="009F24F0"/>
    <w:rsid w:val="009F4F90"/>
    <w:rsid w:val="009F6A2B"/>
    <w:rsid w:val="00A001F0"/>
    <w:rsid w:val="00A06765"/>
    <w:rsid w:val="00A07E1B"/>
    <w:rsid w:val="00A25497"/>
    <w:rsid w:val="00A257C5"/>
    <w:rsid w:val="00A4521D"/>
    <w:rsid w:val="00A53638"/>
    <w:rsid w:val="00A615AA"/>
    <w:rsid w:val="00A74B68"/>
    <w:rsid w:val="00A76356"/>
    <w:rsid w:val="00A81646"/>
    <w:rsid w:val="00A93CB3"/>
    <w:rsid w:val="00AA5F13"/>
    <w:rsid w:val="00AC42B9"/>
    <w:rsid w:val="00AD13E5"/>
    <w:rsid w:val="00AE0F93"/>
    <w:rsid w:val="00AE3FD8"/>
    <w:rsid w:val="00AE4FB7"/>
    <w:rsid w:val="00B05386"/>
    <w:rsid w:val="00B123BE"/>
    <w:rsid w:val="00B1742D"/>
    <w:rsid w:val="00B208A4"/>
    <w:rsid w:val="00B22ACD"/>
    <w:rsid w:val="00B268FA"/>
    <w:rsid w:val="00B35879"/>
    <w:rsid w:val="00B468A2"/>
    <w:rsid w:val="00B5472B"/>
    <w:rsid w:val="00B54E39"/>
    <w:rsid w:val="00B841C2"/>
    <w:rsid w:val="00B9674D"/>
    <w:rsid w:val="00BB1111"/>
    <w:rsid w:val="00BB16F9"/>
    <w:rsid w:val="00BB6EBE"/>
    <w:rsid w:val="00BB7E11"/>
    <w:rsid w:val="00BD0709"/>
    <w:rsid w:val="00BD7212"/>
    <w:rsid w:val="00BF431A"/>
    <w:rsid w:val="00C05173"/>
    <w:rsid w:val="00C05FF8"/>
    <w:rsid w:val="00C24CFF"/>
    <w:rsid w:val="00C371CE"/>
    <w:rsid w:val="00C44501"/>
    <w:rsid w:val="00C71CD5"/>
    <w:rsid w:val="00C73485"/>
    <w:rsid w:val="00C82387"/>
    <w:rsid w:val="00CA281F"/>
    <w:rsid w:val="00CB6668"/>
    <w:rsid w:val="00CC0FC6"/>
    <w:rsid w:val="00CD250E"/>
    <w:rsid w:val="00CE6379"/>
    <w:rsid w:val="00D06C8C"/>
    <w:rsid w:val="00D12AEE"/>
    <w:rsid w:val="00D21A5F"/>
    <w:rsid w:val="00D21C6C"/>
    <w:rsid w:val="00D26C1B"/>
    <w:rsid w:val="00D330F2"/>
    <w:rsid w:val="00D5798F"/>
    <w:rsid w:val="00D62B03"/>
    <w:rsid w:val="00D63B71"/>
    <w:rsid w:val="00D64235"/>
    <w:rsid w:val="00D655CD"/>
    <w:rsid w:val="00D9547A"/>
    <w:rsid w:val="00DB052E"/>
    <w:rsid w:val="00DC1907"/>
    <w:rsid w:val="00DD40CC"/>
    <w:rsid w:val="00DD75B8"/>
    <w:rsid w:val="00DE411C"/>
    <w:rsid w:val="00E03020"/>
    <w:rsid w:val="00E055BB"/>
    <w:rsid w:val="00E2126C"/>
    <w:rsid w:val="00E21419"/>
    <w:rsid w:val="00E25610"/>
    <w:rsid w:val="00E40AF9"/>
    <w:rsid w:val="00E43702"/>
    <w:rsid w:val="00E450F6"/>
    <w:rsid w:val="00E457B1"/>
    <w:rsid w:val="00E568A8"/>
    <w:rsid w:val="00E70C00"/>
    <w:rsid w:val="00E72290"/>
    <w:rsid w:val="00E80858"/>
    <w:rsid w:val="00E847BD"/>
    <w:rsid w:val="00E879C7"/>
    <w:rsid w:val="00E9646C"/>
    <w:rsid w:val="00E979EA"/>
    <w:rsid w:val="00EB36F9"/>
    <w:rsid w:val="00EE5581"/>
    <w:rsid w:val="00EE6BA2"/>
    <w:rsid w:val="00EE7CCE"/>
    <w:rsid w:val="00F07905"/>
    <w:rsid w:val="00F34198"/>
    <w:rsid w:val="00F455EA"/>
    <w:rsid w:val="00F671BC"/>
    <w:rsid w:val="00F83019"/>
    <w:rsid w:val="00F91E57"/>
    <w:rsid w:val="00F94EAC"/>
    <w:rsid w:val="00F95C17"/>
    <w:rsid w:val="00FA0D75"/>
    <w:rsid w:val="00FA763E"/>
    <w:rsid w:val="00FB3D4F"/>
    <w:rsid w:val="00FB52A3"/>
    <w:rsid w:val="00FE3F75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7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5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5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5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5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7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5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5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5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5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19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7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025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1000</properties:Words>
  <properties:Characters>5472</properties:Characters>
  <properties:Lines>138</properties:Lines>
  <properties:Paragraphs>47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2018-08-29T09:20:00Z</dcterms:created>
  <dc:creator>wsadmin</dc:creator>
  <cp:lastModifiedBy>wsadmin</cp:lastModifiedBy>
  <cp:lastPrinted>2018-08-29T09:09:00Z</cp:lastPrinted>
  <dcterms:modified xmlns:xsi="http://www.w3.org/2001/XMLSchema-instance" xsi:type="dcterms:W3CDTF">2018-08-29T09:31:00Z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(St-1566-2016- od 29.08.2018   RJEŠENJE O NAMIRENJU ARTING - sve u masu.docx)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