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c279" w14:paraId="bedc279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AF0CE6" w:rsidP="00A86584" w:rsidR="00AF0CE6">
      <w:pPr>
        <w:spacing w:after="0"/>
        <w:jc w:val="center"/>
      </w:pPr>
    </w:p>
    <w:p w:rsidRDefault="004428F1" w:rsidP="00B97AC1" w:rsidR="00B97AC1">
      <w:pPr>
        <w:spacing w:after="0"/>
        <w:ind w:firstLine="708"/>
        <w:jc w:val="both"/>
      </w:pPr>
      <w:r w:rsidRPr="002F4DC4">
        <w:t xml:space="preserve">Trgovački sud u Varaždinu po sucu toga suda </w:t>
      </w:r>
      <w:r>
        <w:t>Meliti Poljanec Bubaš</w:t>
      </w:r>
      <w:r w:rsidRPr="002F4DC4">
        <w:t>, k</w:t>
      </w:r>
      <w:r>
        <w:t xml:space="preserve">ao stečajnoj sutkinji, u stečajnom </w:t>
      </w:r>
      <w:r w:rsidRPr="002F4DC4">
        <w:t>predmetu,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 z</w:t>
      </w:r>
      <w:r w:rsidRPr="002F4DC4">
        <w:t xml:space="preserve">a otvaranje stečajnog postupka nad dužnikom </w:t>
      </w:r>
      <w:r>
        <w:t xml:space="preserve">ViTUS d.o.o., OIB: 77830209518 sa sjedištem u Jezerski Put bb, 42240 Ivanec,  </w:t>
      </w:r>
      <w:r w:rsidRPr="005207B1">
        <w:t xml:space="preserve">dana </w:t>
      </w:r>
      <w:r>
        <w:t>25</w:t>
      </w:r>
      <w:r w:rsidRPr="005207B1">
        <w:t>. travnja 2016</w:t>
      </w:r>
      <w:r>
        <w:t>. godine</w:t>
      </w:r>
    </w:p>
    <w:p w:rsidRDefault="004428F1" w:rsidP="00B97AC1" w:rsidR="004428F1">
      <w:pPr>
        <w:spacing w:after="0"/>
        <w:ind w:firstLine="708"/>
        <w:jc w:val="both"/>
        <w:rPr>
          <w:lang w:val="en-US"/>
        </w:rPr>
      </w:pP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</w:pPr>
      <w:r>
        <w:tab/>
        <w:t xml:space="preserve">Obustavlja se skraćeni stečajni postupak nad dužnikom </w:t>
      </w:r>
      <w:r w:rsidR="004428F1">
        <w:t>ViTUS d.o.o., OIB: 77830209518 sa sjedištem u Jezerski Put bb, 42240 Ivanec</w:t>
      </w:r>
      <w:r>
        <w:t>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4428F1" w:rsidP="00A86584" w:rsidR="00A86584">
      <w:pPr>
        <w:spacing w:after="0"/>
        <w:jc w:val="both"/>
      </w:pPr>
      <w:r>
        <w:tab/>
        <w:t>Predlagatelj je dana 16</w:t>
      </w:r>
      <w:r w:rsidR="00A86584">
        <w:t xml:space="preserve">. </w:t>
      </w:r>
      <w:r w:rsidR="00B97AC1">
        <w:t>12.</w:t>
      </w:r>
      <w:r w:rsidR="00A86584"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86584" w:rsidP="00A86584" w:rsidR="00A86584">
      <w:pPr>
        <w:spacing w:after="0"/>
      </w:pPr>
    </w:p>
    <w:p w:rsidRDefault="00634C38" w:rsidP="00A86584" w:rsidR="00A86584">
      <w:pPr>
        <w:spacing w:after="0"/>
        <w:jc w:val="both"/>
      </w:pPr>
      <w:r>
        <w:tab/>
        <w:t>Budući da je</w:t>
      </w:r>
      <w:r w:rsidR="00B67414">
        <w:t xml:space="preserve"> vjerovnik Republika Hrvatska, Ministarstvo financija – Porezna uprava, Područni ured sjeverna </w:t>
      </w:r>
      <w:r w:rsidR="00160A9E">
        <w:t>Hrvatska, Varaždin, Graberje 1, OIB: 18683136487, kojeg</w:t>
      </w:r>
      <w:r w:rsidR="00B67414">
        <w:t xml:space="preserve"> zastupa Županijsko državno odvjetništvo u Varaždinu</w:t>
      </w:r>
      <w:r w:rsidR="00160A9E">
        <w:t>,</w:t>
      </w:r>
      <w:r>
        <w:t xml:space="preserve"> </w:t>
      </w:r>
      <w:r w:rsidR="00A86584">
        <w:t>u određenom roku predložio otvaranje stečajnoga postupka, sud je primjenom čl. 433. SZ-a odlučio kao u izreci ovog rješenja.</w:t>
      </w:r>
    </w:p>
    <w:p w:rsidRDefault="00A86584" w:rsidP="00772A0E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U Varaž</w:t>
      </w:r>
      <w:r w:rsidR="004428F1">
        <w:t>dinu 25</w:t>
      </w:r>
      <w:r>
        <w:t xml:space="preserve">. </w:t>
      </w:r>
      <w:r w:rsidR="00B97AC1">
        <w:t>travnja</w:t>
      </w:r>
      <w:r w:rsidR="00AF0CE6">
        <w:t xml:space="preserve"> 2016</w:t>
      </w:r>
      <w:r>
        <w:t>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</w:t>
      </w:r>
      <w:r w:rsidR="0018549D">
        <w:t xml:space="preserve"> </w:t>
      </w:r>
      <w:r w:rsidR="00AF0CE6">
        <w:t>Sutkinja</w:t>
      </w:r>
    </w:p>
    <w:p w:rsidRDefault="00A86584" w:rsidP="00772A0E" w:rsidR="00772A0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8549D">
        <w:t xml:space="preserve">              </w:t>
      </w:r>
      <w:r w:rsidR="007373FF">
        <w:t xml:space="preserve"> Melita Poljanec-Bubaš</w:t>
      </w:r>
    </w:p>
    <w:p w:rsidRDefault="00695708" w:rsidP="00695708" w:rsidR="00695708">
      <w:pPr>
        <w:spacing w:after="0"/>
      </w:pPr>
    </w:p>
    <w:p w:rsidRDefault="003F003E" w:rsidP="00A86584" w:rsidR="003F003E">
      <w:pPr>
        <w:spacing w:after="0"/>
      </w:pPr>
    </w:p>
    <w:p w:rsidRDefault="0018549D" w:rsidP="00A86584" w:rsidR="0018549D">
      <w:pPr>
        <w:spacing w:after="0"/>
      </w:pPr>
    </w:p>
    <w:p w:rsidRDefault="00A86584" w:rsidP="00A86584" w:rsidR="00A86584">
      <w:pPr>
        <w:spacing w:after="0"/>
      </w:pPr>
      <w:r>
        <w:t>Uputa o pravnom lijeku:</w:t>
      </w:r>
    </w:p>
    <w:p w:rsidRDefault="00A86584" w:rsidP="00A86584" w:rsidR="00A8658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  <w:jc w:val="both"/>
      </w:pPr>
      <w:r>
        <w:tab/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>DNA:</w:t>
      </w:r>
    </w:p>
    <w:p w:rsidRDefault="00160A9E" w:rsidP="00A86584" w:rsidR="00A8658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 xml:space="preserve">Predlagatelju, putem ŽDO u Varaždinu </w:t>
      </w:r>
    </w:p>
    <w:p w:rsidRDefault="0094633F" w:rsidP="00A86584" w:rsidR="00B97AC1">
      <w:pPr>
        <w:numPr>
          <w:ilvl w:val="0"/>
          <w:numId w:val="47"/>
        </w:numPr>
        <w:spacing w:after="0"/>
        <w:jc w:val="both"/>
      </w:pPr>
      <w:r>
        <w:t xml:space="preserve">dužniku, </w:t>
      </w:r>
      <w:r w:rsidR="004428F1">
        <w:t>ViTUS d.o.o., OIB: 77830209518 sa sjedištem u Jezerski Put bb, 42240 Ivanec</w:t>
      </w:r>
    </w:p>
    <w:p w:rsidRDefault="00A86584" w:rsidP="00A86584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772A0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F003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79B" w:rsidP="00537B78" w:rsidR="0090179B">
      <w:r>
        <w:separator/>
      </w:r>
    </w:p>
  </w:endnote>
  <w:endnote w:id="0" w:type="continuationSeparator">
    <w:p w:rsidRDefault="0090179B" w:rsidP="00537B78" w:rsidR="00901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79B" w:rsidP="00537B78" w:rsidR="0090179B">
      <w:r>
        <w:separator/>
      </w:r>
    </w:p>
  </w:footnote>
  <w:footnote w:id="0" w:type="continuationSeparator">
    <w:p w:rsidRDefault="0090179B" w:rsidP="00537B78" w:rsidR="00901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7057"/>
      <w:docPartObj>
        <w:docPartGallery w:val="Page Numbers (Top of Page)"/>
        <w:docPartUnique/>
      </w:docPartObj>
    </w:sdtPr>
    <w:sdtEndPr/>
    <w:sdtContent>
      <w:p w:rsidRDefault="003F003E" w:rsidP="003F003E" w:rsidR="003F00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A0E">
          <w:t>2</w:t>
        </w:r>
        <w:r>
          <w:fldChar w:fldCharType="end"/>
        </w:r>
      </w:p>
      <w:p w:rsidRDefault="004428F1" w:rsidP="004428F1" w:rsidR="004428F1" w:rsidRPr="005207B1">
        <w:pPr>
          <w:pStyle w:val="Zaglavlje"/>
        </w:pPr>
        <w:r>
          <w:t>Poslovni broj: 2 St-1093</w:t>
        </w:r>
        <w:r w:rsidRPr="005207B1">
          <w:t>/</w:t>
        </w:r>
        <w:r>
          <w:t>15</w:t>
        </w:r>
        <w:r w:rsidRPr="005207B1">
          <w:t>-</w:t>
        </w:r>
        <w:r>
          <w:t>6</w:t>
        </w:r>
      </w:p>
      <w:p w:rsidRDefault="00772A0E" w:rsidP="003F003E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8F1" w:rsidP="004428F1" w:rsidR="004428F1" w:rsidRPr="005207B1">
    <w:pPr>
      <w:pStyle w:val="Zaglavlje"/>
    </w:pPr>
    <w:r>
      <w:t>Poslovni broj: 2 St-1093</w:t>
    </w:r>
    <w:r w:rsidRPr="005207B1">
      <w:t>/</w:t>
    </w:r>
    <w:r>
      <w:t>15</w:t>
    </w:r>
    <w:r w:rsidRPr="005207B1">
      <w:t>-</w:t>
    </w:r>
    <w:r>
      <w:t>6</w:t>
    </w:r>
  </w:p>
  <w:p w:rsidRDefault="003F003E" w:rsidP="003F003E" w:rsidR="003F003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9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9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8F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708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0E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1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79B"/>
    <w:rsid w:val="009047F7"/>
    <w:rsid w:val="00904FE5"/>
    <w:rsid w:val="0090770C"/>
    <w:rsid w:val="00911EC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33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2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CE6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1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AC1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374"/>
    <w:rsid w:val="00E04F96"/>
    <w:rsid w:val="00E07F5C"/>
    <w:rsid w:val="00E10494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ECB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3C3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3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053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St-1093/2015-6</izvorni_sadrzaj>
    <derivirana_varijabla naziv="DomainObject.Oznaka_1">St-1093/2015-6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St-1093/2015</izvorni_sadrzaj>
    <derivirana_varijabla naziv="DomainObject.Predmet.OznakaBroj_1">St-1093/2015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ViTUS d.o.o. za trgovinu, usluge i zaštitu okoliša</izvorni_sadrzaj>
    <derivirana_varijabla naziv="DomainObject.Predmet.ProtustrankaFormated_1">  ViTUS d.o.o. za trgovinu, usluge i zaštitu okoliša</derivirana_varijabla>
  </DomainObject.Predmet.ProtustrankaFormated>
  <DomainObject.Predmet.ProtustrankaFormatedOIB>
    <izvorni_sadrzaj>  ViTUS d.o.o. za trgovinu, usluge i zaštitu okoliša, OIB 77830209518</izvorni_sadrzaj>
    <derivirana_varijabla naziv="DomainObject.Predmet.ProtustrankaFormatedOIB_1">  ViTUS d.o.o. za trgovinu, usluge i zaštitu okoliša, OIB 77830209518</derivirana_varijabla>
  </DomainObject.Predmet.ProtustrankaFormatedOIB>
  <DomainObject.Predmet.ProtustrankaFormatedWithAdress>
    <izvorni_sadrzaj> ViTUS d.o.o. za trgovinu, usluge i zaštitu okoliša, Jezerski Put/bb, 42240 Ivanec</izvorni_sadrzaj>
    <derivirana_varijabla naziv="DomainObject.Predmet.ProtustrankaFormatedWithAdress_1"> ViTUS d.o.o. za trgovinu, usluge i zaštitu okoliša, Jezerski Put/bb, 42240 Ivanec</derivirana_varijabla>
  </DomainObject.Predmet.ProtustrankaFormatedWithAdress>
  <DomainObject.Predmet.ProtustrankaFormatedWithAdressOIB>
    <izvorni_sadrzaj> ViTUS d.o.o. za trgovinu, usluge i zaštitu okoliša, OIB 77830209518, Jezerski Put/bb, 42240 Ivanec</izvorni_sadrzaj>
    <derivirana_varijabla naziv="DomainObject.Predmet.ProtustrankaFormatedWithAdressOIB_1"> ViTUS d.o.o. za trgovinu, usluge i zaštitu okoliša, OIB 77830209518, Jezerski Put/bb, 42240 Ivanec</derivirana_varijabla>
  </DomainObject.Predmet.ProtustrankaFormatedWithAdressOIB>
  <DomainObject.Predmet.ProtustrankaWithAdress>
    <izvorni_sadrzaj>ViTUS d.o.o. za trgovinu, usluge i zaštitu okoliša Jezerski Put/bb, 42240 Ivanec</izvorni_sadrzaj>
    <derivirana_varijabla naziv="DomainObject.Predmet.ProtustrankaWithAdress_1">ViTUS d.o.o. za trgovinu, usluge i zaštitu okoliša Jezerski Put/bb, 42240 Ivanec</derivirana_varijabla>
  </DomainObject.Predmet.ProtustrankaWithAdress>
  <DomainObject.Predmet.ProtustrankaWithAdressOIB>
    <izvorni_sadrzaj>ViTUS d.o.o. za trgovinu, usluge i zaštitu okoliša, OIB 77830209518, Jezerski Put/bb, 42240 Ivanec</izvorni_sadrzaj>
    <derivirana_varijabla naziv="DomainObject.Predmet.ProtustrankaWithAdressOIB_1">ViTUS d.o.o. za trgovinu, usluge i zaštitu okoliša, OIB 77830209518, Jezerski Put/bb, 42240 Ivanec</derivirana_varijabla>
  </DomainObject.Predmet.ProtustrankaWithAdressOIB>
  <DomainObject.Predmet.ProtustrankaNazivFormated>
    <izvorni_sadrzaj>ViTUS d.o.o. za trgovinu, usluge i zaštitu okoliša</izvorni_sadrzaj>
    <derivirana_varijabla naziv="DomainObject.Predmet.ProtustrankaNazivFormated_1">ViTUS d.o.o. za trgovinu, usluge i zaštitu okoliša</derivirana_varijabla>
  </DomainObject.Predmet.ProtustrankaNazivFormated>
  <DomainObject.Predmet.ProtustrankaNazivFormatedOIB>
    <izvorni_sadrzaj>ViTUS d.o.o. za trgovinu, usluge i zaštitu okoliša, OIB 77830209518</izvorni_sadrzaj>
    <derivirana_varijabla naziv="DomainObject.Predmet.ProtustrankaNazivFormatedOIB_1">ViTUS d.o.o. za trgovinu, usluge i zaštitu okoliša, OIB 77830209518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108889.67</izvorni_sadrzaj>
    <derivirana_varijabla naziv="DomainObject.Predmet.TrenutnaVrijednost_1">108889.67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ViTUS d.o.o. za trgovinu, usluge i zaštitu okoliša</item>
    </izvorni_sadrzaj>
    <derivirana_varijabla naziv="DomainObject.Predmet.ProtuStrankaListFormated_1">
      <item>ViTUS d.o.o. za trgovinu, usluge i zaštitu okoliša</item>
    </derivirana_varijabla>
  </DomainObject.Predmet.ProtuStrankaListFormated>
  <DomainObject.Predmet.ProtuStrankaListFormatedOIB>
    <izvorni_sadrzaj>
      <item>ViTUS d.o.o. za trgovinu, usluge i zaštitu okoliša, OIB 77830209518</item>
    </izvorni_sadrzaj>
    <derivirana_varijabla naziv="DomainObject.Predmet.ProtuStrankaListFormatedOIB_1">
      <item>ViTUS d.o.o. za trgovinu, usluge i zaštitu okoliša, OIB 77830209518</item>
    </derivirana_varijabla>
  </DomainObject.Predmet.ProtuStrankaListFormatedOIB>
  <DomainObject.Predmet.ProtuStrankaListFormatedWithAdress>
    <izvorni_sadrzaj>
      <item>ViTUS d.o.o. za trgovinu, usluge i zaštitu okoliša, Jezerski Put/bb, 42240 Ivanec</item>
    </izvorni_sadrzaj>
    <derivirana_varijabla naziv="DomainObject.Predmet.ProtuStrankaListFormatedWithAdress_1">
      <item>ViTUS d.o.o. za trgovinu, usluge i zaštitu okoliša, Jezerski Put/bb, 42240 Ivanec</item>
    </derivirana_varijabla>
  </DomainObject.Predmet.ProtuStrankaListFormatedWithAdress>
  <DomainObject.Predmet.ProtuStrankaListFormatedWithAdressOIB>
    <izvorni_sadrzaj>
      <item>ViTUS d.o.o. za trgovinu, usluge i zaštitu okoliša, OIB 77830209518, Jezerski Put/bb, 42240 Ivanec</item>
    </izvorni_sadrzaj>
    <derivirana_varijabla naziv="DomainObject.Predmet.ProtuStrankaListFormatedWithAdressOIB_1">
      <item>ViTUS d.o.o. za trgovinu, usluge i zaštitu okoliša, OIB 77830209518, Jezerski Put/bb, 42240 Ivanec</item>
    </derivirana_varijabla>
  </DomainObject.Predmet.ProtuStrankaListFormatedWithAdressOIB>
  <DomainObject.Predmet.ProtuStrankaListNazivFormated>
    <izvorni_sadrzaj>
      <item>ViTUS d.o.o. za trgovinu, usluge i zaštitu okoliša</item>
    </izvorni_sadrzaj>
    <derivirana_varijabla naziv="DomainObject.Predmet.ProtuStrankaListNazivFormated_1">
      <item>ViTUS d.o.o. za trgovinu, usluge i zaštitu okoliša</item>
    </derivirana_varijabla>
  </DomainObject.Predmet.ProtuStrankaListNazivFormated>
  <DomainObject.Predmet.ProtuStrankaListNazivFormatedOIB>
    <izvorni_sadrzaj>
      <item>ViTUS d.o.o. za trgovinu, usluge i zaštitu okoliša, OIB 77830209518</item>
    </izvorni_sadrzaj>
    <derivirana_varijabla naziv="DomainObject.Predmet.ProtuStrankaListNazivFormatedOIB_1">
      <item>ViTUS d.o.o. za trgovinu, usluge i zaštitu okoliša, OIB 77830209518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 Varaždin</item>
      <item>Županijsko državno odvjetništvo u Varaždinu</item>
      <item>Viktor Mazanik</item>
    </izvorni_sadrzaj>
    <derivirana_varijabla naziv="DomainObject.Predmet.OstaliListFormated_1">
      <item>E-oglasna ploča</item>
      <item>Sudski registar, Trgovački sud u Varaždinu</item>
      <item>Porezna uprava Varaždin</item>
      <item>Županijsko državno odvjetništvo u Varaždinu</item>
      <item>Viktor Mazanik</item>
    </derivirana_varijabla>
  </DomainObject.Predmet.OstaliListFormated>
  <DomainObject.Predmet.OstaliListFormatedOIB>
    <izvorni_sadrzaj>
      <item>E-oglasna ploča</item>
      <item>Sudski registar, Trgovački sud u Varaždinu</item>
      <item>Porezna uprava Varaždin</item>
      <item>Županijsko državno odvjetništvo u Varaždinu</item>
      <item>Viktor Mazanik, OIB 39801993061</item>
    </izvorni_sadrzaj>
    <derivirana_varijabla naziv="DomainObject.Predmet.OstaliListFormatedOIB_1">
      <item>E-oglasna ploča</item>
      <item>Sudski registar, Trgovački sud u Varaždinu</item>
      <item>Porezna uprava Varaždin</item>
      <item>Županijsko državno odvjetništvo u Varaždinu</item>
      <item>Viktor Mazanik, OIB 39801993061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 Varaždin</item>
      <item>Županijsko državno odvjetništvo u Varaždinu</item>
      <item>Viktor Mazanik, Ivana Kukuljevića 6, 10000 Zagreb</item>
    </izvorni_sadrzaj>
    <derivirana_varijabla naziv="DomainObject.Predmet.OstaliListFormatedWithAdress_1">
      <item>E-oglasna ploča</item>
      <item>Sudski registar, Trgovački sud u Varaždinu</item>
      <item>Porezna uprava Varaždin</item>
      <item>Županijsko državno odvjetništvo u Varaždinu</item>
      <item>Viktor Mazanik, Ivana Kukuljevića 6,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 Varaždin</item>
      <item>Županijsko državno odvjetništvo u Varaždinu</item>
      <item>Viktor Mazanik, OIB 39801993061, Ivana Kukuljevića 6, 10000 Zagreb</item>
    </izvorni_sadrzaj>
    <derivirana_varijabla naziv="DomainObject.Predmet.OstaliListFormatedWithAdressOIB_1">
      <item>E-oglasna ploča</item>
      <item>Sudski registar, Trgovački sud u Varaždinu</item>
      <item>Porezna uprava Varaždin</item>
      <item>Županijsko državno odvjetništvo u Varaždinu</item>
      <item>Viktor Mazanik, OIB 39801993061, Ivana Kukuljevića 6,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 Varaždin</item>
      <item>Županijsko državno odvjetništvo u Varaždinu</item>
      <item>Viktor Mazanik</item>
    </izvorni_sadrzaj>
    <derivirana_varijabla naziv="DomainObject.Predmet.OstaliListNazivFormated_1">
      <item>E-oglasna ploča</item>
      <item>Sudski registar, Trgovački sud u Varaždinu</item>
      <item>Porezna uprava Varaždin</item>
      <item>Županijsko državno odvjetništvo u Varaždinu</item>
      <item>Viktor Mazanik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 Varaždin</item>
      <item>Županijsko državno odvjetništvo u Varaždinu</item>
      <item>Viktor Mazanik, OIB 39801993061</item>
    </izvorni_sadrzaj>
    <derivirana_varijabla naziv="DomainObject.Predmet.OstaliListNazivFormatedOIB_1">
      <item>E-oglasna ploča</item>
      <item>Sudski registar, Trgovački sud u Varaždinu</item>
      <item>Porezna uprava Varaždin</item>
      <item>Županijsko državno odvjetništvo u Varaždinu</item>
      <item>Viktor Mazanik, OIB 39801993061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St-1093/2015-6</izvorni_sadrzaj>
    <derivirana_varijabla naziv="DomainObject.PoslovniBrojDokumenta_1">St-1093/2015-6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ViTUS d.o.o. za trgovinu, usluge i zaštitu okoliša</izvorni_sadrzaj>
    <derivirana_varijabla naziv="DomainObject.Predmet.ProtustrankaIDrugi_1">ViTUS d.o.o. za trgovinu, usluge i zaštitu okoliša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ViTUS d.o.o. za trgovinu, usluge i zaštitu okoliša, OIB 77830209518, Jezerski Put/bb, 42240 Ivanec</izvorni_sadrzaj>
    <derivirana_varijabla naziv="DomainObject.Predmet.ProtustrankaIDrugiAdressOIB_1">ViTUS d.o.o. za trgovinu, usluge i zaštitu okoliša, OIB 77830209518, Jezerski Put/bb,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ViTUS d.o.o. za trgovinu, usluge i zaštitu okoliša</item>
      <item>E-oglasna ploča</item>
      <item>Sudski registar, Trgovački sud u Varaždinu</item>
      <item>Porezna uprava Varaždin</item>
      <item>Županijsko državno odvjetništvo u Varaždinu</item>
      <item>Viktor Mazanik</item>
    </izvorni_sadrzaj>
    <derivirana_varijabla naziv="DomainObject.Predmet.SudioniciListNaziv_1">
      <item>Financijska agencija</item>
      <item>ViTUS d.o.o. za trgovinu, usluge i zaštitu okoliša</item>
      <item>E-oglasna ploča</item>
      <item>Sudski registar, Trgovački sud u Varaždinu</item>
      <item>Porezna uprava Varaždin</item>
      <item>Županijsko državno odvjetništvo u Varaždinu</item>
      <item>Viktor Mazanik</item>
    </derivirana_varijabla>
  </DomainObject.Predmet.SudioniciListNaziv>
  <DomainObject.Predmet.SudioniciListAdressOIB>
    <izvorni_sadrzaj>
      <item>Financijska agencija, OIB 85821130368, A. Cesarca 2,42000 Varaždin</item>
      <item>ViTUS d.o.o. za trgovinu, usluge i zaštitu okoliša, OIB 77830209518, Jezerski Put/bb,42240 Ivanec</item>
      <item>E-oglasna ploča</item>
      <item>Sudski registar, Trgovački sud u Varaždinu</item>
      <item>Porezna uprava Varaždin</item>
      <item>Županijsko državno odvjetništvo u Varaždinu</item>
      <item>Viktor Mazanik, OIB 39801993061, Ivana Kukuljevića 6,10000 Zagreb</item>
    </izvorni_sadrzaj>
    <derivirana_varijabla naziv="DomainObject.Predmet.SudioniciListAdressOIB_1">
      <item>Financijska agencija, OIB 85821130368, A. Cesarca 2,42000 Varaždin</item>
      <item>ViTUS d.o.o. za trgovinu, usluge i zaštitu okoliša, OIB 77830209518, Jezerski Put/bb,42240 Ivanec</item>
      <item>E-oglasna ploča</item>
      <item>Sudski registar, Trgovački sud u Varaždinu</item>
      <item>Porezna uprava Varaždin</item>
      <item>Županijsko državno odvjetništvo u Varaždinu</item>
      <item>Viktor Mazanik, OIB 39801993061,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E31E1-78CD-40F2-BA73-C780EF8D9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1761</properties:Characters>
  <properties:Lines>61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2016-04-25T12:20:00Z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2016-04-25T12:23:00Z</cp:lastPrinted>
  <dcterms:modified xmlns:xsi="http://www.w3.org/2001/XMLSchema-instance" xsi:type="dcterms:W3CDTF">2016-04-25T12:24:00Z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St-1093/2015-6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