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a8b4" w14:paraId="9e0a8b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0144F">
        <w:rPr>
          <w:rFonts w:hAnsi="Times New Roman" w:ascii="Times New Roman"/>
          <w:szCs w:val="24"/>
          <w:lang w:val="hr-HR"/>
        </w:rPr>
        <w:t>3705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70144F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8D4153">
        <w:rPr>
          <w:rFonts w:hAnsi="Times New Roman" w:ascii="Times New Roman"/>
          <w:szCs w:val="24"/>
          <w:lang w:val="hr-HR"/>
        </w:rPr>
        <w:t xml:space="preserve"> </w:t>
      </w:r>
      <w:r w:rsidR="0070144F" w:rsidRPr="0070144F">
        <w:rPr>
          <w:rFonts w:hAnsi="Times New Roman" w:ascii="Times New Roman"/>
        </w:rPr>
        <w:t>UNIONGRADNJA građevinsko-proizvodna zanatska zadruga za  graditeljstvo, vanjsku i unutarnju trgovinu, Zagreb, Šubićeva 55 II, MBS:  080384212, OIB: 85824708577</w:t>
      </w:r>
      <w:r w:rsidR="008D4153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8D4153">
        <w:rPr>
          <w:rFonts w:hAnsi="Times New Roman" w:ascii="Times New Roman"/>
          <w:szCs w:val="24"/>
          <w:lang w:val="hr-HR"/>
        </w:rPr>
        <w:t>01. travnja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70144F" w:rsidR="0070144F" w:rsidRPr="00701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70144F">
        <w:rPr>
          <w:rFonts w:hAnsi="Times New Roman" w:ascii="Times New Roman"/>
          <w:szCs w:val="24"/>
        </w:rPr>
        <w:t xml:space="preserve"> </w:t>
      </w:r>
      <w:r w:rsidR="0070144F" w:rsidRPr="0070144F">
        <w:rPr>
          <w:rFonts w:hAnsi="Times New Roman" w:ascii="Times New Roman"/>
        </w:rPr>
        <w:t>UNIONGRADNJA građevinsko-proizvodna zanatska zadruga za  graditeljstvo, vanjsku i unutarnju trgovinu, Zagreb, Šubićeva 55 II, MBS:080384212, OIB: 85824708577</w:t>
      </w:r>
    </w:p>
    <w:p w:rsidRDefault="008D4153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.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01.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70144F">
        <w:rPr>
          <w:rFonts w:hAnsi="Times New Roman" w:ascii="Times New Roman"/>
          <w:szCs w:val="24"/>
        </w:rPr>
        <w:t>11,00</w:t>
      </w:r>
      <w:r w:rsidR="001C15BB">
        <w:rPr>
          <w:rFonts w:hAnsi="Times New Roman" w:ascii="Times New Roman"/>
          <w:szCs w:val="24"/>
        </w:rPr>
        <w:t xml:space="preserve"> sati i  </w:t>
      </w:r>
      <w:r w:rsidR="0070144F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8D4153">
        <w:rPr>
          <w:rFonts w:hAnsi="Times New Roman" w:ascii="Times New Roman"/>
          <w:szCs w:val="24"/>
        </w:rPr>
        <w:t xml:space="preserve"> </w:t>
      </w:r>
      <w:r w:rsidR="0070144F" w:rsidRPr="0070144F">
        <w:rPr>
          <w:rFonts w:hAnsi="Times New Roman" w:ascii="Times New Roman"/>
          <w:szCs w:val="24"/>
        </w:rPr>
        <w:t>Miljenko Marinić, Zagreb, Lopudska 1 a, OIB 34668485052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70144F" w:rsidR="00A02786" w:rsidRPr="00701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0144F">
        <w:rPr>
          <w:rFonts w:hAnsi="Times New Roman" w:ascii="Times New Roman"/>
          <w:szCs w:val="24"/>
          <w:lang w:val="hr-HR"/>
        </w:rPr>
        <w:t xml:space="preserve"> </w:t>
      </w:r>
      <w:r w:rsidR="0070144F" w:rsidRPr="0070144F">
        <w:rPr>
          <w:rFonts w:hAnsi="Times New Roman" w:ascii="Times New Roman"/>
        </w:rPr>
        <w:t>UNIONGRADNJA građevinsko-proizvodna zanatska zadruga za  graditeljstvo, vanjsku i unutarnju trgovinu, Zagreb, Šubićeva 55 II, MBS:080384212, OIB: 85824708577</w:t>
      </w:r>
      <w:r w:rsidR="008D415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0144F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0144F">
        <w:rPr>
          <w:rFonts w:hAnsi="Times New Roman" w:ascii="Times New Roman"/>
          <w:lang w:val="hr-HR"/>
        </w:rPr>
        <w:t>1</w:t>
      </w:r>
      <w:r w:rsidR="008D4153">
        <w:rPr>
          <w:rFonts w:hAnsi="Times New Roman" w:ascii="Times New Roman"/>
          <w:lang w:val="hr-HR"/>
        </w:rPr>
        <w:t>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8D4153">
        <w:rPr>
          <w:rFonts w:hAnsi="Times New Roman" w:ascii="Times New Roman"/>
          <w:lang w:val="hr-HR"/>
        </w:rPr>
        <w:t>1.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022FC8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022FC8" w:rsidR="00A02786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22FC8" w:rsidR="00022FC8" w:rsidRPr="00022FC8">
      <w:pPr>
        <w:jc w:val="right"/>
        <w:rPr>
          <w:rFonts w:hAnsi="Times New Roman" w:ascii="Times New Roman"/>
          <w:sz w:val="22"/>
          <w:szCs w:val="22"/>
        </w:rPr>
      </w:pPr>
    </w:p>
    <w:p w:rsidRDefault="00022FC8" w:rsidR="00022FC8" w:rsidRPr="00022FC8">
      <w:pPr>
        <w:jc w:val="right"/>
        <w:rPr>
          <w:rFonts w:hAnsi="Times New Roman" w:ascii="Times New Roman"/>
          <w:color w:val="000000"/>
        </w:rPr>
      </w:pPr>
      <w:r w:rsidRPr="00022FC8">
        <w:rPr>
          <w:rFonts w:hAnsi="Times New Roman" w:ascii="Times New Roman"/>
          <w:color w:val="000000"/>
        </w:rPr>
        <w:t>Za točnost otpravka</w:t>
      </w:r>
    </w:p>
    <w:p w:rsidRDefault="00022FC8" w:rsidR="00022FC8" w:rsidRPr="00022FC8">
      <w:pPr>
        <w:jc w:val="right"/>
        <w:rPr>
          <w:rFonts w:hAnsi="Times New Roman" w:ascii="Times New Roman"/>
          <w:color w:val="000000"/>
        </w:rPr>
      </w:pPr>
      <w:r w:rsidRPr="00022FC8">
        <w:rPr>
          <w:rFonts w:hAnsi="Times New Roman" w:ascii="Times New Roman"/>
          <w:color w:val="000000"/>
        </w:rPr>
        <w:t>Ovlašteni službenik</w:t>
      </w:r>
    </w:p>
    <w:p w:rsidRDefault="00022FC8" w:rsidR="00022FC8" w:rsidRPr="00022FC8">
      <w:pPr>
        <w:jc w:val="right"/>
        <w:rPr>
          <w:rFonts w:hAnsi="Times New Roman" w:ascii="Times New Roman"/>
          <w:color w:val="000000"/>
        </w:rPr>
      </w:pPr>
      <w:r w:rsidRPr="00022FC8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34FF1" w:rsidRPr="00634FF1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634FF1">
          <w:rPr>
            <w:rFonts w:hAnsi="Times New Roman" w:ascii="Times New Roman"/>
          </w:rPr>
          <w:t xml:space="preserve">                    27. St-3705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2FC8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634FF1"/>
    <w:rsid w:val="0070144F"/>
    <w:rsid w:val="008139E9"/>
    <w:rsid w:val="008A0A2C"/>
    <w:rsid w:val="008D4153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2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8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78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St-3705/2015-7</izvorni_sadrzaj>
    <derivirana_varijabla naziv="DomainObject.Oznaka_1">St-3705/2015-7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St-3705/2015</izvorni_sadrzaj>
    <derivirana_varijabla naziv="DomainObject.Predmet.OznakaBroj_1">St-3705/2015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UNIONGRADNJA građevinsko-proizvodna zanatska zadruga za graditeljstvo, vanjsku i unutarnju trgovinu zastupanog po punomoćniku MIRKO SERTIĆ</izvorni_sadrzaj>
    <derivirana_varijabla naziv="DomainObject.Predmet.ProtustrankaFormated_1">  UNIONGRADNJA građevinsko-proizvodna zanatska zadruga za graditeljstvo, vanjsku i unutarnju trgovinu zastupanog po punomoćniku MIRKO SERTIĆ</derivirana_varijabla>
  </DomainObject.Predmet.ProtustrankaFormated>
  <DomainObject.Predmet.ProtustrankaFormatedOIB>
    <izvorni_sadrzaj>  UNIONGRADNJA građevinsko-proizvodna zanatska zadruga za graditeljstvo, vanjsku i unutarnju trgovinu, OIB 85824708577 zastupanog po punomoćniku MIRKO SERTIĆ</izvorni_sadrzaj>
    <derivirana_varijabla naziv="DomainObject.Predmet.ProtustrankaFormatedOIB_1">  UNIONGRADNJA građevinsko-proizvodna zanatska zadruga za graditeljstvo, vanjsku i unutarnju trgovinu, OIB 85824708577 zastupanog po punomoćniku MIRKO SERTIĆ</derivirana_varijabla>
  </DomainObject.Predmet.ProtustrankaFormatedOIB>
  <DomainObject.Predmet.ProtustrankaFormatedWithAdress>
    <izvorni_sadrzaj> UNIONGRADNJA građevinsko-proizvodna zanatska zadruga za graditeljstvo, vanjsku i unutarnju trgovinu, Šubićeva 55/II, 10000 Zagreb zastupanog po punomoćniku MIRKO SERTIĆ</izvorni_sadrzaj>
    <derivirana_varijabla naziv="DomainObject.Predmet.ProtustrankaFormatedWithAdress_1"> UNIONGRADNJA građevinsko-proizvodna zanatska zadruga za graditeljstvo, vanjsku i unutarnju trgovinu, Šubićeva 55/II, 10000 Zagreb zastupanog po punomoćniku MIRKO SERTIĆ</derivirana_varijabla>
  </DomainObject.Predmet.ProtustrankaFormatedWithAdress>
  <DomainObject.Predmet.ProtustrankaFormatedWithAdressOIB>
    <izvorni_sadrzaj> UNIONGRADNJA građevinsko-proizvodna zanatska zadruga za graditeljstvo, vanjsku i unutarnju trgovinu, OIB 85824708577, Šubićeva 55/II, 10000 Zagreb zastupanog po punomoćniku MIRKO SERTIĆ</izvorni_sadrzaj>
    <derivirana_varijabla naziv="DomainObject.Predmet.ProtustrankaFormatedWithAdressOIB_1"> UNIONGRADNJA građevinsko-proizvodna zanatska zadruga za graditeljstvo, vanjsku i unutarnju trgovinu, OIB 85824708577, Šubićeva 55/II, 10000 Zagreb zastupanog po punomoćniku MIRKO SERTIĆ</derivirana_varijabla>
  </DomainObject.Predmet.ProtustrankaFormatedWithAdressOIB>
  <DomainObject.Predmet.ProtustrankaWithAdress>
    <izvorni_sadrzaj>UNIONGRADNJA građevinsko-proizvodna zanatska zadruga za graditeljstvo, vanjsku i unutarnju trgovinu Šubićeva 55/II, 10000 Zagreb</izvorni_sadrzaj>
    <derivirana_varijabla naziv="DomainObject.Predmet.ProtustrankaWithAdress_1">UNIONGRADNJA građevinsko-proizvodna zanatska zadruga za graditeljstvo, vanjsku i unutarnju trgovinu Šubićeva 55/II, 10000 Zagreb</derivirana_varijabla>
  </DomainObject.Predmet.ProtustrankaWithAdress>
  <DomainObject.Predmet.ProtustrankaWithAdressOIB>
    <izvorni_sadrzaj>UNIONGRADNJA građevinsko-proizvodna zanatska zadruga za graditeljstvo, vanjsku i unutarnju trgovinu, OIB 85824708577, Šubićeva 55/II, 10000 Zagreb</izvorni_sadrzaj>
    <derivirana_varijabla naziv="DomainObject.Predmet.ProtustrankaWithAdressOIB_1">UNIONGRADNJA građevinsko-proizvodna zanatska zadruga za graditeljstvo, vanjsku i unutarnju trgovinu, OIB 85824708577, Šubićeva 55/II, 10000 Zagreb</derivirana_varijabla>
  </DomainObject.Predmet.ProtustrankaWithAdressOIB>
  <DomainObject.Predmet.ProtustrankaNazivFormated>
    <izvorni_sadrzaj>UNIONGRADNJA građevinsko-proizvodna zanatska zadruga za graditeljstvo, vanjsku i unutarnju trgovinu</izvorni_sadrzaj>
    <derivirana_varijabla naziv="DomainObject.Predmet.ProtustrankaNazivFormated_1">UNIONGRADNJA građevinsko-proizvodna zanatska zadruga za graditeljstvo, vanjsku i unutarnju trgovinu</derivirana_varijabla>
  </DomainObject.Predmet.ProtustrankaNazivFormated>
  <DomainObject.Predmet.ProtustrankaNazivFormatedOIB>
    <izvorni_sadrzaj>UNIONGRADNJA građevinsko-proizvodna zanatska zadruga za graditeljstvo, vanjsku i unutarnju trgovinu, OIB 85824708577</izvorni_sadrzaj>
    <derivirana_varijabla naziv="DomainObject.Predmet.ProtustrankaNazivFormatedOIB_1">UNIONGRADNJA građevinsko-proizvodna zanatska zadruga za graditeljstvo, vanjsku i unutarnju trgovinu, OIB 85824708577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UNIONGRADNJA građevinsko-proizvodna zanatska zadruga za graditeljstvo, vanjsku i unutarnju trgovinu zastupanog po punomoćniku MIRKO SERTIĆ</item>
    </izvorni_sadrzaj>
    <derivirana_varijabla naziv="DomainObject.Predmet.ProtuStrankaListFormated_1">
      <item>UNIONGRADNJA građevinsko-proizvodna zanatska zadruga za graditeljstvo, vanjsku i unutarnju trgovinu zastupanog po punomoćniku MIRKO SERTIĆ</item>
    </derivirana_varijabla>
  </DomainObject.Predmet.ProtuStrankaListFormated>
  <DomainObject.Predmet.ProtuStrankaListFormatedOIB>
    <izvorni_sadrzaj>
      <item>UNIONGRADNJA građevinsko-proizvodna zanatska zadruga za graditeljstvo, vanjsku i unutarnju trgovinu, OIB 85824708577 zastupanog po punomoćniku MIRKO SERTIĆ</item>
    </izvorni_sadrzaj>
    <derivirana_varijabla naziv="DomainObject.Predmet.ProtuStrankaListFormatedOIB_1">
      <item>UNIONGRADNJA građevinsko-proizvodna zanatska zadruga za graditeljstvo, vanjsku i unutarnju trgovinu, OIB 85824708577 zastupanog po punomoćniku MIRKO SERTIĆ</item>
    </derivirana_varijabla>
  </DomainObject.Predmet.ProtuStrankaListFormatedOIB>
  <DomainObject.Predmet.ProtuStrankaListFormatedWithAdress>
    <izvorni_sadrzaj>
      <item>UNIONGRADNJA građevinsko-proizvodna zanatska zadruga za graditeljstvo, vanjsku i unutarnju trgovinu, Šubićeva 55/II, 10000 Zagreb zastupanog po punomoćniku MIRKO SERTIĆ</item>
    </izvorni_sadrzaj>
    <derivirana_varijabla naziv="DomainObject.Predmet.ProtuStrankaListFormatedWithAdress_1">
      <item>UNIONGRADNJA građevinsko-proizvodna zanatska zadruga za graditeljstvo, vanjsku i unutarnju trgovinu, Šubićeva 55/II, 10000 Zagreb zastupanog po punomoćniku MIRKO SERTIĆ</item>
    </derivirana_varijabla>
  </DomainObject.Predmet.ProtuStrankaListFormatedWithAdress>
  <DomainObject.Predmet.ProtuStrankaListFormatedWithAdressOIB>
    <izvorni_sadrzaj>
      <item>UNIONGRADNJA građevinsko-proizvodna zanatska zadruga za graditeljstvo, vanjsku i unutarnju trgovinu, OIB 85824708577, Šubićeva 55/II, 10000 Zagreb zastupanog po punomoćniku MIRKO SERTIĆ</item>
    </izvorni_sadrzaj>
    <derivirana_varijabla naziv="DomainObject.Predmet.ProtuStrankaListFormatedWithAdressOIB_1">
      <item>UNIONGRADNJA građevinsko-proizvodna zanatska zadruga za graditeljstvo, vanjsku i unutarnju trgovinu, OIB 85824708577, Šubićeva 55/II, 10000 Zagreb zastupanog po punomoćniku MIRKO SERTIĆ</item>
    </derivirana_varijabla>
  </DomainObject.Predmet.ProtuStrankaListFormatedWithAdressOIB>
  <DomainObject.Predmet.ProtuStrankaListNazivFormated>
    <izvorni_sadrzaj>
      <item>UNIONGRADNJA građevinsko-proizvodna zanatska zadruga za graditeljstvo, vanjsku i unutarnju trgovinu</item>
    </izvorni_sadrzaj>
    <derivirana_varijabla naziv="DomainObject.Predmet.ProtuStrankaListNazivFormated_1">
      <item>UNIONGRADNJA građevinsko-proizvodna zanatska zadruga za graditeljstvo, vanjsku i unutarnju trgovinu</item>
    </derivirana_varijabla>
  </DomainObject.Predmet.ProtuStrankaListNazivFormated>
  <DomainObject.Predmet.ProtuStrankaListNazivFormatedOIB>
    <izvorni_sadrzaj>
      <item>UNIONGRADNJA građevinsko-proizvodna zanatska zadruga za graditeljstvo, vanjsku i unutarnju trgovinu, OIB 85824708577</item>
    </izvorni_sadrzaj>
    <derivirana_varijabla naziv="DomainObject.Predmet.ProtuStrankaListNazivFormatedOIB_1">
      <item>UNIONGRADNJA građevinsko-proizvodna zanatska zadruga za graditeljstvo, vanjsku i unutarnju trgovinu, OIB 85824708577</item>
    </derivirana_varijabla>
  </DomainObject.Predmet.ProtuStrankaListNazivFormatedOIB>
  <DomainObject.Predmet.OstaliListFormated>
    <izvorni_sadrzaj>
      <item>MIRKO SERTIĆ punomoćnik sudionika u postupku UNIONGRADNJA građevinsko-proizvodna zanatska zadruga za graditeljstvo, vanjsku i unutarnju trgovinu</item>
    </izvorni_sadrzaj>
    <derivirana_varijabla naziv="DomainObject.Predmet.OstaliListFormated_1">
      <item>MIRKO SERTIĆ punomoćnik sudionika u postupku UNIONGRADNJA građevinsko-proizvodna zanatska zadruga za graditeljstvo, vanjsku i unutarnju trgovinu</item>
    </derivirana_varijabla>
  </DomainObject.Predmet.OstaliListFormated>
  <DomainObject.Predmet.OstaliListFormatedOIB>
    <izvorni_sadrzaj>
      <item>MIRKO SERTIĆ, OIB 69079823724 punomoćnik sudionika u postupku UNIONGRADNJA građevinsko-proizvodna zanatska zadruga za graditeljstvo, vanjsku i unutarnju trgovinu</item>
    </izvorni_sadrzaj>
    <derivirana_varijabla naziv="DomainObject.Predmet.OstaliListFormatedOIB_1">
      <item>MIRKO SERTIĆ, OIB 69079823724 punomoćnik sudionika u postupku UNIONGRADNJA građevinsko-proizvodna zanatska zadruga za graditeljstvo, vanjsku i unutarnju trgovinu</item>
    </derivirana_varijabla>
  </DomainObject.Predmet.OstaliListFormatedOIB>
  <DomainObject.Predmet.OstaliListFormatedWithAdress>
    <izvorni_sadrzaj>
      <item>MIRKO SERTIĆ, Petrova 48/A, 10000 Zagreb punomoćnik sudionika u postupku UNIONGRADNJA građevinsko-proizvodna zanatska zadruga za graditeljstvo, vanjsku i unutarnju trgovinu</item>
    </izvorni_sadrzaj>
    <derivirana_varijabla naziv="DomainObject.Predmet.OstaliListFormatedWithAdress_1">
      <item>MIRKO SERTIĆ, Petrova 48/A, 10000 Zagreb punomoćnik sudionika u postupku UNIONGRADNJA građevinsko-proizvodna zanatska zadruga za graditeljstvo, vanjsku i unutarnju trgovinu</item>
    </derivirana_varijabla>
  </DomainObject.Predmet.OstaliListFormatedWithAdress>
  <DomainObject.Predmet.OstaliListFormatedWithAdressOIB>
    <izvorni_sadrzaj>
      <item>MIRKO SERTIĆ, OIB 69079823724, Petrova 48/A, 10000 Zagreb punomoćnik sudionika u postupku UNIONGRADNJA građevinsko-proizvodna zanatska zadruga za graditeljstvo, vanjsku i unutarnju trgovinu</item>
    </izvorni_sadrzaj>
    <derivirana_varijabla naziv="DomainObject.Predmet.OstaliListFormatedWithAdressOIB_1">
      <item>MIRKO SERTIĆ, OIB 69079823724, Petrova 48/A, 10000 Zagreb punomoćnik sudionika u postupku UNIONGRADNJA građevinsko-proizvodna zanatska zadruga za graditeljstvo, vanjsku i unutarnju trgovinu</item>
    </derivirana_varijabla>
  </DomainObject.Predmet.OstaliListFormatedWithAdressOIB>
  <DomainObject.Predmet.OstaliListNazivFormated>
    <izvorni_sadrzaj>
      <item>MIRKO SERTIĆ</item>
    </izvorni_sadrzaj>
    <derivirana_varijabla naziv="DomainObject.Predmet.OstaliListNazivFormated_1">
      <item>MIRKO SERTIĆ</item>
    </derivirana_varijabla>
  </DomainObject.Predmet.OstaliListNazivFormated>
  <DomainObject.Predmet.OstaliListNazivFormatedOIB>
    <izvorni_sadrzaj>
      <item>MIRKO SERTIĆ, OIB 69079823724</item>
    </izvorni_sadrzaj>
    <derivirana_varijabla naziv="DomainObject.Predmet.OstaliListNazivFormatedOIB_1">
      <item>MIRKO SERTIĆ, OIB 69079823724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St-3705/2015-7</izvorni_sadrzaj>
    <derivirana_varijabla naziv="DomainObject.PoslovniBrojDokumenta_1">St-3705/2015-7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UNIONGRADNJA građevinsko-proizvodna zanatska zadruga za graditeljstvo, vanjsku i unutarnju trgovinu</izvorni_sadrzaj>
    <derivirana_varijabla naziv="DomainObject.Predmet.ProtustrankaIDrugi_1">UNIONGRADNJA građevinsko-proizvodna zanatska zadruga za graditeljstvo, vanjsku i unutarnju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UNIONGRADNJA građevinsko-proizvodna zanatska zadruga za graditeljstvo, vanjsku i unutarnju trgovinu, OIB 85824708577, Šubićeva 55/II, 10000 Zagreb</izvorni_sadrzaj>
    <derivirana_varijabla naziv="DomainObject.Predmet.ProtustrankaIDrugiAdressOIB_1">UNIONGRADNJA građevinsko-proizvodna zanatska zadruga za graditeljstvo, vanjsku i unutarnju trgovinu, OIB 85824708577, Šubićeva 55/II,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UNIONGRADNJA građevinsko-proizvodna zanatska zadruga za graditeljstvo, vanjsku i unutarnju trgovinu</item>
      <item>MIRKO SERTIĆ</item>
    </izvorni_sadrzaj>
    <derivirana_varijabla naziv="DomainObject.Predmet.SudioniciListNaziv_1">
      <item>FINA Regionalni centar Zagreb</item>
      <item>UNIONGRADNJA građevinsko-proizvodna zanatska zadruga za graditeljstvo, vanjsku i unutarnju trgovinu</item>
      <item>MIRKO SERTIĆ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UNIONGRADNJA građevinsko-proizvodna zanatska zadruga za graditeljstvo, vanjsku i unutarnju trgovinu, OIB 85824708577, Šubićeva 55/II,10000 Zagreb</item>
      <item>MIRKO SERTIĆ, OIB 69079823724, Petrova 48/A,10000 Zagreb</item>
    </izvorni_sadrzaj>
    <derivirana_varijabla naziv="DomainObject.Predmet.SudioniciListAdressOIB_1">
      <item>FINA Regionalni centar Zagreb, OIB 85821130368, Trg svibanjskih žrtava 1995. 1,10000 Zagreb</item>
      <item>UNIONGRADNJA građevinsko-proizvodna zanatska zadruga za graditeljstvo, vanjsku i unutarnju trgovinu, OIB 85824708577, Šubićeva 55/II,10000 Zagreb</item>
      <item>MIRKO SERTIĆ, OIB 69079823724, Petrova 48/A,10000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85824708577</item>
      <item>, OIB 69079823724</item>
    </izvorni_sadrzaj>
    <derivirana_varijabla naziv="DomainObject.Predmet.SudioniciListNazivOIB_1">
      <item>, OIB 85821130368</item>
      <item>, OIB 85824708577</item>
      <item>, OIB 69079823724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154B0-BB33-4861-A238-AC9FFEFE4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2308</properties:Characters>
  <properties:Lines>71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2016-04-01T09:04:00Z</dcterms:created>
  <dc:creator>Ksenija Nol</dc:creator>
  <cp:lastModifiedBy>Višnja Svečak</cp:lastModifiedBy>
  <cp:lastPrinted>2016-04-01T09:06:00Z</cp:lastPrinted>
  <dcterms:modified xmlns:xsi="http://www.w3.org/2001/XMLSchema-instance" xsi:type="dcterms:W3CDTF">2016-04-01T09:10:00Z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