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4282" w14:paraId="3514282" w:rsidRDefault="007B2668" w:rsidP="004852BC" w:rsidR="007B2668" w:rsidRPr="007B266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                                                       </w:t>
      </w:r>
      <w:r w:rsidRPr="007B2668">
        <w:rPr>
          <w:sz w:val="24"/>
          <w:szCs w:val="24"/>
        </w:rPr>
        <w:t>Obrazac 20</w:t>
      </w:r>
    </w:p>
    <w:p w:rsidRDefault="007B2668" w:rsidP="004852BC" w:rsidR="007B2668">
      <w:pPr>
        <w:pStyle w:val="Naslov1"/>
        <w:jc w:val="both"/>
      </w:pPr>
      <w:r>
        <w:t xml:space="preserve">IZVJEŠČE STEČAJNOG UPRAVITELJA O TIJEKU STEČAJNOG POSTUPKA I </w:t>
      </w:r>
      <w:r w:rsidRPr="007B2668">
        <w:t>STANJU STEČAJNE MASE</w:t>
      </w:r>
    </w:p>
    <w:p w:rsidRDefault="00DF40B9" w:rsidP="00DF40B9" w:rsidR="00DF40B9" w:rsidRPr="00DF40B9"/>
    <w:p w:rsidRDefault="007B2668" w:rsidP="004852BC" w:rsidR="007B2668">
      <w:pPr>
        <w:jc w:val="both"/>
      </w:pPr>
    </w:p>
    <w:p w:rsidRDefault="007B2668" w:rsidP="004852BC" w:rsidR="007B2668" w:rsidRPr="00355EB4">
      <w:pPr>
        <w:jc w:val="both"/>
        <w:rPr>
          <w:b/>
        </w:rPr>
      </w:pPr>
      <w:r w:rsidRPr="00355EB4">
        <w:rPr>
          <w:b/>
        </w:rPr>
        <w:t>TRGOVAČKI SUD U ZAGREBU</w:t>
      </w:r>
      <w:r w:rsidR="006916F8">
        <w:rPr>
          <w:b/>
        </w:rPr>
        <w:t>, STALNA SLUŽBA U KARLOVCU</w:t>
      </w:r>
    </w:p>
    <w:p w:rsidRDefault="007B2668" w:rsidP="004852BC" w:rsidR="007B2668" w:rsidRPr="00355EB4">
      <w:pPr>
        <w:jc w:val="both"/>
        <w:rPr>
          <w:b/>
        </w:rPr>
      </w:pPr>
      <w:r>
        <w:t>Poslovni broj spisa</w:t>
      </w:r>
      <w:r w:rsidR="00964FA4" w:rsidRPr="00355EB4">
        <w:rPr>
          <w:b/>
        </w:rPr>
        <w:t>:</w:t>
      </w:r>
      <w:r w:rsidR="009B67C8">
        <w:rPr>
          <w:b/>
        </w:rPr>
        <w:t xml:space="preserve"> 1 St-3093/16</w:t>
      </w:r>
    </w:p>
    <w:p w:rsidRDefault="00BC25F2" w:rsidP="004852BC" w:rsidR="007B2668">
      <w:pPr>
        <w:jc w:val="both"/>
        <w:rPr>
          <w:b/>
        </w:rPr>
      </w:pPr>
      <w:r>
        <w:t xml:space="preserve">Dužnik: </w:t>
      </w:r>
      <w:r w:rsidR="009B67C8">
        <w:rPr>
          <w:b/>
        </w:rPr>
        <w:t>CLARUS PRIMUS d.o.o. u stečaju,       OIB: 38645127354</w:t>
      </w:r>
      <w:r w:rsidR="006F4A9D">
        <w:rPr>
          <w:b/>
        </w:rPr>
        <w:t>,    ZAG</w:t>
      </w:r>
      <w:r w:rsidR="009B67C8">
        <w:rPr>
          <w:b/>
        </w:rPr>
        <w:t xml:space="preserve">REB,   </w:t>
      </w:r>
      <w:proofErr w:type="spellStart"/>
      <w:r w:rsidR="009B67C8">
        <w:rPr>
          <w:b/>
        </w:rPr>
        <w:t>Podgraj</w:t>
      </w:r>
      <w:proofErr w:type="spellEnd"/>
      <w:r w:rsidR="009B67C8">
        <w:rPr>
          <w:b/>
        </w:rPr>
        <w:t xml:space="preserve"> 43</w:t>
      </w:r>
    </w:p>
    <w:p w:rsidRDefault="000C0B7D" w:rsidP="004852BC" w:rsidR="000C0B7D" w:rsidRPr="002415E1">
      <w:pPr>
        <w:jc w:val="both"/>
        <w:rPr>
          <w:b/>
        </w:rPr>
      </w:pPr>
    </w:p>
    <w:p w:rsidRDefault="00355EB4" w:rsidP="004852BC" w:rsidR="007E4352">
      <w:pPr>
        <w:pStyle w:val="Podnaslov"/>
        <w:jc w:val="both"/>
      </w:pPr>
      <w:proofErr w:type="spellStart"/>
      <w:r>
        <w:t>I.TIJEK</w:t>
      </w:r>
      <w:proofErr w:type="spellEnd"/>
      <w:r>
        <w:t xml:space="preserve"> STEČAJNOG POSTUP</w:t>
      </w:r>
      <w:r w:rsidR="007E4352">
        <w:t>KA U RAZD</w:t>
      </w:r>
      <w:r w:rsidR="006F4A9D">
        <w:t>OBLJU OD 15</w:t>
      </w:r>
      <w:r w:rsidR="001F1DA3">
        <w:t>.PROSINAC 2016.</w:t>
      </w:r>
      <w:r w:rsidR="00AE7AF1">
        <w:t xml:space="preserve"> DO 31.0ŽUJAK 2017</w:t>
      </w:r>
      <w:r>
        <w:t>.GODINE</w:t>
      </w:r>
    </w:p>
    <w:p w:rsidRDefault="000C0B7D" w:rsidP="000C0B7D" w:rsidR="000C0B7D" w:rsidRPr="000C0B7D"/>
    <w:p w:rsidRDefault="00655802" w:rsidP="006F4A9D" w:rsidR="00655802" w:rsidRPr="006F4A9D">
      <w:pPr>
        <w:jc w:val="both"/>
        <w:rPr>
          <w:b/>
        </w:rPr>
      </w:pPr>
      <w:r>
        <w:t>Stečajni postupak nad</w:t>
      </w:r>
      <w:r w:rsidR="006F4A9D">
        <w:t xml:space="preserve"> dužnikom  </w:t>
      </w:r>
      <w:r w:rsidR="009B67C8">
        <w:t>CLARUS PRIMUS d.o.o. u stečaju,  OIB: 38645127354</w:t>
      </w:r>
      <w:r w:rsidR="0056687F">
        <w:t xml:space="preserve">,  ZAGREB,  </w:t>
      </w:r>
      <w:proofErr w:type="spellStart"/>
      <w:r w:rsidR="0056687F">
        <w:t>Podgraj</w:t>
      </w:r>
      <w:proofErr w:type="spellEnd"/>
      <w:r w:rsidR="0056687F">
        <w:t xml:space="preserve"> 43,</w:t>
      </w:r>
      <w:r w:rsidR="006F4A9D">
        <w:rPr>
          <w:b/>
        </w:rPr>
        <w:t xml:space="preserve"> </w:t>
      </w:r>
      <w:r>
        <w:t xml:space="preserve"> otvoren je Rješenjem Trgovačkog suda u Zagrebu, Stalna služba u Karlovcu dana 26.</w:t>
      </w:r>
      <w:r w:rsidR="006F5EC2">
        <w:t xml:space="preserve"> </w:t>
      </w:r>
      <w:r>
        <w:t xml:space="preserve">kolovoza </w:t>
      </w:r>
      <w:r w:rsidR="006F5EC2">
        <w:t xml:space="preserve"> </w:t>
      </w:r>
      <w:r>
        <w:t>2016.</w:t>
      </w:r>
      <w:r w:rsidR="006F5EC2">
        <w:t xml:space="preserve"> </w:t>
      </w:r>
      <w:r>
        <w:t>godine.</w:t>
      </w:r>
    </w:p>
    <w:p w:rsidRDefault="00655802" w:rsidP="00655802" w:rsidR="00655802">
      <w:r>
        <w:t>Ispitno i i</w:t>
      </w:r>
      <w:r w:rsidR="006F4A9D">
        <w:t>zvještajno ročište održano je 15</w:t>
      </w:r>
      <w:r>
        <w:t>.prosinca 2016.g.</w:t>
      </w:r>
    </w:p>
    <w:p w:rsidRDefault="00655802" w:rsidP="009D4669" w:rsidR="00967956">
      <w:r>
        <w:t xml:space="preserve">Na </w:t>
      </w:r>
      <w:r w:rsidR="00967956">
        <w:t>ispitnom ročištu su ispitane i utvrđene sve prijavljene tražbine i razvrstane u isplatne redove kako slijedi:</w:t>
      </w:r>
    </w:p>
    <w:p w:rsidRDefault="009D4669" w:rsidP="009D4669" w:rsidR="00967956">
      <w:pPr>
        <w:pStyle w:val="Odlomakpopisa"/>
      </w:pPr>
      <w:r>
        <w:t>1.</w:t>
      </w:r>
      <w:r w:rsidR="00967956">
        <w:t xml:space="preserve">Tražbine </w:t>
      </w:r>
      <w:proofErr w:type="spellStart"/>
      <w:r w:rsidR="00967956">
        <w:t>II.višeg</w:t>
      </w:r>
      <w:proofErr w:type="spellEnd"/>
      <w:r w:rsidR="00967956">
        <w:t xml:space="preserve"> isplatnog reda                             </w:t>
      </w:r>
      <w:r w:rsidR="00BC21D6">
        <w:t xml:space="preserve">   </w:t>
      </w:r>
      <w:r w:rsidR="0056687F">
        <w:t xml:space="preserve">              37.151.552,28</w:t>
      </w:r>
      <w:r>
        <w:t xml:space="preserve"> </w:t>
      </w:r>
      <w:r w:rsidR="00967956">
        <w:t xml:space="preserve"> kn</w:t>
      </w:r>
    </w:p>
    <w:p w:rsidRDefault="00985DB5" w:rsidP="00967956" w:rsidR="000B0544">
      <w:r>
        <w:t xml:space="preserve">U ovom iznosu sadržana </w:t>
      </w:r>
      <w:r w:rsidR="00863155">
        <w:t xml:space="preserve"> je i tražbina </w:t>
      </w:r>
      <w:r>
        <w:t xml:space="preserve"> </w:t>
      </w:r>
      <w:r w:rsidR="00863155">
        <w:t xml:space="preserve">Karlovačke </w:t>
      </w:r>
      <w:r>
        <w:t xml:space="preserve"> </w:t>
      </w:r>
      <w:r w:rsidR="00863155">
        <w:t>banke d.d.</w:t>
      </w:r>
      <w:r>
        <w:t xml:space="preserve"> </w:t>
      </w:r>
      <w:r w:rsidR="00863155">
        <w:t xml:space="preserve"> Kar</w:t>
      </w:r>
      <w:r w:rsidR="007F407D">
        <w:t>lovac</w:t>
      </w:r>
      <w:r>
        <w:t>,</w:t>
      </w:r>
      <w:r w:rsidR="00D46687">
        <w:t xml:space="preserve"> </w:t>
      </w:r>
      <w:r>
        <w:t xml:space="preserve"> I. G. Kovačića 1,</w:t>
      </w:r>
      <w:r w:rsidR="00D46687">
        <w:t xml:space="preserve"> </w:t>
      </w:r>
      <w:r w:rsidR="0000379B">
        <w:t>OIB: 08106331075</w:t>
      </w:r>
      <w:r>
        <w:t xml:space="preserve"> u</w:t>
      </w:r>
      <w:r w:rsidR="007C259F">
        <w:t xml:space="preserve"> ukupnom </w:t>
      </w:r>
      <w:r>
        <w:t xml:space="preserve"> iznosu</w:t>
      </w:r>
      <w:r w:rsidR="00D46687">
        <w:t xml:space="preserve"> od 33.030.209,06 kn. </w:t>
      </w:r>
      <w:r>
        <w:t xml:space="preserve">                                                                                  </w:t>
      </w:r>
      <w:r w:rsidR="00D46687">
        <w:t xml:space="preserve">                </w:t>
      </w:r>
      <w:r w:rsidR="00C97DB7">
        <w:t xml:space="preserve">  Karlovačka  banka  d.d. Karlovac </w:t>
      </w:r>
      <w:r w:rsidR="00D46687">
        <w:t xml:space="preserve"> je i </w:t>
      </w:r>
      <w:proofErr w:type="spellStart"/>
      <w:r w:rsidR="00D46687">
        <w:t>razlučni</w:t>
      </w:r>
      <w:proofErr w:type="spellEnd"/>
      <w:r w:rsidR="00D46687">
        <w:t xml:space="preserve"> vjerovnik sa tražbinom od u iznosu 33.030.209,06 kn, a ima upisano </w:t>
      </w:r>
      <w:r w:rsidR="005A08C7">
        <w:t xml:space="preserve"> založno pravo na</w:t>
      </w:r>
      <w:r w:rsidR="000B0544">
        <w:t xml:space="preserve"> cjelokupnom zemljištu u vlasništvu stečaj</w:t>
      </w:r>
      <w:r w:rsidR="00D46687">
        <w:t xml:space="preserve">nog dužnika , </w:t>
      </w:r>
      <w:r w:rsidR="00C97DB7">
        <w:t xml:space="preserve"> koje se nalazi na</w:t>
      </w:r>
      <w:r w:rsidR="000B0544">
        <w:t xml:space="preserve"> području</w:t>
      </w:r>
      <w:r w:rsidR="0000379B">
        <w:t xml:space="preserve"> katast</w:t>
      </w:r>
      <w:r w:rsidR="00F7362B">
        <w:t xml:space="preserve">arske općine MLAKA  </w:t>
      </w:r>
      <w:r w:rsidR="00C97DB7">
        <w:t xml:space="preserve">, </w:t>
      </w:r>
      <w:r w:rsidR="000B0544">
        <w:t xml:space="preserve">  a vodi se pri Općinskom sudu u Velikoj Gorici, ZEMLJIŠNO KNJIŽNI ODJEL VRBOVEC.</w:t>
      </w:r>
    </w:p>
    <w:p w:rsidRDefault="000B0544" w:rsidP="00967956" w:rsidR="000B0544">
      <w:r>
        <w:t>Ukupna površina zemljišta ( svih katastarskih čestica)  iznosi  123.508 m2, a ukupna</w:t>
      </w:r>
      <w:r w:rsidR="007C4A88">
        <w:t xml:space="preserve"> procijenjena  vrijednost  zemljišta je 19.754.200,00 kn.</w:t>
      </w:r>
      <w:r>
        <w:t xml:space="preserve"> </w:t>
      </w:r>
    </w:p>
    <w:p w:rsidRDefault="00C25507" w:rsidP="00967956" w:rsidR="000F5781">
      <w:r>
        <w:t>Rješenjem Trgovačkog suda u Zagrebu, Stal</w:t>
      </w:r>
      <w:r w:rsidR="007C259F">
        <w:t>na služba u Karlovcu od 18.siječ</w:t>
      </w:r>
      <w:r>
        <w:t>nja 2017.g. određena je prodaja imovine stečajnog dužnika CLARUS PRIMUS d.o.o. u stečaju.</w:t>
      </w:r>
    </w:p>
    <w:p w:rsidRDefault="00C25507" w:rsidP="00967956" w:rsidR="00C25507">
      <w:r>
        <w:t>Ročište radi utvrđivanja vrijednosti nekretnina stečajnog dužnika održano je 16.ožujka 2017.g.</w:t>
      </w:r>
    </w:p>
    <w:p w:rsidRDefault="00C25507" w:rsidP="00967956" w:rsidR="00C25507">
      <w:r>
        <w:t xml:space="preserve">Trgovački sud u Zagrebu, Stalna služba u Karlovcu, po sucu Jadranki  Mađeruh, kao stečajnom sucu ,u stečajnom postupku </w:t>
      </w:r>
      <w:r w:rsidR="007F785F">
        <w:t xml:space="preserve">nad stečajnim </w:t>
      </w:r>
      <w:proofErr w:type="spellStart"/>
      <w:r w:rsidR="007F785F">
        <w:t>dužnokom</w:t>
      </w:r>
      <w:proofErr w:type="spellEnd"/>
      <w:r w:rsidR="007F785F">
        <w:t xml:space="preserve"> CLARUS PRIMUS d.o.o. u stečaju, Zagreb,</w:t>
      </w:r>
      <w:r w:rsidR="0000379B">
        <w:t xml:space="preserve"> </w:t>
      </w:r>
      <w:proofErr w:type="spellStart"/>
      <w:r w:rsidR="0000379B">
        <w:t>Podgraj</w:t>
      </w:r>
      <w:proofErr w:type="spellEnd"/>
      <w:r w:rsidR="0000379B">
        <w:t xml:space="preserve"> 43, </w:t>
      </w:r>
      <w:r w:rsidR="0000379B">
        <w:lastRenderedPageBreak/>
        <w:t>OIB: 38645127354, z</w:t>
      </w:r>
      <w:r w:rsidR="007F785F">
        <w:t>aključkom o prodaji od 17.ožujka 2017.g.  odredio je da će se nekretnine stečajnog dužnika prodavati  elektroničkom javnom dražbom koju će provod</w:t>
      </w:r>
      <w:r w:rsidR="00C97DB7">
        <w:t>iti FINA</w:t>
      </w:r>
      <w:r w:rsidR="007F785F">
        <w:t>.</w:t>
      </w:r>
    </w:p>
    <w:p w:rsidRDefault="007F785F" w:rsidP="00967956" w:rsidR="007F785F">
      <w:r>
        <w:t xml:space="preserve">Rješenjem istog suda od 20.ožujka 2017.g. stečajna upraviteljica je oslobođena plaćanja predujma  za pokriće troškova provedbe prodaje elektroničkom javnom dražbom budući da </w:t>
      </w:r>
      <w:r w:rsidR="00C6774E">
        <w:t xml:space="preserve">dužnik nema nikakvih sredstava, već će se ti troškovi podmiriti iz sredstava dobivenih </w:t>
      </w:r>
      <w:proofErr w:type="spellStart"/>
      <w:r w:rsidR="00C6774E">
        <w:t>unovčenjerm</w:t>
      </w:r>
      <w:proofErr w:type="spellEnd"/>
      <w:r w:rsidR="00C6774E">
        <w:t xml:space="preserve"> predmetnih nekretnina.</w:t>
      </w:r>
    </w:p>
    <w:p w:rsidRDefault="007C4A88" w:rsidP="007C4A88" w:rsidR="007C4A88"/>
    <w:p w:rsidRDefault="00C234B8" w:rsidP="00C234B8" w:rsidR="00C234B8">
      <w:pPr>
        <w:pStyle w:val="Podnaslov"/>
      </w:pPr>
      <w:r>
        <w:t>Procjena vrijednosti nekretnina</w:t>
      </w:r>
    </w:p>
    <w:p w:rsidRDefault="00C97DB7" w:rsidP="0000379B" w:rsidR="0000379B">
      <w:pPr>
        <w:jc w:val="both"/>
      </w:pPr>
      <w:r>
        <w:t>U vlasništvu dužnika nalaze se slijedeće nekretnine :</w:t>
      </w:r>
      <w:r w:rsidR="0000379B" w:rsidRPr="0000379B">
        <w:t xml:space="preserve"> </w:t>
      </w:r>
    </w:p>
    <w:p w:rsidRDefault="0000379B" w:rsidP="0000379B" w:rsidR="0000379B">
      <w:pPr>
        <w:jc w:val="both"/>
      </w:pPr>
      <w:r>
        <w:t>1. Nekretnine- zemljište upisano  u zemljišne knjige koje vodi Općinski sud u Velikoj Gorici, ZEMLJIŠNO KNJIŽNI ODJEL VRBOVEC,  k.o.  MLAKA  i to:</w:t>
      </w:r>
    </w:p>
    <w:p w:rsidRDefault="0000379B" w:rsidP="0000379B" w:rsidR="0000379B">
      <w:pPr>
        <w:jc w:val="both"/>
      </w:pPr>
      <w:r>
        <w:t xml:space="preserve">-      </w:t>
      </w:r>
      <w:r w:rsidRPr="006244A1">
        <w:rPr>
          <w:b/>
        </w:rPr>
        <w:t>zk.ul.br. 1095</w:t>
      </w:r>
      <w:r>
        <w:t xml:space="preserve"> k.č.br. 129/2 livada ledina 153 </w:t>
      </w:r>
      <w:proofErr w:type="spellStart"/>
      <w:r>
        <w:t>čhv</w:t>
      </w:r>
      <w:proofErr w:type="spellEnd"/>
      <w:r>
        <w:t xml:space="preserve">, k.č.br. 129/16 livada ledine 49 </w:t>
      </w:r>
      <w:proofErr w:type="spellStart"/>
      <w:r>
        <w:t>čhv</w:t>
      </w:r>
      <w:proofErr w:type="spellEnd"/>
      <w:r>
        <w:t xml:space="preserve">, k.č.br. 1054/3 poljski put 8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1117),</w:t>
      </w:r>
      <w:r w:rsidRPr="006244A1">
        <w:t xml:space="preserve"> </w:t>
      </w:r>
      <w:r>
        <w:t>k.č.br. 1054/5 poljski put 33 (</w:t>
      </w:r>
      <w:proofErr w:type="spellStart"/>
      <w:r>
        <w:t>pripis</w:t>
      </w:r>
      <w:proofErr w:type="spellEnd"/>
      <w:r>
        <w:t xml:space="preserve"> iz uloška 1117)</w:t>
      </w:r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>zk.ul.br. 109</w:t>
      </w:r>
      <w:r>
        <w:rPr>
          <w:b/>
        </w:rPr>
        <w:t>0</w:t>
      </w:r>
      <w:r>
        <w:t xml:space="preserve"> k.č.br. 101/2 pašnjak Gornja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467 </w:t>
      </w:r>
      <w:proofErr w:type="spellStart"/>
      <w:r>
        <w:t>čhv</w:t>
      </w:r>
      <w:proofErr w:type="spellEnd"/>
      <w:r>
        <w:t xml:space="preserve">, k.č.br. 109/3 livada Krč  u </w:t>
      </w:r>
      <w:proofErr w:type="spellStart"/>
      <w:r>
        <w:t>Zlaki</w:t>
      </w:r>
      <w:proofErr w:type="spellEnd"/>
      <w:r>
        <w:t xml:space="preserve"> 219 </w:t>
      </w:r>
      <w:proofErr w:type="spellStart"/>
      <w:r>
        <w:t>čhv</w:t>
      </w:r>
      <w:proofErr w:type="spellEnd"/>
      <w:r>
        <w:t xml:space="preserve">, k.č.br. 109/4 livada Krč  u </w:t>
      </w:r>
      <w:proofErr w:type="spellStart"/>
      <w:r>
        <w:t>Zlaki</w:t>
      </w:r>
      <w:proofErr w:type="spellEnd"/>
      <w:r>
        <w:t xml:space="preserve"> 207 </w:t>
      </w:r>
      <w:proofErr w:type="spellStart"/>
      <w:r>
        <w:t>čhv</w:t>
      </w:r>
      <w:proofErr w:type="spellEnd"/>
      <w:r>
        <w:t xml:space="preserve">, k.č.br. 109/10 livada Krč  u </w:t>
      </w:r>
      <w:proofErr w:type="spellStart"/>
      <w:r>
        <w:t>Zlaki</w:t>
      </w:r>
      <w:proofErr w:type="spellEnd"/>
      <w:r>
        <w:t xml:space="preserve"> 144 </w:t>
      </w:r>
      <w:proofErr w:type="spellStart"/>
      <w:r>
        <w:t>čhv</w:t>
      </w:r>
      <w:proofErr w:type="spellEnd"/>
      <w:r>
        <w:t xml:space="preserve">, k.č.br. 110/4 livada Krč  u </w:t>
      </w:r>
      <w:proofErr w:type="spellStart"/>
      <w:r>
        <w:t>Zlaki</w:t>
      </w:r>
      <w:proofErr w:type="spellEnd"/>
      <w:r>
        <w:t xml:space="preserve"> 725 </w:t>
      </w:r>
      <w:proofErr w:type="spellStart"/>
      <w:r>
        <w:t>čhv</w:t>
      </w:r>
      <w:proofErr w:type="spellEnd"/>
      <w:r>
        <w:t xml:space="preserve">, k.č.br. 111/3 livada Krč  u </w:t>
      </w:r>
      <w:proofErr w:type="spellStart"/>
      <w:r>
        <w:t>Zlaki</w:t>
      </w:r>
      <w:proofErr w:type="spellEnd"/>
      <w:r>
        <w:t xml:space="preserve"> 68 </w:t>
      </w:r>
      <w:proofErr w:type="spellStart"/>
      <w:r>
        <w:t>čhv</w:t>
      </w:r>
      <w:proofErr w:type="spellEnd"/>
      <w:r>
        <w:t xml:space="preserve">, k.č.br. 112/1 livada </w:t>
      </w:r>
      <w:proofErr w:type="spellStart"/>
      <w:r>
        <w:t>Ograd</w:t>
      </w:r>
      <w:proofErr w:type="spellEnd"/>
      <w:r>
        <w:t xml:space="preserve">  u </w:t>
      </w:r>
      <w:proofErr w:type="spellStart"/>
      <w:r>
        <w:t>Zlaki</w:t>
      </w:r>
      <w:proofErr w:type="spellEnd"/>
      <w:r>
        <w:t xml:space="preserve"> 521 </w:t>
      </w:r>
      <w:proofErr w:type="spellStart"/>
      <w:r>
        <w:t>čhv</w:t>
      </w:r>
      <w:proofErr w:type="spellEnd"/>
      <w:r>
        <w:t xml:space="preserve">, k.č.br. 116/5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397 </w:t>
      </w:r>
      <w:proofErr w:type="spellStart"/>
      <w:r>
        <w:t>čhv</w:t>
      </w:r>
      <w:proofErr w:type="spellEnd"/>
      <w:r>
        <w:t xml:space="preserve">, k.č.br. 129/8 livada Ledina 36 </w:t>
      </w:r>
      <w:proofErr w:type="spellStart"/>
      <w:r>
        <w:t>čhv</w:t>
      </w:r>
      <w:proofErr w:type="spellEnd"/>
      <w:r>
        <w:t xml:space="preserve">, k.č.br. 129/12 livada ledina 90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>zk.ul.br. 10</w:t>
      </w:r>
      <w:r>
        <w:rPr>
          <w:b/>
        </w:rPr>
        <w:t>89</w:t>
      </w:r>
      <w:r>
        <w:t xml:space="preserve"> k.č.br. 109/12 livada </w:t>
      </w:r>
      <w:proofErr w:type="spellStart"/>
      <w:r>
        <w:t>Krčić</w:t>
      </w:r>
      <w:proofErr w:type="spellEnd"/>
      <w:r>
        <w:t xml:space="preserve"> 136 </w:t>
      </w:r>
      <w:proofErr w:type="spellStart"/>
      <w:r>
        <w:t>čhv</w:t>
      </w:r>
      <w:proofErr w:type="spellEnd"/>
      <w:r>
        <w:t xml:space="preserve">, k.č.br. 112/7 livada </w:t>
      </w:r>
      <w:proofErr w:type="spellStart"/>
      <w:r>
        <w:t>Ograd</w:t>
      </w:r>
      <w:proofErr w:type="spellEnd"/>
      <w:r>
        <w:t xml:space="preserve"> </w:t>
      </w:r>
      <w:proofErr w:type="spellStart"/>
      <w:r>
        <w:t>Sitalnica</w:t>
      </w:r>
      <w:proofErr w:type="spellEnd"/>
      <w:r>
        <w:t xml:space="preserve"> 125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>zk.ul.br. 10</w:t>
      </w:r>
      <w:r>
        <w:rPr>
          <w:b/>
        </w:rPr>
        <w:t>82</w:t>
      </w:r>
      <w:r>
        <w:t xml:space="preserve"> k.č.br. 109/6 livada Krč u </w:t>
      </w:r>
      <w:proofErr w:type="spellStart"/>
      <w:r>
        <w:t>Zlaki</w:t>
      </w:r>
      <w:proofErr w:type="spellEnd"/>
      <w:r>
        <w:t xml:space="preserve"> 354 </w:t>
      </w:r>
      <w:proofErr w:type="spellStart"/>
      <w:r>
        <w:t>čhv</w:t>
      </w:r>
      <w:proofErr w:type="spellEnd"/>
      <w:r>
        <w:t xml:space="preserve">, k.č.br. 109/7 livada Krč u </w:t>
      </w:r>
      <w:proofErr w:type="spellStart"/>
      <w:r>
        <w:t>Zlaki</w:t>
      </w:r>
      <w:proofErr w:type="spellEnd"/>
      <w:r>
        <w:t xml:space="preserve"> 259 </w:t>
      </w:r>
      <w:proofErr w:type="spellStart"/>
      <w:r>
        <w:t>čhv</w:t>
      </w:r>
      <w:proofErr w:type="spellEnd"/>
      <w:r>
        <w:t xml:space="preserve">, k.č.br. 111/4 livada </w:t>
      </w:r>
      <w:proofErr w:type="spellStart"/>
      <w:r>
        <w:t>Krčić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73 </w:t>
      </w:r>
      <w:proofErr w:type="spellStart"/>
      <w:r>
        <w:t>čhv</w:t>
      </w:r>
      <w:proofErr w:type="spellEnd"/>
      <w:r>
        <w:t xml:space="preserve">, k.č.br. 111/6 livada Krč u </w:t>
      </w:r>
      <w:proofErr w:type="spellStart"/>
      <w:r>
        <w:t>Zlaki</w:t>
      </w:r>
      <w:proofErr w:type="spellEnd"/>
      <w:r>
        <w:t xml:space="preserve"> 149 </w:t>
      </w:r>
      <w:proofErr w:type="spellStart"/>
      <w:r>
        <w:t>čhv</w:t>
      </w:r>
      <w:proofErr w:type="spellEnd"/>
      <w:r>
        <w:t xml:space="preserve">, k.č.br. 112/2 livada </w:t>
      </w:r>
      <w:proofErr w:type="spellStart"/>
      <w:r>
        <w:t>Sitalnica</w:t>
      </w:r>
      <w:proofErr w:type="spellEnd"/>
      <w:r>
        <w:t xml:space="preserve"> </w:t>
      </w:r>
      <w:proofErr w:type="spellStart"/>
      <w:r>
        <w:t>Ograd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700 </w:t>
      </w:r>
      <w:proofErr w:type="spellStart"/>
      <w:r>
        <w:t>čhv</w:t>
      </w:r>
      <w:proofErr w:type="spellEnd"/>
      <w:r>
        <w:t xml:space="preserve">, k.č.br. 128/3 oranica </w:t>
      </w:r>
      <w:proofErr w:type="spellStart"/>
      <w:r>
        <w:t>Vel.Mekota</w:t>
      </w:r>
      <w:proofErr w:type="spellEnd"/>
      <w:r>
        <w:t xml:space="preserve"> 259 </w:t>
      </w:r>
      <w:proofErr w:type="spellStart"/>
      <w:r>
        <w:t>čhv</w:t>
      </w:r>
      <w:proofErr w:type="spellEnd"/>
      <w:r>
        <w:t xml:space="preserve"> </w:t>
      </w:r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>zk.ul.br. 10</w:t>
      </w:r>
      <w:r>
        <w:rPr>
          <w:b/>
        </w:rPr>
        <w:t>81</w:t>
      </w:r>
      <w:r>
        <w:t xml:space="preserve"> k.č.br. 109/5 livada Krč u </w:t>
      </w:r>
      <w:proofErr w:type="spellStart"/>
      <w:r>
        <w:t>Zlaki</w:t>
      </w:r>
      <w:proofErr w:type="spellEnd"/>
      <w:r>
        <w:t xml:space="preserve"> 348 </w:t>
      </w:r>
      <w:proofErr w:type="spellStart"/>
      <w:r>
        <w:t>čhv</w:t>
      </w:r>
      <w:proofErr w:type="spellEnd"/>
      <w:r>
        <w:t xml:space="preserve">, k.č.br. 109/8 livada Krč u </w:t>
      </w:r>
      <w:proofErr w:type="spellStart"/>
      <w:r>
        <w:t>Zlaki</w:t>
      </w:r>
      <w:proofErr w:type="spellEnd"/>
      <w:r>
        <w:t xml:space="preserve"> 198 </w:t>
      </w:r>
      <w:proofErr w:type="spellStart"/>
      <w:r>
        <w:t>čhv</w:t>
      </w:r>
      <w:proofErr w:type="spellEnd"/>
      <w:r>
        <w:t xml:space="preserve">, k.č.br. 110/1 livada Krč u </w:t>
      </w:r>
      <w:proofErr w:type="spellStart"/>
      <w:r>
        <w:t>Zlaki</w:t>
      </w:r>
      <w:proofErr w:type="spellEnd"/>
      <w:r>
        <w:t xml:space="preserve"> 380 </w:t>
      </w:r>
      <w:proofErr w:type="spellStart"/>
      <w:r>
        <w:t>čhv</w:t>
      </w:r>
      <w:proofErr w:type="spellEnd"/>
      <w:r>
        <w:t xml:space="preserve">, k.č.br. 110/3 livada Krč u </w:t>
      </w:r>
      <w:proofErr w:type="spellStart"/>
      <w:r>
        <w:t>Zlaki</w:t>
      </w:r>
      <w:proofErr w:type="spellEnd"/>
      <w:r>
        <w:t xml:space="preserve"> 1252 </w:t>
      </w:r>
      <w:proofErr w:type="spellStart"/>
      <w:r>
        <w:t>čhv</w:t>
      </w:r>
      <w:proofErr w:type="spellEnd"/>
      <w:r>
        <w:t xml:space="preserve">, k.č.br. 111/5 livada Krč u </w:t>
      </w:r>
      <w:proofErr w:type="spellStart"/>
      <w:r>
        <w:t>Zlaki</w:t>
      </w:r>
      <w:proofErr w:type="spellEnd"/>
      <w:r>
        <w:t xml:space="preserve"> 119 </w:t>
      </w:r>
      <w:proofErr w:type="spellStart"/>
      <w:r>
        <w:t>čhv</w:t>
      </w:r>
      <w:proofErr w:type="spellEnd"/>
      <w:r>
        <w:t xml:space="preserve">, k.č.br. 112/4 livada </w:t>
      </w:r>
      <w:proofErr w:type="spellStart"/>
      <w:r>
        <w:t>Ograd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246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172), k.č.br. 112/6 livada </w:t>
      </w:r>
      <w:proofErr w:type="spellStart"/>
      <w:r>
        <w:t>Ograd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254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172),</w:t>
      </w:r>
      <w:r w:rsidRPr="00A57F04">
        <w:t xml:space="preserve"> </w:t>
      </w:r>
      <w:r>
        <w:t xml:space="preserve">k.č.br. 122/1 oranica Sitarica u </w:t>
      </w:r>
      <w:proofErr w:type="spellStart"/>
      <w:r>
        <w:t>Zlaki</w:t>
      </w:r>
      <w:proofErr w:type="spellEnd"/>
      <w:r>
        <w:t xml:space="preserve"> 1 r 161 </w:t>
      </w:r>
      <w:proofErr w:type="spellStart"/>
      <w:r>
        <w:t>čhv</w:t>
      </w:r>
      <w:proofErr w:type="spellEnd"/>
      <w:r>
        <w:t xml:space="preserve">,  k.č.br. 128/10 oranica Velika Mekota u </w:t>
      </w:r>
      <w:proofErr w:type="spellStart"/>
      <w:r>
        <w:t>Zlaki</w:t>
      </w:r>
      <w:proofErr w:type="spellEnd"/>
      <w:r>
        <w:t xml:space="preserve"> 325 </w:t>
      </w:r>
      <w:proofErr w:type="spellStart"/>
      <w:r>
        <w:t>čhv</w:t>
      </w:r>
      <w:proofErr w:type="spellEnd"/>
      <w:r>
        <w:t xml:space="preserve">, k.č.br. 128/11 livada 362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172), k.č.br. 128/12 oranica Velika Mekota u </w:t>
      </w:r>
      <w:proofErr w:type="spellStart"/>
      <w:r>
        <w:t>Zlaki</w:t>
      </w:r>
      <w:proofErr w:type="spellEnd"/>
      <w:r>
        <w:t xml:space="preserve"> 338 </w:t>
      </w:r>
      <w:proofErr w:type="spellStart"/>
      <w:r>
        <w:t>čhv</w:t>
      </w:r>
      <w:proofErr w:type="spellEnd"/>
      <w:r>
        <w:t xml:space="preserve">, k.č.br. 128/13 livada 305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172), k.č.br. 128/14 oranica Velika Mekota u </w:t>
      </w:r>
      <w:proofErr w:type="spellStart"/>
      <w:r>
        <w:t>Zlaki</w:t>
      </w:r>
      <w:proofErr w:type="spellEnd"/>
      <w:r>
        <w:t xml:space="preserve"> 334 </w:t>
      </w:r>
      <w:proofErr w:type="spellStart"/>
      <w:r>
        <w:t>čhv</w:t>
      </w:r>
      <w:proofErr w:type="spellEnd"/>
      <w:r>
        <w:t xml:space="preserve">, k.č.br. 128/15 livada 488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172)</w:t>
      </w:r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>zk.ul.br. 10</w:t>
      </w:r>
      <w:r>
        <w:rPr>
          <w:b/>
        </w:rPr>
        <w:t>73</w:t>
      </w:r>
      <w:r>
        <w:t xml:space="preserve"> k.č.br. 129/5 put 32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>zk.ul.br. 10</w:t>
      </w:r>
      <w:r>
        <w:rPr>
          <w:b/>
        </w:rPr>
        <w:t>71</w:t>
      </w:r>
      <w:r>
        <w:t xml:space="preserve"> k.č.br. 112/3 livada Ograda </w:t>
      </w:r>
      <w:proofErr w:type="spellStart"/>
      <w:r>
        <w:t>Litahnica</w:t>
      </w:r>
      <w:proofErr w:type="spellEnd"/>
      <w:r>
        <w:t xml:space="preserve"> 126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483), k.č.br. 128/5 livada 360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965</w:t>
      </w:r>
      <w:r>
        <w:t xml:space="preserve"> k.č.br. 129/14 livada Ledina 307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925</w:t>
      </w:r>
      <w:r>
        <w:t xml:space="preserve"> k.č.br. 101/4 livada 740 </w:t>
      </w:r>
      <w:proofErr w:type="spellStart"/>
      <w:r>
        <w:t>čhv</w:t>
      </w:r>
      <w:proofErr w:type="spellEnd"/>
      <w:r>
        <w:t xml:space="preserve">, k.č.br. 109/13 livada </w:t>
      </w:r>
      <w:proofErr w:type="spellStart"/>
      <w:r>
        <w:t>Krčić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274 </w:t>
      </w:r>
      <w:proofErr w:type="spellStart"/>
      <w:r>
        <w:t>čhv</w:t>
      </w:r>
      <w:proofErr w:type="spellEnd"/>
      <w:r>
        <w:t xml:space="preserve">, k.č.br. 110/2 livada Krč u </w:t>
      </w:r>
      <w:proofErr w:type="spellStart"/>
      <w:r>
        <w:t>Zlaki</w:t>
      </w:r>
      <w:proofErr w:type="spellEnd"/>
      <w:r>
        <w:t xml:space="preserve"> 990 </w:t>
      </w:r>
      <w:proofErr w:type="spellStart"/>
      <w:r>
        <w:t>čhv</w:t>
      </w:r>
      <w:proofErr w:type="spellEnd"/>
      <w:r>
        <w:t xml:space="preserve">, k.č.br. 111/1 livada </w:t>
      </w:r>
      <w:proofErr w:type="spellStart"/>
      <w:r>
        <w:t>Krčić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126 </w:t>
      </w:r>
      <w:proofErr w:type="spellStart"/>
      <w:r>
        <w:t>čhv</w:t>
      </w:r>
      <w:proofErr w:type="spellEnd"/>
      <w:r>
        <w:t xml:space="preserve">, k.č.br. 111/7 livada </w:t>
      </w:r>
      <w:proofErr w:type="spellStart"/>
      <w:r>
        <w:t>Krčić</w:t>
      </w:r>
      <w:proofErr w:type="spellEnd"/>
      <w:r>
        <w:t xml:space="preserve"> 69 </w:t>
      </w:r>
      <w:proofErr w:type="spellStart"/>
      <w:r>
        <w:t>čhv</w:t>
      </w:r>
      <w:proofErr w:type="spellEnd"/>
      <w:r>
        <w:t xml:space="preserve">, k.č.br. 129/1 livada Ledina 151 </w:t>
      </w:r>
      <w:proofErr w:type="spellStart"/>
      <w:r>
        <w:t>čhv</w:t>
      </w:r>
      <w:proofErr w:type="spellEnd"/>
      <w:r>
        <w:t xml:space="preserve">, k.č.br. 129/3 livada Ledine 229 </w:t>
      </w:r>
      <w:proofErr w:type="spellStart"/>
      <w:r>
        <w:t>čhv</w:t>
      </w:r>
      <w:proofErr w:type="spellEnd"/>
      <w:r>
        <w:t xml:space="preserve">, k.č.br. 129/4 livada </w:t>
      </w:r>
      <w:r>
        <w:lastRenderedPageBreak/>
        <w:t xml:space="preserve">Ledina 455 </w:t>
      </w:r>
      <w:proofErr w:type="spellStart"/>
      <w:r>
        <w:t>čhv</w:t>
      </w:r>
      <w:proofErr w:type="spellEnd"/>
      <w:r>
        <w:t xml:space="preserve">, k.č.br. 129/11 livada Ledina 34 </w:t>
      </w:r>
      <w:proofErr w:type="spellStart"/>
      <w:r>
        <w:t>čhv</w:t>
      </w:r>
      <w:proofErr w:type="spellEnd"/>
      <w:r>
        <w:t xml:space="preserve">, k.č.br. 129/18 oranica 10 </w:t>
      </w:r>
      <w:proofErr w:type="spellStart"/>
      <w:r>
        <w:t>čhv</w:t>
      </w:r>
      <w:proofErr w:type="spellEnd"/>
      <w:r>
        <w:t xml:space="preserve">, k.č.br. 130/4 oranica Ledina 20 </w:t>
      </w:r>
      <w:proofErr w:type="spellStart"/>
      <w:r>
        <w:t>čhv</w:t>
      </w:r>
      <w:proofErr w:type="spellEnd"/>
      <w:r>
        <w:t xml:space="preserve">, 1057/1 put poljski u </w:t>
      </w:r>
      <w:proofErr w:type="spellStart"/>
      <w:r>
        <w:t>Zlaki</w:t>
      </w:r>
      <w:proofErr w:type="spellEnd"/>
      <w:r>
        <w:t xml:space="preserve"> 4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909</w:t>
      </w:r>
      <w:r>
        <w:t xml:space="preserve"> k.č.br. 109/1 livada </w:t>
      </w:r>
      <w:proofErr w:type="spellStart"/>
      <w:r>
        <w:t>Krčić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583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861</w:t>
      </w:r>
      <w:r>
        <w:t xml:space="preserve"> k.č.br. 129/13 livada Ledina 125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797</w:t>
      </w:r>
      <w:r>
        <w:t xml:space="preserve"> k.č.br. 129/7 livada Ledina 30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791</w:t>
      </w:r>
      <w:r>
        <w:t xml:space="preserve"> k.č.br. 129/9 livada Ledina 54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788</w:t>
      </w:r>
      <w:r>
        <w:t xml:space="preserve"> k.č.br. 129/10 livada Ledina 30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757</w:t>
      </w:r>
      <w:r>
        <w:t xml:space="preserve"> k.č.br. 129/15 livada Ledina 87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329</w:t>
      </w:r>
      <w:r>
        <w:t xml:space="preserve"> k.č.br. 101/3 livada 587 </w:t>
      </w:r>
      <w:proofErr w:type="spellStart"/>
      <w:r>
        <w:t>čhv</w:t>
      </w:r>
      <w:proofErr w:type="spellEnd"/>
      <w:r>
        <w:t xml:space="preserve">, k.č.br. 109/2 livada Krč u </w:t>
      </w:r>
      <w:proofErr w:type="spellStart"/>
      <w:r>
        <w:t>Zlaki</w:t>
      </w:r>
      <w:proofErr w:type="spellEnd"/>
      <w:r>
        <w:t xml:space="preserve"> 205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229), k.č.br. 109/9 livada </w:t>
      </w:r>
      <w:proofErr w:type="spellStart"/>
      <w:r>
        <w:t>Krčić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158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260), k.č.br. 109/11 livada Krč u </w:t>
      </w:r>
      <w:proofErr w:type="spellStart"/>
      <w:r>
        <w:t>Zlaki</w:t>
      </w:r>
      <w:proofErr w:type="spellEnd"/>
      <w:r>
        <w:t xml:space="preserve"> 162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229), k.č.br. 111/2 livada 82 </w:t>
      </w:r>
      <w:proofErr w:type="spellStart"/>
      <w:r>
        <w:t>čhv</w:t>
      </w:r>
      <w:proofErr w:type="spellEnd"/>
      <w:r>
        <w:t xml:space="preserve">, k.č.br. 116/3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432 </w:t>
      </w:r>
      <w:proofErr w:type="spellStart"/>
      <w:r>
        <w:t>čhv</w:t>
      </w:r>
      <w:proofErr w:type="spellEnd"/>
      <w:r>
        <w:t xml:space="preserve">, k.č.br. 122/2 oranica </w:t>
      </w:r>
      <w:proofErr w:type="spellStart"/>
      <w:r>
        <w:t>Sitalnica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1r 227 </w:t>
      </w:r>
      <w:proofErr w:type="spellStart"/>
      <w:r>
        <w:t>čhv</w:t>
      </w:r>
      <w:proofErr w:type="spellEnd"/>
      <w:r>
        <w:t xml:space="preserve">, k.č.br. 122/3 oranica </w:t>
      </w:r>
      <w:proofErr w:type="spellStart"/>
      <w:r>
        <w:t>Sitalnica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1 r 113 </w:t>
      </w:r>
      <w:proofErr w:type="spellStart"/>
      <w:r>
        <w:t>čhv</w:t>
      </w:r>
      <w:proofErr w:type="spellEnd"/>
      <w:r>
        <w:t xml:space="preserve">, k.č.br. 128/16 oranica Velika Mekota u </w:t>
      </w:r>
      <w:proofErr w:type="spellStart"/>
      <w:r>
        <w:t>Zlaki</w:t>
      </w:r>
      <w:proofErr w:type="spellEnd"/>
      <w:r>
        <w:t xml:space="preserve"> 546 </w:t>
      </w:r>
      <w:proofErr w:type="spellStart"/>
      <w:r>
        <w:t>čhv</w:t>
      </w:r>
      <w:proofErr w:type="spellEnd"/>
      <w:r>
        <w:t xml:space="preserve">, k.č.br. 128/17 oranica i livada 878 </w:t>
      </w:r>
      <w:proofErr w:type="spellStart"/>
      <w:r>
        <w:t>čhv</w:t>
      </w:r>
      <w:proofErr w:type="spellEnd"/>
      <w:r>
        <w:t xml:space="preserve">, k.č.br. 129/6 livada ledina 216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765)</w:t>
      </w:r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213</w:t>
      </w:r>
      <w:r>
        <w:t xml:space="preserve"> k.č.br. 128/4 livada 696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160</w:t>
      </w:r>
      <w:r>
        <w:t xml:space="preserve"> k.č.br. 112/5 livada </w:t>
      </w:r>
      <w:proofErr w:type="spellStart"/>
      <w:r>
        <w:t>Ograd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216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172), k.č.br. 113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1 r 46 </w:t>
      </w:r>
      <w:proofErr w:type="spellStart"/>
      <w:r>
        <w:t>čhv</w:t>
      </w:r>
      <w:proofErr w:type="spellEnd"/>
      <w:r>
        <w:t xml:space="preserve">, k.č.br. 114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1310 </w:t>
      </w:r>
      <w:proofErr w:type="spellStart"/>
      <w:r>
        <w:t>čhv</w:t>
      </w:r>
      <w:proofErr w:type="spellEnd"/>
      <w:r>
        <w:t xml:space="preserve">, k.č.br. 115/1 oranica 1 r  1456 </w:t>
      </w:r>
      <w:proofErr w:type="spellStart"/>
      <w:r>
        <w:t>čhv</w:t>
      </w:r>
      <w:proofErr w:type="spellEnd"/>
      <w:r>
        <w:t xml:space="preserve">, k.č.br. 116/4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401 </w:t>
      </w:r>
      <w:proofErr w:type="spellStart"/>
      <w:r>
        <w:t>čhv</w:t>
      </w:r>
      <w:proofErr w:type="spellEnd"/>
      <w:r>
        <w:t xml:space="preserve"> (</w:t>
      </w:r>
      <w:proofErr w:type="spellStart"/>
      <w:r>
        <w:t>pripis</w:t>
      </w:r>
      <w:proofErr w:type="spellEnd"/>
      <w:r>
        <w:t xml:space="preserve"> iz uloška 351), k.č.br. 117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921 </w:t>
      </w:r>
      <w:proofErr w:type="spellStart"/>
      <w:r>
        <w:t>čhv</w:t>
      </w:r>
      <w:proofErr w:type="spellEnd"/>
      <w:r>
        <w:t xml:space="preserve">, k.č.br. 118/1 livada </w:t>
      </w:r>
      <w:proofErr w:type="spellStart"/>
      <w:r>
        <w:t>Zlaka</w:t>
      </w:r>
      <w:proofErr w:type="spellEnd"/>
      <w:r>
        <w:t xml:space="preserve"> u </w:t>
      </w:r>
      <w:proofErr w:type="spellStart"/>
      <w:r>
        <w:t>Zlaki</w:t>
      </w:r>
      <w:proofErr w:type="spellEnd"/>
      <w:r>
        <w:t xml:space="preserve"> 828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17</w:t>
      </w:r>
      <w:r>
        <w:t xml:space="preserve"> k.č.br. 108/1 livada 494 </w:t>
      </w:r>
      <w:proofErr w:type="spellStart"/>
      <w:r>
        <w:t>čhv</w:t>
      </w:r>
      <w:proofErr w:type="spellEnd"/>
      <w:r>
        <w:t xml:space="preserve">, k.č.br. 108/2 livada 311 </w:t>
      </w:r>
      <w:proofErr w:type="spellStart"/>
      <w:r>
        <w:t>čhv</w:t>
      </w:r>
      <w:proofErr w:type="spellEnd"/>
    </w:p>
    <w:p w:rsidRDefault="0000379B" w:rsidP="0000379B" w:rsidR="0000379B">
      <w:pPr>
        <w:jc w:val="both"/>
      </w:pPr>
      <w:r>
        <w:t>-</w:t>
      </w:r>
      <w:r>
        <w:tab/>
      </w:r>
      <w:r w:rsidRPr="006244A1">
        <w:rPr>
          <w:b/>
        </w:rPr>
        <w:t xml:space="preserve">zk.ul.br. </w:t>
      </w:r>
      <w:r>
        <w:rPr>
          <w:b/>
        </w:rPr>
        <w:t>912</w:t>
      </w:r>
      <w:r>
        <w:t xml:space="preserve"> k.č.br. 128/2 oranica 824 </w:t>
      </w:r>
      <w:proofErr w:type="spellStart"/>
      <w:r>
        <w:t>čhv</w:t>
      </w:r>
      <w:proofErr w:type="spellEnd"/>
    </w:p>
    <w:p w:rsidRDefault="00C97DB7" w:rsidP="0000379B" w:rsidR="00C97DB7">
      <w:pPr>
        <w:jc w:val="both"/>
      </w:pPr>
    </w:p>
    <w:p w:rsidRDefault="0000379B" w:rsidP="00F975D6" w:rsidR="0000379B" w:rsidRPr="00F975D6">
      <w:pPr>
        <w:jc w:val="both"/>
        <w:rPr>
          <w:b/>
        </w:rPr>
      </w:pPr>
      <w:r w:rsidRPr="00C97DB7">
        <w:rPr>
          <w:b/>
        </w:rPr>
        <w:t xml:space="preserve">Ukupna </w:t>
      </w:r>
      <w:r w:rsidR="001377C7">
        <w:rPr>
          <w:b/>
        </w:rPr>
        <w:t>površina zemljišta je 123.508</w:t>
      </w:r>
      <w:r w:rsidRPr="00C97DB7">
        <w:rPr>
          <w:b/>
        </w:rPr>
        <w:t xml:space="preserve"> m2, a  vrijednost prema procjeni  Stalnog sudskog vještaka za arhitekturu, graditeljstvo i procjene nekretnina Mladena </w:t>
      </w:r>
      <w:proofErr w:type="spellStart"/>
      <w:r w:rsidRPr="00C97DB7">
        <w:rPr>
          <w:b/>
        </w:rPr>
        <w:t>Ožića</w:t>
      </w:r>
      <w:proofErr w:type="spellEnd"/>
      <w:r w:rsidRPr="00C97DB7">
        <w:rPr>
          <w:b/>
        </w:rPr>
        <w:t>,  izrađena u  veljači 2016.g. za potrebe Općinskog suda u Velikoj G</w:t>
      </w:r>
      <w:r w:rsidR="001377C7">
        <w:rPr>
          <w:b/>
        </w:rPr>
        <w:t>orici, iznosi 19.754</w:t>
      </w:r>
      <w:r w:rsidRPr="00C97DB7">
        <w:rPr>
          <w:b/>
        </w:rPr>
        <w:t xml:space="preserve">.200,00 kn. </w:t>
      </w:r>
      <w:r w:rsidRPr="00C97DB7">
        <w:rPr>
          <w:b/>
        </w:rPr>
        <w:tab/>
      </w:r>
    </w:p>
    <w:p w:rsidRDefault="00C00A07" w:rsidP="00C97DB7" w:rsidR="00C00A07" w:rsidRPr="00C234B8">
      <w:pPr>
        <w:pStyle w:val="Podnaslov"/>
      </w:pPr>
      <w:r>
        <w:t>Postupci pred sudovima</w:t>
      </w:r>
    </w:p>
    <w:p w:rsidRDefault="0037058E" w:rsidP="00026C92" w:rsidR="00C146DD">
      <w:r>
        <w:t>DRŽAVNO ODVJETNIŠTVO REPUBLIKE HRVATSKE, URED ZA SUZBIJANJE KORUPCIJE I ORGANIZIRANOG KRIMINALITETA  podiglo je pred ŽUPANIJSKIM SUD</w:t>
      </w:r>
      <w:r w:rsidR="00AE7EE2">
        <w:t xml:space="preserve">OM U ZAGREBU  </w:t>
      </w:r>
      <w:r w:rsidR="00F975D6">
        <w:t>Optužnicu</w:t>
      </w:r>
      <w:r>
        <w:t xml:space="preserve">   broj:  K-US-80/13,  K-PO-US-12/13, </w:t>
      </w:r>
      <w:r w:rsidR="00F975D6">
        <w:t xml:space="preserve">IS-US-23/13, </w:t>
      </w:r>
      <w:r>
        <w:t xml:space="preserve"> dana 05.prosinca 2014., DRT/MV/TK</w:t>
      </w:r>
      <w:r w:rsidR="00934824">
        <w:t xml:space="preserve"> </w:t>
      </w:r>
      <w:r w:rsidR="00F7362B">
        <w:t xml:space="preserve">, </w:t>
      </w:r>
      <w:r w:rsidR="0030158A">
        <w:t xml:space="preserve"> protiv trgovačkog društva CLARUS PRIMUS d.o.o. kao IX </w:t>
      </w:r>
      <w:proofErr w:type="spellStart"/>
      <w:r w:rsidR="0030158A">
        <w:t>okrivljeng</w:t>
      </w:r>
      <w:proofErr w:type="spellEnd"/>
      <w:r w:rsidR="0030158A">
        <w:t xml:space="preserve"> u postupku koji se vodi protiv</w:t>
      </w:r>
      <w:r w:rsidR="00F975D6">
        <w:t xml:space="preserve"> optužene </w:t>
      </w:r>
      <w:r w:rsidR="0030158A">
        <w:t xml:space="preserve"> Marije Šola i ostalih okrivljenih.</w:t>
      </w:r>
    </w:p>
    <w:p w:rsidRDefault="00F975D6" w:rsidP="00026C92" w:rsidR="00F975D6">
      <w:r>
        <w:t xml:space="preserve">U ovom kaznenom postupku dužnika zastupa stečajni upravitelj. </w:t>
      </w:r>
    </w:p>
    <w:p w:rsidRDefault="00F975D6" w:rsidP="00026C92" w:rsidR="00C97DB7">
      <w:r>
        <w:t xml:space="preserve">Do sada sam prisustvovala svim ročištima održanim na Županijskom sudu u Zagrebu vezano uz </w:t>
      </w:r>
      <w:r w:rsidR="00F7362B">
        <w:t xml:space="preserve"> ovaj kazneni predmet.</w:t>
      </w:r>
    </w:p>
    <w:p w:rsidRDefault="006C35BE" w:rsidP="00F7362B" w:rsidR="005A4AAB">
      <w:pPr>
        <w:pStyle w:val="Podnaslov"/>
      </w:pPr>
      <w:r>
        <w:lastRenderedPageBreak/>
        <w:t>Aktivnosti stečajnog upravitelja radi prikupljanja stečajne mase</w:t>
      </w:r>
    </w:p>
    <w:p w:rsidRDefault="000C0B7D" w:rsidP="004852BC" w:rsidR="0061359D">
      <w:pPr>
        <w:jc w:val="both"/>
      </w:pPr>
      <w:r>
        <w:t>Aktivnost stečajnog upravitelja odnosi se na pronalaženje kupaca i upoznavanje istih sa predno</w:t>
      </w:r>
      <w:r w:rsidR="0030158A">
        <w:t xml:space="preserve">stima  ponuđenog  zemljišta. Održano je nekoliko sastanaka vezano uz pitanje  unovčenje nekretnine </w:t>
      </w:r>
      <w:r>
        <w:t xml:space="preserve"> </w:t>
      </w:r>
      <w:r w:rsidR="0030158A">
        <w:t xml:space="preserve">i namirenje </w:t>
      </w:r>
      <w:proofErr w:type="spellStart"/>
      <w:r w:rsidR="0030158A">
        <w:t>razlučnog</w:t>
      </w:r>
      <w:proofErr w:type="spellEnd"/>
      <w:r w:rsidR="0030158A">
        <w:t xml:space="preserve"> vjerov</w:t>
      </w:r>
      <w:r w:rsidR="00F975D6">
        <w:t xml:space="preserve">nika. </w:t>
      </w:r>
    </w:p>
    <w:p w:rsidRDefault="00F975D6" w:rsidP="004852BC" w:rsidR="00DF40B9">
      <w:pPr>
        <w:jc w:val="both"/>
      </w:pPr>
      <w:r>
        <w:t>Druge imovine nema.</w:t>
      </w:r>
    </w:p>
    <w:p w:rsidRDefault="00807081" w:rsidP="004852BC" w:rsidR="00807081">
      <w:pPr>
        <w:pStyle w:val="Podnaslov"/>
        <w:jc w:val="both"/>
      </w:pPr>
      <w:r>
        <w:t>II STANJE STEČAJNE MASE</w:t>
      </w:r>
    </w:p>
    <w:p w:rsidRDefault="00807081" w:rsidP="00C234B8" w:rsidR="00807081">
      <w:pPr>
        <w:pStyle w:val="Podnaslov"/>
      </w:pPr>
      <w:r>
        <w:t>Pregled predmeta stečajne mase s početka razdoblja izvješćivanja</w:t>
      </w:r>
    </w:p>
    <w:p w:rsidRDefault="006E40F0" w:rsidP="00C6774E" w:rsidR="00DF40B9">
      <w:r>
        <w:t xml:space="preserve">Imovinu dužnika čine </w:t>
      </w:r>
      <w:r w:rsidR="000C0B7D">
        <w:t xml:space="preserve"> samo </w:t>
      </w:r>
      <w:r>
        <w:t xml:space="preserve">nekretnine </w:t>
      </w:r>
      <w:r w:rsidR="00C6774E">
        <w:t>u naravi neizgrađeno gr</w:t>
      </w:r>
      <w:r w:rsidR="00F975D6">
        <w:t>ađevinsko zemljište u području p</w:t>
      </w:r>
      <w:r w:rsidR="00C6774E">
        <w:t>oduzetničke zone MLAKA , okolica Vrbovca, uz prometni čvor Sv. Helena.</w:t>
      </w:r>
    </w:p>
    <w:p w:rsidRDefault="00934824" w:rsidP="00C6774E" w:rsidR="00934824">
      <w:r>
        <w:t>Ukupna površina zemljišta iznosi 123.508 m2.</w:t>
      </w:r>
    </w:p>
    <w:p w:rsidRDefault="00934824" w:rsidP="00C6774E" w:rsidR="00DE4DF6">
      <w:r>
        <w:t xml:space="preserve">Zemljište je smješteno uz paneuropski prometni koridor 5B, auto cestu Rijeka-Zagreb-Budimpešta. Udaljena  je </w:t>
      </w:r>
      <w:proofErr w:type="spellStart"/>
      <w:r>
        <w:t>cca</w:t>
      </w:r>
      <w:proofErr w:type="spellEnd"/>
      <w:r>
        <w:t xml:space="preserve"> 30 km od Zagreba, 60 km od Mađarske granice i 50 km </w:t>
      </w:r>
      <w:r w:rsidR="00DE4DF6">
        <w:t xml:space="preserve"> od slovenske granice. Od autoceste je udaljena  </w:t>
      </w:r>
      <w:proofErr w:type="spellStart"/>
      <w:r w:rsidR="00DE4DF6">
        <w:t>cca</w:t>
      </w:r>
      <w:proofErr w:type="spellEnd"/>
      <w:r w:rsidR="00DE4DF6">
        <w:t xml:space="preserve"> 1 km. </w:t>
      </w:r>
      <w:r w:rsidR="00F7362B">
        <w:t xml:space="preserve"> Zemljište je ravno.</w:t>
      </w:r>
    </w:p>
    <w:p w:rsidRDefault="00DE4DF6" w:rsidP="00C6774E" w:rsidR="00DE4DF6">
      <w:r>
        <w:t xml:space="preserve">Prema podacima Komunalnog poduzeća </w:t>
      </w:r>
      <w:proofErr w:type="spellStart"/>
      <w:r>
        <w:t>Domus</w:t>
      </w:r>
      <w:proofErr w:type="spellEnd"/>
      <w:r>
        <w:t xml:space="preserve"> </w:t>
      </w:r>
      <w:proofErr w:type="spellStart"/>
      <w:r>
        <w:t>Rakovec</w:t>
      </w:r>
      <w:proofErr w:type="spellEnd"/>
      <w:r>
        <w:t xml:space="preserve"> d.o.o. za cijelo područje Poduzetničke zone su izrađeni glavni projekti te izdane građevinske dozvole za gradnju sanitarne kanalizacije , ceste, javne rasvjete, vodovod te uređaj za pročišćavanje sanitarnih otpadnih voda.</w:t>
      </w:r>
    </w:p>
    <w:p w:rsidRDefault="00DE4DF6" w:rsidP="00DF40B9" w:rsidR="00DF40B9">
      <w:r>
        <w:t xml:space="preserve">Izgrađen je dio sanitarne i </w:t>
      </w:r>
      <w:proofErr w:type="spellStart"/>
      <w:r>
        <w:t>oborinske</w:t>
      </w:r>
      <w:proofErr w:type="spellEnd"/>
      <w:r>
        <w:t xml:space="preserve"> kanalizacije, dio prometnica i vodovod. Struja i plin su dovedeni do ruba</w:t>
      </w:r>
      <w:r w:rsidR="00D3701F">
        <w:t xml:space="preserve"> poduzetničke</w:t>
      </w:r>
      <w:r>
        <w:t xml:space="preserve"> zone.</w:t>
      </w:r>
      <w:r w:rsidR="00DF40B9">
        <w:t xml:space="preserve">    </w:t>
      </w:r>
    </w:p>
    <w:p w:rsidRDefault="00F7362B" w:rsidP="00DF40B9" w:rsidR="00DF40B9" w:rsidRPr="00DF40B9">
      <w:r>
        <w:t xml:space="preserve"> </w:t>
      </w:r>
      <w:proofErr w:type="spellStart"/>
      <w:r>
        <w:t>P</w:t>
      </w:r>
      <w:r w:rsidR="00DF40B9" w:rsidRPr="00DF40B9">
        <w:t>rocjenjena</w:t>
      </w:r>
      <w:proofErr w:type="spellEnd"/>
      <w:r w:rsidR="00D3701F">
        <w:t xml:space="preserve"> vrijednost  iznosi 19.754.200,00</w:t>
      </w:r>
      <w:r w:rsidR="00DF40B9" w:rsidRPr="00DF40B9">
        <w:t xml:space="preserve"> kn.</w:t>
      </w:r>
    </w:p>
    <w:p w:rsidRDefault="00DF40B9" w:rsidP="00DF40B9" w:rsidR="00E25956">
      <w:r w:rsidRPr="00DF40B9">
        <w:t xml:space="preserve">Od otvaranja </w:t>
      </w:r>
      <w:proofErr w:type="spellStart"/>
      <w:r w:rsidRPr="00DF40B9">
        <w:t>stečasjnog</w:t>
      </w:r>
      <w:proofErr w:type="spellEnd"/>
      <w:r w:rsidRPr="00DF40B9">
        <w:t xml:space="preserve"> postupka do danas nije bilo nikakvih promjena u stanju ste</w:t>
      </w:r>
      <w:r>
        <w:t>čajne mase.</w:t>
      </w:r>
    </w:p>
    <w:p w:rsidRDefault="00810CB6" w:rsidP="006E54B1" w:rsidR="00810CB6">
      <w:pPr>
        <w:pStyle w:val="Podnaslov"/>
      </w:pPr>
      <w:r>
        <w:t>Radnje koje će se poduzeti u narednom razdoblju</w:t>
      </w:r>
    </w:p>
    <w:p w:rsidRDefault="00F7362B" w:rsidP="00F7362B" w:rsidR="00F7362B" w:rsidRPr="00F7362B">
      <w:r>
        <w:t>1. Izraditi i predati godišnja financijska izvješća za 2016.godinu.</w:t>
      </w:r>
    </w:p>
    <w:p w:rsidRDefault="00F7362B" w:rsidP="00DF40B9" w:rsidR="00DF40B9">
      <w:pPr>
        <w:jc w:val="both"/>
      </w:pPr>
      <w:r>
        <w:t xml:space="preserve">2. </w:t>
      </w:r>
      <w:r w:rsidR="006E54B1">
        <w:t>U razdoblju  od 01.travnja  do 30.lipnja 2017.g. pristu</w:t>
      </w:r>
      <w:r w:rsidR="00DF40B9">
        <w:t>piti će se unovčenju nekr</w:t>
      </w:r>
      <w:r w:rsidR="005A717C">
        <w:t>etnina s nastojanjem da se unov</w:t>
      </w:r>
      <w:r w:rsidR="005B73FC">
        <w:t>č</w:t>
      </w:r>
      <w:r w:rsidR="00DF40B9">
        <w:t>e po što povoljnijoj cijeni kako bi se vjerovnici namirili u što većem iznosu.</w:t>
      </w:r>
    </w:p>
    <w:p w:rsidRDefault="00F7362B" w:rsidP="00DF40B9" w:rsidR="00F7362B">
      <w:pPr>
        <w:jc w:val="both"/>
      </w:pPr>
      <w:r>
        <w:t>3. Prisustvovati svim ročištima na Županijskom sudu u Zagrebu, a vezano uz kazneni predmet koji se vodi protiv Marije Šola i ostalih optuženih ( XI optuženi CLARUS PRIMUS).</w:t>
      </w:r>
    </w:p>
    <w:p w:rsidRDefault="00C53D85" w:rsidP="00F17DDC" w:rsidR="00C53D85">
      <w:pPr>
        <w:pStyle w:val="Podnaslov"/>
      </w:pPr>
      <w:r>
        <w:t>Stanje pos</w:t>
      </w:r>
      <w:r w:rsidR="00F17DDC">
        <w:t>lovnog računa na dan 31.ožujka 2017</w:t>
      </w:r>
      <w:r>
        <w:t xml:space="preserve">.g. iznosi :   </w:t>
      </w:r>
      <w:r w:rsidR="00F17DDC">
        <w:t>0,00</w:t>
      </w:r>
      <w:r w:rsidR="00A267BB">
        <w:t xml:space="preserve"> kn.</w:t>
      </w:r>
    </w:p>
    <w:p w:rsidRDefault="00A267BB" w:rsidP="004852BC" w:rsidR="00A267BB">
      <w:pPr>
        <w:jc w:val="both"/>
      </w:pPr>
    </w:p>
    <w:p w:rsidRDefault="00030AC7" w:rsidP="004852BC" w:rsidR="00030AC7">
      <w:pPr>
        <w:jc w:val="both"/>
      </w:pPr>
    </w:p>
    <w:p w:rsidRDefault="007C259F" w:rsidP="004852BC" w:rsidR="00A267BB">
      <w:pPr>
        <w:jc w:val="both"/>
      </w:pPr>
      <w:r>
        <w:t>Karlovac, 10</w:t>
      </w:r>
      <w:r w:rsidR="00F17DDC">
        <w:t>.04</w:t>
      </w:r>
      <w:r w:rsidR="00A267BB">
        <w:t xml:space="preserve">.2017.g.                                 </w:t>
      </w:r>
      <w:r w:rsidR="00A267BB">
        <w:tab/>
      </w:r>
      <w:r w:rsidR="00A267BB">
        <w:tab/>
      </w:r>
      <w:r w:rsidR="00A267BB">
        <w:tab/>
      </w:r>
      <w:r w:rsidR="00A267BB">
        <w:tab/>
        <w:t>Stečajni upravitelj:</w:t>
      </w:r>
    </w:p>
    <w:p w:rsidRDefault="00A267BB" w:rsidP="00030AC7" w:rsidR="00652BF0">
      <w:pPr>
        <w:jc w:val="both"/>
      </w:pPr>
      <w:r>
        <w:t xml:space="preserve">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>------------------------------</w:t>
      </w:r>
      <w:r w:rsidR="00A14882">
        <w:t xml:space="preserve">                                             </w:t>
      </w:r>
    </w:p>
    <w:sectPr w:rsidSect="009F5BAE" w:rsidR="00652B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6F0" w:rsidP="00425F5D" w:rsidR="00C526F0">
      <w:pPr>
        <w:spacing w:lineRule="auto" w:line="240" w:after="0"/>
      </w:pPr>
      <w:r>
        <w:separator/>
      </w:r>
    </w:p>
  </w:endnote>
  <w:endnote w:id="0" w:type="continuationSeparator">
    <w:p w:rsidRDefault="00C526F0" w:rsidP="00425F5D" w:rsidR="00C526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6F0" w:rsidP="00425F5D" w:rsidR="00C526F0">
      <w:pPr>
        <w:spacing w:lineRule="auto" w:line="240" w:after="0"/>
      </w:pPr>
      <w:r>
        <w:separator/>
      </w:r>
    </w:p>
  </w:footnote>
  <w:footnote w:id="0" w:type="continuationSeparator">
    <w:p w:rsidRDefault="00C526F0" w:rsidP="00425F5D" w:rsidR="00C526F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FDC"/>
    <w:multiLevelType w:val="hybridMultilevel"/>
    <w:tmpl w:val="20D84A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C42573"/>
    <w:multiLevelType w:val="hybridMultilevel"/>
    <w:tmpl w:val="55E238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D7356B"/>
    <w:multiLevelType w:val="hybridMultilevel"/>
    <w:tmpl w:val="07BAA9E0"/>
    <w:lvl w:tplc="756E88A8" w:ilvl="0">
      <w:start w:val="1"/>
      <w:numFmt w:val="bullet"/>
      <w:lvlText w:val="-"/>
      <w:lvlJc w:val="left"/>
      <w:pPr>
        <w:ind w:hanging="360" w:left="246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</w:abstractNum>
  <w:abstractNum w:abstractNumId="3">
    <w:nsid w:val="1F3E3B7E"/>
    <w:multiLevelType w:val="hybridMultilevel"/>
    <w:tmpl w:val="09287D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922F1E"/>
    <w:multiLevelType w:val="hybridMultilevel"/>
    <w:tmpl w:val="392CC8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4D0C99"/>
    <w:multiLevelType w:val="multilevel"/>
    <w:tmpl w:val="477CB69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6">
    <w:nsid w:val="2BBD2023"/>
    <w:multiLevelType w:val="hybridMultilevel"/>
    <w:tmpl w:val="AEA470BE"/>
    <w:lvl w:tplc="370067EE" w:ilvl="0">
      <w:start w:val="1"/>
      <w:numFmt w:val="bullet"/>
      <w:lvlText w:val="-"/>
      <w:lvlJc w:val="left"/>
      <w:pPr>
        <w:ind w:hanging="360" w:left="300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760"/>
      </w:pPr>
      <w:rPr>
        <w:rFonts w:hAnsi="Wingdings" w:ascii="Wingdings" w:hint="default"/>
      </w:rPr>
    </w:lvl>
  </w:abstractNum>
  <w:abstractNum w:abstractNumId="7">
    <w:nsid w:val="3178064C"/>
    <w:multiLevelType w:val="hybridMultilevel"/>
    <w:tmpl w:val="F5AA2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1B791A"/>
    <w:multiLevelType w:val="hybridMultilevel"/>
    <w:tmpl w:val="20D84A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CB5D23"/>
    <w:multiLevelType w:val="hybridMultilevel"/>
    <w:tmpl w:val="0DF831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6B1BAA"/>
    <w:multiLevelType w:val="hybridMultilevel"/>
    <w:tmpl w:val="0DF831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621017"/>
    <w:multiLevelType w:val="hybridMultilevel"/>
    <w:tmpl w:val="2250B852"/>
    <w:lvl w:tplc="4906C7B6" w:ilvl="0">
      <w:start w:val="1"/>
      <w:numFmt w:val="bullet"/>
      <w:lvlText w:val="-"/>
      <w:lvlJc w:val="left"/>
      <w:pPr>
        <w:ind w:hanging="360" w:left="291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11"/>
  </w:num>
  <w:num w:numId="7">
    <w:abstractNumId w:val="4"/>
  </w:num>
  <w:num w:numId="8">
    <w:abstractNumId w:val="0"/>
  </w:num>
  <w:num w:numId="9">
    <w:abstractNumId w:val="10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668"/>
    <w:rsid w:val="0000379B"/>
    <w:rsid w:val="00007839"/>
    <w:rsid w:val="00014EC2"/>
    <w:rsid w:val="00023616"/>
    <w:rsid w:val="00026C92"/>
    <w:rsid w:val="00030AC7"/>
    <w:rsid w:val="000456E9"/>
    <w:rsid w:val="00087EF0"/>
    <w:rsid w:val="000B0544"/>
    <w:rsid w:val="000C0896"/>
    <w:rsid w:val="000C0B7D"/>
    <w:rsid w:val="000C47A1"/>
    <w:rsid w:val="000F480A"/>
    <w:rsid w:val="000F5781"/>
    <w:rsid w:val="00100646"/>
    <w:rsid w:val="0012573D"/>
    <w:rsid w:val="001377C7"/>
    <w:rsid w:val="00164602"/>
    <w:rsid w:val="001842C0"/>
    <w:rsid w:val="001C2BDC"/>
    <w:rsid w:val="001D3814"/>
    <w:rsid w:val="001E3DA5"/>
    <w:rsid w:val="001E5723"/>
    <w:rsid w:val="001F1DA3"/>
    <w:rsid w:val="002172E0"/>
    <w:rsid w:val="00230C95"/>
    <w:rsid w:val="002415E1"/>
    <w:rsid w:val="0026200E"/>
    <w:rsid w:val="00282F38"/>
    <w:rsid w:val="002A38CF"/>
    <w:rsid w:val="002A6436"/>
    <w:rsid w:val="002B2925"/>
    <w:rsid w:val="002B58DE"/>
    <w:rsid w:val="002D184E"/>
    <w:rsid w:val="002E1894"/>
    <w:rsid w:val="0030158A"/>
    <w:rsid w:val="003276AD"/>
    <w:rsid w:val="00355EB4"/>
    <w:rsid w:val="0037058E"/>
    <w:rsid w:val="003D1948"/>
    <w:rsid w:val="003D5F02"/>
    <w:rsid w:val="004157D9"/>
    <w:rsid w:val="0042142E"/>
    <w:rsid w:val="00425F5D"/>
    <w:rsid w:val="0043148B"/>
    <w:rsid w:val="00432CC6"/>
    <w:rsid w:val="004605B5"/>
    <w:rsid w:val="0047251C"/>
    <w:rsid w:val="004852BC"/>
    <w:rsid w:val="00494A6C"/>
    <w:rsid w:val="004B5BEB"/>
    <w:rsid w:val="004C04F5"/>
    <w:rsid w:val="004C4F41"/>
    <w:rsid w:val="00502618"/>
    <w:rsid w:val="00513567"/>
    <w:rsid w:val="00516F9F"/>
    <w:rsid w:val="00533348"/>
    <w:rsid w:val="00533615"/>
    <w:rsid w:val="0056687F"/>
    <w:rsid w:val="00571EDC"/>
    <w:rsid w:val="00572653"/>
    <w:rsid w:val="005A08C7"/>
    <w:rsid w:val="005A4AAB"/>
    <w:rsid w:val="005A717C"/>
    <w:rsid w:val="005B35D4"/>
    <w:rsid w:val="005B73FC"/>
    <w:rsid w:val="0061359D"/>
    <w:rsid w:val="00625CBC"/>
    <w:rsid w:val="00641D9C"/>
    <w:rsid w:val="00652BF0"/>
    <w:rsid w:val="00655802"/>
    <w:rsid w:val="006916F8"/>
    <w:rsid w:val="006B7C79"/>
    <w:rsid w:val="006C19BD"/>
    <w:rsid w:val="006C35BE"/>
    <w:rsid w:val="006E40F0"/>
    <w:rsid w:val="006E54B1"/>
    <w:rsid w:val="006F4A9D"/>
    <w:rsid w:val="006F5EC2"/>
    <w:rsid w:val="006F64DA"/>
    <w:rsid w:val="00725EEC"/>
    <w:rsid w:val="00765B65"/>
    <w:rsid w:val="00783B2C"/>
    <w:rsid w:val="00783BE1"/>
    <w:rsid w:val="007B2668"/>
    <w:rsid w:val="007B6B7C"/>
    <w:rsid w:val="007B6FBE"/>
    <w:rsid w:val="007C259F"/>
    <w:rsid w:val="007C4A88"/>
    <w:rsid w:val="007D6A22"/>
    <w:rsid w:val="007E4352"/>
    <w:rsid w:val="007F407D"/>
    <w:rsid w:val="007F785F"/>
    <w:rsid w:val="0080534E"/>
    <w:rsid w:val="00807081"/>
    <w:rsid w:val="00810CB6"/>
    <w:rsid w:val="00811440"/>
    <w:rsid w:val="00817648"/>
    <w:rsid w:val="00854372"/>
    <w:rsid w:val="00863155"/>
    <w:rsid w:val="00875438"/>
    <w:rsid w:val="0088056C"/>
    <w:rsid w:val="008939A2"/>
    <w:rsid w:val="008C0043"/>
    <w:rsid w:val="008D60B8"/>
    <w:rsid w:val="009203E5"/>
    <w:rsid w:val="00923644"/>
    <w:rsid w:val="00934824"/>
    <w:rsid w:val="00964FA4"/>
    <w:rsid w:val="00967956"/>
    <w:rsid w:val="00985DB5"/>
    <w:rsid w:val="009B67C8"/>
    <w:rsid w:val="009D4669"/>
    <w:rsid w:val="009D605B"/>
    <w:rsid w:val="009F5BAE"/>
    <w:rsid w:val="00A14882"/>
    <w:rsid w:val="00A155B9"/>
    <w:rsid w:val="00A267BB"/>
    <w:rsid w:val="00AB7531"/>
    <w:rsid w:val="00AE7AF1"/>
    <w:rsid w:val="00AE7EE2"/>
    <w:rsid w:val="00B03824"/>
    <w:rsid w:val="00B24B2A"/>
    <w:rsid w:val="00B26DFF"/>
    <w:rsid w:val="00B50433"/>
    <w:rsid w:val="00B55E0C"/>
    <w:rsid w:val="00B635CE"/>
    <w:rsid w:val="00B71D63"/>
    <w:rsid w:val="00B77DBF"/>
    <w:rsid w:val="00B82C34"/>
    <w:rsid w:val="00B9152F"/>
    <w:rsid w:val="00BA42D7"/>
    <w:rsid w:val="00BC21D6"/>
    <w:rsid w:val="00BC25F2"/>
    <w:rsid w:val="00BD4A68"/>
    <w:rsid w:val="00C00A07"/>
    <w:rsid w:val="00C06087"/>
    <w:rsid w:val="00C146DD"/>
    <w:rsid w:val="00C23042"/>
    <w:rsid w:val="00C234B8"/>
    <w:rsid w:val="00C25507"/>
    <w:rsid w:val="00C526F0"/>
    <w:rsid w:val="00C53D85"/>
    <w:rsid w:val="00C6774E"/>
    <w:rsid w:val="00C70877"/>
    <w:rsid w:val="00C74427"/>
    <w:rsid w:val="00C97DB7"/>
    <w:rsid w:val="00D00CB4"/>
    <w:rsid w:val="00D06A5E"/>
    <w:rsid w:val="00D06B29"/>
    <w:rsid w:val="00D102DD"/>
    <w:rsid w:val="00D3701F"/>
    <w:rsid w:val="00D46687"/>
    <w:rsid w:val="00D572C1"/>
    <w:rsid w:val="00D8591A"/>
    <w:rsid w:val="00D918C4"/>
    <w:rsid w:val="00D97FAE"/>
    <w:rsid w:val="00DE4DF6"/>
    <w:rsid w:val="00DE61D6"/>
    <w:rsid w:val="00DE6D6B"/>
    <w:rsid w:val="00DF40B9"/>
    <w:rsid w:val="00E0275B"/>
    <w:rsid w:val="00E03772"/>
    <w:rsid w:val="00E16D36"/>
    <w:rsid w:val="00E25956"/>
    <w:rsid w:val="00E502C6"/>
    <w:rsid w:val="00E522E7"/>
    <w:rsid w:val="00E63638"/>
    <w:rsid w:val="00EC7BCA"/>
    <w:rsid w:val="00ED512A"/>
    <w:rsid w:val="00EE2EFB"/>
    <w:rsid w:val="00F004F3"/>
    <w:rsid w:val="00F04D61"/>
    <w:rsid w:val="00F04E38"/>
    <w:rsid w:val="00F17DDC"/>
    <w:rsid w:val="00F7362B"/>
    <w:rsid w:val="00F923C8"/>
    <w:rsid w:val="00F975D6"/>
    <w:rsid w:val="00FC5371"/>
    <w:rsid w:val="00FE0FE6"/>
    <w:rsid w:val="00FE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7B2668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B2668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semiHidden/>
    <w:unhideWhenUsed/>
    <w:rsid w:val="00425F5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25F5D"/>
  </w:style>
  <w:style w:styleId="Podnoje" w:type="paragraph">
    <w:name w:val="footer"/>
    <w:basedOn w:val="Normal"/>
    <w:link w:val="PodnojeChar"/>
    <w:uiPriority w:val="99"/>
    <w:semiHidden/>
    <w:unhideWhenUsed/>
    <w:rsid w:val="00425F5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5F5D"/>
  </w:style>
  <w:style w:styleId="Podnaslov" w:type="paragraph">
    <w:name w:val="Subtitle"/>
    <w:basedOn w:val="Normal"/>
    <w:next w:val="Normal"/>
    <w:link w:val="PodnaslovChar"/>
    <w:uiPriority w:val="11"/>
    <w:qFormat/>
    <w:rsid w:val="001842C0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1842C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Odlomakpopisa" w:type="paragraph">
    <w:name w:val="List Paragraph"/>
    <w:basedOn w:val="Normal"/>
    <w:uiPriority w:val="34"/>
    <w:qFormat/>
    <w:rsid w:val="00807081"/>
    <w:pPr>
      <w:ind w:left="720"/>
      <w:contextualSpacing/>
    </w:pPr>
  </w:style>
  <w:style w:styleId="Reetkatablice" w:type="table">
    <w:name w:val="Table Grid"/>
    <w:basedOn w:val="Obinatablica"/>
    <w:uiPriority w:val="59"/>
    <w:rsid w:val="0000379B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3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D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7B2668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B2668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semiHidden/>
    <w:unhideWhenUsed/>
    <w:rsid w:val="00425F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25F5D"/>
  </w:style>
  <w:style w:styleId="Podnoje" w:type="paragraph">
    <w:name w:val="footer"/>
    <w:basedOn w:val="Normal"/>
    <w:link w:val="PodnojeChar"/>
    <w:uiPriority w:val="99"/>
    <w:semiHidden/>
    <w:unhideWhenUsed/>
    <w:rsid w:val="00425F5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5F5D"/>
  </w:style>
  <w:style w:styleId="Podnaslov" w:type="paragraph">
    <w:name w:val="Subtitle"/>
    <w:basedOn w:val="Normal"/>
    <w:next w:val="Normal"/>
    <w:link w:val="PodnaslovChar"/>
    <w:uiPriority w:val="11"/>
    <w:qFormat/>
    <w:rsid w:val="001842C0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1842C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Odlomakpopisa" w:type="paragraph">
    <w:name w:val="List Paragraph"/>
    <w:basedOn w:val="Normal"/>
    <w:uiPriority w:val="34"/>
    <w:qFormat/>
    <w:rsid w:val="00807081"/>
    <w:pPr>
      <w:ind w:left="720"/>
      <w:contextualSpacing/>
    </w:pPr>
  </w:style>
  <w:style w:styleId="Reetkatablice" w:type="table">
    <w:name w:val="Table Grid"/>
    <w:basedOn w:val="Obinatablica"/>
    <w:uiPriority w:val="59"/>
    <w:rsid w:val="0000379B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3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D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St-3093/2016-64</izvorni_sadrzaj>
    <derivirana_varijabla naziv="DomainObject.Oznaka_1">St-3093/2016-64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  <item>, OIB 08106331075</item>
    </izvorni_sadrzaj>
    <derivirana_varijabla naziv="DomainObject.Predmet.SudioniciListNazivOIB_1">
      <item>, OIB 38645127354</item>
      <item>, OIB 85821130368</item>
      <item>, OIB 69790148037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D1A83-DCB8-4CF9-B37D-DF419753B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1437</properties:Words>
  <properties:Characters>7773</properties:Characters>
  <properties:Lines>133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2017-04-14T10:26:00Z</dcterms:created>
  <dc:creator>Marija Smičiklas</dc:creator>
  <cp:lastModifiedBy>Draženka Prpić</cp:lastModifiedBy>
  <cp:lastPrinted>2017-04-12T11:52:00Z</cp:lastPrinted>
  <dcterms:modified xmlns:xsi="http://www.w3.org/2001/XMLSchema-instance" xsi:type="dcterms:W3CDTF">2017-04-14T10:27:00Z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St-3093/2016-64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