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8399" w14:paraId="3db8399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641ED">
        <w:rPr>
          <w:lang w:val="hr-HR"/>
        </w:rPr>
        <w:t>St-697/15-5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641ED">
        <w:t>ELC d.o.o., OIB: 02118717782 sa sjedištem u Dr. Ante Starčevića 57,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641ED">
        <w:t>ELC d.o.o., OIB: 02118717782 sa sjedištem u Dr. Ante Starčevića 57, 40000 Čakovec</w:t>
      </w:r>
      <w:r w:rsidR="00830E49">
        <w:t xml:space="preserve">, iznosi </w:t>
      </w:r>
      <w:r w:rsidR="00F641ED">
        <w:t>161.407,91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641ED">
        <w:t>direktor</w:t>
      </w:r>
      <w:r w:rsidR="002E00D7">
        <w:t xml:space="preserve"> dužnika </w:t>
      </w:r>
      <w:r w:rsidR="00F641ED">
        <w:t>Mirna Ciglar, OIB: 54943720759, Zagreb, Vladimira Nazora 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641ED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641ED">
        <w:rPr>
          <w:lang w:val="hr-HR"/>
        </w:rPr>
        <w:t>03.11.2015.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641ED">
        <w:t>ELC d.o.o., OIB: 02118717782 sa sjedištem u Dr. Ante Starčevića 57, 40000 Čakovec</w:t>
      </w:r>
      <w:r>
        <w:t>, navodeći da du</w:t>
      </w:r>
      <w:r w:rsidR="00715C85">
        <w:t xml:space="preserve">žnik na dan </w:t>
      </w:r>
      <w:r w:rsidR="00F641E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641ED">
        <w:t>161.407,91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15F" w:rsidP="007F64E0" w:rsidR="0041715F">
      <w:r>
        <w:separator/>
      </w:r>
    </w:p>
  </w:endnote>
  <w:endnote w:id="0" w:type="continuationSeparator">
    <w:p w:rsidRDefault="0041715F" w:rsidP="007F64E0" w:rsidR="00417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15F" w:rsidP="007F64E0" w:rsidR="0041715F">
      <w:r>
        <w:separator/>
      </w:r>
    </w:p>
  </w:footnote>
  <w:footnote w:id="0" w:type="continuationSeparator">
    <w:p w:rsidRDefault="0041715F" w:rsidP="007F64E0" w:rsidR="00417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37B5" w:rsidRPr="006A37B5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641ED">
      <w:rPr>
        <w:lang w:val="hr-HR"/>
      </w:rPr>
      <w:t>St-697/15-5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1715F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37B5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41ED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ENGLISH LANGUAGE CENTRE, društvo s ograničenom odgovornošću za učenje engleskog i španjolskog jezika</izvorni_sadrzaj>
    <derivirana_varijabla naziv="DomainObject.Predmet.ProtustrankaFormated_1">  ENGLISH LANGUAGE CENTRE, društvo s ograničenom odgovornošću za učenje engleskog i španjolskog jezika</derivirana_varijabla>
  </DomainObject.Predmet.ProtustrankaFormated>
  <DomainObject.Predmet.ProtustrankaFormatedOIB>
    <izvorni_sadrzaj>  ENGLISH LANGUAGE CENTRE, društvo s ograničenom odgovornošću za učenje engleskog i španjolskog jezika, OIB 02118717782</izvorni_sadrzaj>
    <derivirana_varijabla naziv="DomainObject.Predmet.ProtustrankaFormatedOIB_1">  ENGLISH LANGUAGE CENTRE, društvo s ograničenom odgovornošću za učenje engleskog i španjolskog jezika, OIB 02118717782</derivirana_varijabla>
  </DomainObject.Predmet.ProtustrankaFormatedOIB>
  <DomainObject.Predmet.ProtustrankaFormatedWithAdress>
    <izvorni_sadrzaj> ENGLISH LANGUAGE CENTRE, društvo s ograničenom odgovornošću za učenje engleskog i španjolskog jezika, Dr. Ante Starčevića 57, 40000 Čakovec</izvorni_sadrzaj>
    <derivirana_varijabla naziv="DomainObject.Predmet.ProtustrankaFormatedWithAdress_1"> ENGLISH LANGUAGE CENTRE, društvo s ograničenom odgovornošću za učenje engleskog i španjolskog jezika, Dr. Ante Starčevića 57, 40000 Čakovec</derivirana_varijabla>
  </DomainObject.Predmet.ProtustrankaFormatedWithAdress>
  <DomainObject.Predmet.ProtustrankaFormatedWithAdressOIB>
    <izvorni_sadrzaj> ENGLISH LANGUAGE CENTRE, društvo s ograničenom odgovornošću za učenje engleskog i španjolskog jezika, OIB 02118717782, Dr. Ante Starčevića 57, 40000 Čakovec</izvorni_sadrzaj>
    <derivirana_varijabla naziv="DomainObject.Predmet.ProtustrankaFormatedWithAdressOIB_1"> ENGLISH LANGUAGE CENTRE, društvo s ograničenom odgovornošću za učenje engleskog i španjolskog jezika, OIB 02118717782, Dr. Ante Starčevića 57, 40000 Čakovec</derivirana_varijabla>
  </DomainObject.Predmet.ProtustrankaFormatedWithAdressOIB>
  <DomainObject.Predmet.ProtustrankaWithAdress>
    <izvorni_sadrzaj>ENGLISH LANGUAGE CENTRE, društvo s ograničenom odgovornošću za učenje engleskog i španjolskog jezika Dr. Ante Starčevića 57, 40000 Čakovec</izvorni_sadrzaj>
    <derivirana_varijabla naziv="DomainObject.Predmet.ProtustrankaWithAdress_1">ENGLISH LANGUAGE CENTRE, društvo s ograničenom odgovornošću za učenje engleskog i španjolskog jezika Dr. Ante Starčevića 57, 40000 Čakovec</derivirana_varijabla>
  </DomainObject.Predmet.ProtustrankaWithAdress>
  <DomainObject.Predmet.ProtustrankaWithAdressOIB>
    <izvorni_sadrzaj>ENGLISH LANGUAGE CENTRE, društvo s ograničenom odgovornošću za učenje engleskog i španjolskog jezika, OIB 02118717782, Dr. Ante Starčevića 57, 40000 Čakovec</izvorni_sadrzaj>
    <derivirana_varijabla naziv="DomainObject.Predmet.ProtustrankaWithAdressOIB_1">ENGLISH LANGUAGE CENTRE, društvo s ograničenom odgovornošću za učenje engleskog i španjolskog jezika, OIB 02118717782, Dr. Ante Starčevića 57, 40000 Čakovec</derivirana_varijabla>
  </DomainObject.Predmet.ProtustrankaWithAdressOIB>
  <DomainObject.Predmet.ProtustrankaNazivFormated>
    <izvorni_sadrzaj>ENGLISH LANGUAGE CENTRE, društvo s ograničenom odgovornošću za učenje engleskog i španjolskog jezika</izvorni_sadrzaj>
    <derivirana_varijabla naziv="DomainObject.Predmet.ProtustrankaNazivFormated_1">ENGLISH LANGUAGE CENTRE, društvo s ograničenom odgovornošću za učenje engleskog i španjolskog jezika</derivirana_varijabla>
  </DomainObject.Predmet.ProtustrankaNazivFormated>
  <DomainObject.Predmet.ProtustrankaNazivFormatedOIB>
    <izvorni_sadrzaj>ENGLISH LANGUAGE CENTRE, društvo s ograničenom odgovornošću za učenje engleskog i španjolskog jezika, OIB 02118717782</izvorni_sadrzaj>
    <derivirana_varijabla naziv="DomainObject.Predmet.ProtustrankaNazivFormatedOIB_1">ENGLISH LANGUAGE CENTRE, društvo s ograničenom odgovornošću za učenje engleskog i španjolskog jezika, OIB 02118717782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161407.91</izvorni_sadrzaj>
    <derivirana_varijabla naziv="DomainObject.Predmet.TrenutnaVrijednost_1">161407.91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ENGLISH LANGUAGE CENTRE, društvo s ograničenom odgovornošću za učenje engleskog i španjolskog jezika</item>
    </izvorni_sadrzaj>
    <derivirana_varijabla naziv="DomainObject.Predmet.ProtuStrankaListFormated_1">
      <item>ENGLISH LANGUAGE CENTRE, društvo s ograničenom odgovornošću za učenje engleskog i španjolskog jezika</item>
    </derivirana_varijabla>
  </DomainObject.Predmet.ProtuStrankaListFormated>
  <DomainObject.Predmet.ProtuStrankaListFormatedOIB>
    <izvorni_sadrzaj>
      <item>ENGLISH LANGUAGE CENTRE, društvo s ograničenom odgovornošću za učenje engleskog i španjolskog jezika, OIB 02118717782</item>
    </izvorni_sadrzaj>
    <derivirana_varijabla naziv="DomainObject.Predmet.ProtuStrankaListFormatedOIB_1">
      <item>ENGLISH LANGUAGE CENTRE, društvo s ograničenom odgovornošću za učenje engleskog i španjolskog jezika, OIB 02118717782</item>
    </derivirana_varijabla>
  </DomainObject.Predmet.ProtuStrankaListFormatedOIB>
  <DomainObject.Predmet.ProtuStrankaListFormatedWithAdress>
    <izvorni_sadrzaj>
      <item>ENGLISH LANGUAGE CENTRE, društvo s ograničenom odgovornošću za učenje engleskog i španjolskog jezika, Dr. Ante Starčevića 57, 40000 Čakovec</item>
    </izvorni_sadrzaj>
    <derivirana_varijabla naziv="DomainObject.Predmet.ProtuStrankaListFormatedWithAdress_1">
      <item>ENGLISH LANGUAGE CENTRE, društvo s ograničenom odgovornošću za učenje engleskog i španjolskog jezika, Dr. Ante Starčevića 57, 40000 Čakovec</item>
    </derivirana_varijabla>
  </DomainObject.Predmet.ProtuStrankaListFormatedWithAdress>
  <DomainObject.Predmet.ProtuStrankaListFormatedWithAdressOIB>
    <izvorni_sadrzaj>
      <item>ENGLISH LANGUAGE CENTRE, društvo s ograničenom odgovornošću za učenje engleskog i španjolskog jezika, OIB 02118717782, Dr. Ante Starčevića 57, 40000 Čakovec</item>
    </izvorni_sadrzaj>
    <derivirana_varijabla naziv="DomainObject.Predmet.ProtuStrankaListFormatedWithAdressOIB_1">
      <item>ENGLISH LANGUAGE CENTRE, društvo s ograničenom odgovornošću za učenje engleskog i španjolskog jezika, OIB 02118717782, Dr. Ante Starčevića 57, 40000 Čakovec</item>
    </derivirana_varijabla>
  </DomainObject.Predmet.ProtuStrankaListFormatedWithAdressOIB>
  <DomainObject.Predmet.ProtuStrankaListNazivFormated>
    <izvorni_sadrzaj>
      <item>ENGLISH LANGUAGE CENTRE, društvo s ograničenom odgovornošću za učenje engleskog i španjolskog jezika</item>
    </izvorni_sadrzaj>
    <derivirana_varijabla naziv="DomainObject.Predmet.ProtuStrankaListNazivFormated_1">
      <item>ENGLISH LANGUAGE CENTRE, društvo s ograničenom odgovornošću za učenje engleskog i španjolskog jezika</item>
    </derivirana_varijabla>
  </DomainObject.Predmet.ProtuStrankaListNazivFormated>
  <DomainObject.Predmet.ProtuStrankaListNazivFormatedOIB>
    <izvorni_sadrzaj>
      <item>ENGLISH LANGUAGE CENTRE, društvo s ograničenom odgovornošću za učenje engleskog i španjolskog jezika, OIB 02118717782</item>
    </izvorni_sadrzaj>
    <derivirana_varijabla naziv="DomainObject.Predmet.ProtuStrankaListNazivFormatedOIB_1">
      <item>ENGLISH LANGUAGE CENTRE, društvo s ograničenom odgovornošću za učenje engleskog i španjolskog jezika, OIB 02118717782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ENGLISH LANGUAGE CENTRE, društvo s ograničenom odgovornošću za učenje engleskog i španjolskog jezika</izvorni_sadrzaj>
    <derivirana_varijabla naziv="DomainObject.Predmet.ProtustrankaIDrugi_1">ENGLISH LANGUAGE CENTRE, društvo s ograničenom odgovornošću za učenje engleskog i španjolskog jezika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ENGLISH LANGUAGE CENTRE, društvo s ograničenom odgovornošću za učenje engleskog i španjolskog jezika, OIB 02118717782, Dr. Ante Starčevića 57, 40000 Čakovec</izvorni_sadrzaj>
    <derivirana_varijabla naziv="DomainObject.Predmet.ProtustrankaIDrugiAdressOIB_1">ENGLISH LANGUAGE CENTRE, društvo s ograničenom odgovornošću za učenje engleskog i španjolskog jezika, OIB 02118717782, Dr. Ante Starčevića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ENGLISH LANGUAGE CENTRE, društvo s ograničenom odgovornošću za učenje engleskog i španjolskog jezika</item>
      <item>E-oglasna ploča</item>
      <item>Sudski registar, Trgovački sud u Varaždinu</item>
    </izvorni_sadrzaj>
    <derivirana_varijabla naziv="DomainObject.Predmet.SudioniciListNaziv_1">
      <item>Financijska agencija</item>
      <item>ENGLISH LANGUAGE CENTRE, društvo s ograničenom odgovornošću za učenje engleskog i španjolskog jezika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ENGLISH LANGUAGE CENTRE, društvo s ograničenom odgovornošću za učenje engleskog i španjolskog jezika, OIB 02118717782, Dr. Ante Starčevića 57,40000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ENGLISH LANGUAGE CENTRE, društvo s ograničenom odgovornošću za učenje engleskog i španjolskog jezika, OIB 02118717782, Dr. Ante Starčevića 57,40000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02118717782</item>
      <item>, OIB null</item>
    </izvorni_sadrzaj>
    <derivirana_varijabla naziv="DomainObject.Predmet.SudioniciListNazivOIB_1">
      <item>, OIB null</item>
      <item>, OIB 85821130368</item>
      <item>, OIB 02118717782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2524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2015-11-11T13:19:00Z</dcterms:created>
  <dc:creator>user</dc:creator>
  <cp:lastModifiedBy>Marko Makaj</cp:lastModifiedBy>
  <cp:lastPrinted>2015-11-11T13:19:00Z</cp:lastPrinted>
  <dcterms:modified xmlns:xsi="http://www.w3.org/2001/XMLSchema-instance" xsi:type="dcterms:W3CDTF">2015-11-13T11:15:00Z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