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9414" w14:paraId="ab29414" w:rsidRDefault="00BF30CF" w:rsidP="00BF30CF" w:rsidR="00BF30CF">
      <w:pPr>
        <w:jc w:val="right"/>
        <w15:collapsed w:val="false"/>
      </w:pPr>
      <w:r>
        <w:t>Broj: 6 St-</w:t>
      </w:r>
      <w:r w:rsidR="00BE60A5">
        <w:t>1833</w:t>
      </w:r>
      <w:r w:rsidR="009B5CD5">
        <w:t>/16-</w:t>
      </w:r>
      <w:r w:rsidR="00BE60A5">
        <w:t>27</w:t>
      </w:r>
    </w:p>
    <w:p w:rsidRDefault="00910E67" w:rsidP="00910E67" w:rsidR="00910E67">
      <w:r>
        <w:rPr>
          <w:rStyle w:val="Naglaeno"/>
        </w:rPr>
        <w:t xml:space="preserve">             </w:t>
      </w:r>
      <w:r w:rsidR="00EC00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70024A" w:rsidR="00BF30C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0035" w:rsidP="00BF30CF" w:rsidR="00EC0035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1B3F65">
        <w:t xml:space="preserve">predlagatelja </w:t>
      </w:r>
      <w:r w:rsidR="00BE60A5">
        <w:t xml:space="preserve">Financijska agencija OIB 85821130368, Regionalni centar Osijek, Podružnica Osijek L. </w:t>
      </w:r>
      <w:proofErr w:type="spellStart"/>
      <w:r w:rsidR="00BE60A5">
        <w:t>Jagera</w:t>
      </w:r>
      <w:proofErr w:type="spellEnd"/>
      <w:r w:rsidR="00BE60A5">
        <w:t xml:space="preserve"> 3 za otvaranje stečajnog postupka nad dužnikom </w:t>
      </w:r>
      <w:r w:rsidR="00BE60A5" w:rsidRPr="00BE60A5">
        <w:rPr>
          <w:b/>
        </w:rPr>
        <w:t xml:space="preserve">VODOSTROJ j.d.o.o. u likvidaciji, Borovo, </w:t>
      </w:r>
      <w:proofErr w:type="spellStart"/>
      <w:r w:rsidR="00BE60A5" w:rsidRPr="00BE60A5">
        <w:rPr>
          <w:b/>
        </w:rPr>
        <w:t>Sremska</w:t>
      </w:r>
      <w:proofErr w:type="spellEnd"/>
      <w:r w:rsidR="00BE60A5" w:rsidRPr="00BE60A5">
        <w:rPr>
          <w:b/>
        </w:rPr>
        <w:t xml:space="preserve"> 28, MBS: 030159033, OIB: 18847577690</w:t>
      </w:r>
      <w:r w:rsidRPr="00D14516">
        <w:t>,</w:t>
      </w:r>
      <w:r>
        <w:t xml:space="preserve"> dana </w:t>
      </w:r>
      <w:r w:rsidR="00BE60A5">
        <w:t>20. listopada</w:t>
      </w:r>
      <w:r w:rsidR="00E5267E">
        <w:t xml:space="preserve"> 2017. g.,</w:t>
      </w:r>
    </w:p>
    <w:p w:rsidRDefault="00A2109E" w:rsidP="00A2109E" w:rsidR="00324E7F">
      <w:pPr>
        <w:tabs>
          <w:tab w:pos="327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7D4207" w:rsidR="007D4207">
      <w:pPr>
        <w:numPr>
          <w:ilvl w:val="0"/>
          <w:numId w:val="11"/>
        </w:numPr>
        <w:jc w:val="both"/>
        <w:rPr>
          <w:b/>
        </w:rPr>
      </w:pPr>
      <w:r w:rsidRPr="00BE60A5">
        <w:t>Otvara se</w:t>
      </w:r>
      <w:r>
        <w:t xml:space="preserve"> stečajni postupak nad dužnikom </w:t>
      </w:r>
      <w:r w:rsidR="00BE60A5" w:rsidRPr="00BE60A5">
        <w:rPr>
          <w:b/>
        </w:rPr>
        <w:t xml:space="preserve">VODOSTROJ j.d.o.o. u likvidaciji, Borovo, </w:t>
      </w:r>
      <w:proofErr w:type="spellStart"/>
      <w:r w:rsidR="00BE60A5" w:rsidRPr="00BE60A5">
        <w:rPr>
          <w:b/>
        </w:rPr>
        <w:t>Sremska</w:t>
      </w:r>
      <w:proofErr w:type="spellEnd"/>
      <w:r w:rsidR="00BE60A5" w:rsidRPr="00BE60A5">
        <w:rPr>
          <w:b/>
        </w:rPr>
        <w:t xml:space="preserve"> 28, MBS: 030159033, OIB: 18847577690</w:t>
      </w:r>
      <w:r w:rsidR="00BE60A5">
        <w:rPr>
          <w:b/>
        </w:rPr>
        <w:t>.</w:t>
      </w:r>
    </w:p>
    <w:p w:rsidRDefault="00BE60A5" w:rsidP="00BE60A5" w:rsidR="00BE60A5" w:rsidRPr="00BE60A5">
      <w:pPr>
        <w:ind w:left="1080"/>
        <w:jc w:val="both"/>
        <w:rPr>
          <w:b/>
        </w:rPr>
      </w:pPr>
    </w:p>
    <w:p w:rsidRDefault="00324E7F" w:rsidP="009B5CD5" w:rsidR="00ED72C6" w:rsidRPr="009B5CD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21435">
        <w:t xml:space="preserve"> </w:t>
      </w:r>
      <w:r w:rsidR="00821435">
        <w:rPr>
          <w:b/>
        </w:rPr>
        <w:t>Zorislav Novoselac, Osijek, Kapucinska 27/II, OIB: 35178090537</w:t>
      </w:r>
      <w:r w:rsidR="009B5CD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E60A5" w:rsidRPr="00BE60A5">
        <w:rPr>
          <w:b/>
        </w:rPr>
        <w:t xml:space="preserve">VODOSTROJ j.d.o.o. u likvidaciji, Borovo, </w:t>
      </w:r>
      <w:proofErr w:type="spellStart"/>
      <w:r w:rsidR="00BE60A5" w:rsidRPr="00BE60A5">
        <w:rPr>
          <w:b/>
        </w:rPr>
        <w:t>Sremska</w:t>
      </w:r>
      <w:proofErr w:type="spellEnd"/>
      <w:r w:rsidR="00BE60A5" w:rsidRPr="00BE60A5">
        <w:rPr>
          <w:b/>
        </w:rPr>
        <w:t xml:space="preserve"> 28, MBS: 030159033, OIB: 18847577690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E60A5" w:rsidP="003668B9" w:rsidR="00BE60A5"/>
    <w:p w:rsidRDefault="00BE60A5" w:rsidP="00BE60A5" w:rsidR="00BE60A5">
      <w:pPr>
        <w:numPr>
          <w:ilvl w:val="0"/>
          <w:numId w:val="11"/>
        </w:numPr>
        <w:jc w:val="both"/>
      </w:pPr>
      <w:r>
        <w:t>Obvezuju se st. upravitelj Zorislav Novoselac iz Osijeka da u spis dostave Zapisnik iz kojeg je razvidno da je izvršeno arhiviranje poslovne dokumentacije, u roku od 15 dana od dana primitka ovog rješenja (Zakon o arhivskom gradivu i arhivama NN 105/97) te da isti, potpisan dostave u spis, pod zakonskim posljedicama.</w:t>
      </w:r>
    </w:p>
    <w:p w:rsidRDefault="00B654E2" w:rsidP="0070024A" w:rsidR="00B654E2"/>
    <w:p w:rsidRDefault="00BF2D34" w:rsidP="00BF2D34" w:rsidR="00BF2D34">
      <w:pPr>
        <w:pStyle w:val="Odlomakpopisa"/>
        <w:numPr>
          <w:ilvl w:val="0"/>
          <w:numId w:val="26"/>
        </w:numPr>
        <w:spacing w:lineRule="auto" w:line="240" w:after="0"/>
        <w:jc w:val="both"/>
      </w:pPr>
      <w:proofErr w:type="spellStart"/>
      <w:r>
        <w:t>Nalaže</w:t>
      </w:r>
      <w:proofErr w:type="spellEnd"/>
      <w:r>
        <w:t xml:space="preserve"> se FINI da </w:t>
      </w:r>
      <w:proofErr w:type="spellStart"/>
      <w:r>
        <w:t>naloži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prijenos</w:t>
      </w:r>
      <w:proofErr w:type="spellEnd"/>
      <w:r>
        <w:t xml:space="preserve"> </w:t>
      </w:r>
      <w:proofErr w:type="spellStart"/>
      <w:r>
        <w:t>zaplijenjenoga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r w:rsidRPr="00A52E85">
        <w:t>HR31 2390 0011 3000 0020 0 model HR05 272-</w:t>
      </w:r>
      <w:r w:rsidR="00BE60A5">
        <w:rPr>
          <w:b/>
        </w:rPr>
        <w:t>1833-16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daljnju</w:t>
      </w:r>
      <w:proofErr w:type="spellEnd"/>
      <w:r>
        <w:t xml:space="preserve"> </w:t>
      </w:r>
      <w:proofErr w:type="spellStart"/>
      <w:r>
        <w:t>pljenidbu</w:t>
      </w:r>
      <w:proofErr w:type="spellEnd"/>
      <w:r>
        <w:t xml:space="preserve"> do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čl</w:t>
      </w:r>
      <w:proofErr w:type="spellEnd"/>
      <w:r>
        <w:t xml:space="preserve">. 112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105/15)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zaplijenjen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>.</w:t>
      </w:r>
    </w:p>
    <w:p w:rsidRDefault="00243617" w:rsidP="00243617" w:rsidR="00243617">
      <w:pPr>
        <w:jc w:val="both"/>
      </w:pPr>
    </w:p>
    <w:p w:rsidRDefault="007D4207" w:rsidP="00243617" w:rsidR="007D4207">
      <w:pPr>
        <w:jc w:val="both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 w:rsidRPr="0070024A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BE60A5">
        <w:t>1833/16 od 6. ožujka 2017.</w:t>
      </w:r>
      <w:r w:rsidRPr="005E551C">
        <w:t xml:space="preserve"> g. pokrenut je postupak nad dužnikom </w:t>
      </w:r>
      <w:r w:rsidR="00BE60A5" w:rsidRPr="00BE60A5">
        <w:rPr>
          <w:b/>
        </w:rPr>
        <w:t xml:space="preserve">VODOSTROJ j.d.o.o. u likvidaciji, Borovo, </w:t>
      </w:r>
      <w:proofErr w:type="spellStart"/>
      <w:r w:rsidR="00BE60A5" w:rsidRPr="00BE60A5">
        <w:rPr>
          <w:b/>
        </w:rPr>
        <w:t>Sremska</w:t>
      </w:r>
      <w:proofErr w:type="spellEnd"/>
      <w:r w:rsidR="00BE60A5" w:rsidRPr="00BE60A5">
        <w:rPr>
          <w:b/>
        </w:rPr>
        <w:t xml:space="preserve"> 28, MBS: 030159033, OIB: 18847577690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A63E7A">
        <w:t>Zorislav Novoselac</w:t>
      </w:r>
      <w:r>
        <w:t xml:space="preserve"> iz Osijeka</w:t>
      </w:r>
      <w:r w:rsidRPr="005E551C">
        <w:t xml:space="preserve"> te je za </w:t>
      </w:r>
      <w:r w:rsidR="00BE60A5">
        <w:t>8. lipanj 2017 rješenje TS Osijek broj St-1833/16 od 26. travnja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7D2041" w:rsidR="007D2041">
      <w:pPr>
        <w:ind w:firstLine="720"/>
        <w:jc w:val="both"/>
      </w:pPr>
      <w:r w:rsidRPr="005E551C">
        <w:t xml:space="preserve">Dana </w:t>
      </w:r>
      <w:r w:rsidR="00BE60A5">
        <w:t>8. lipnja</w:t>
      </w:r>
      <w:r w:rsidR="00E5267E">
        <w:t xml:space="preserve"> 2017.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E7644B" w:rsidP="00E7644B" w:rsidR="00E7644B">
      <w:pPr>
        <w:jc w:val="both"/>
      </w:pPr>
    </w:p>
    <w:p w:rsidRDefault="00BE60A5" w:rsidP="003668B9" w:rsidR="00BE60A5" w:rsidRPr="003668B9">
      <w:pPr>
        <w:pStyle w:val="Naslov1"/>
        <w:jc w:val="both"/>
        <w:rPr>
          <w:b w:val="false"/>
          <w:sz w:val="24"/>
          <w:szCs w:val="24"/>
        </w:rPr>
      </w:pPr>
      <w:r w:rsidRPr="00BE60A5">
        <w:rPr>
          <w:b w:val="false"/>
          <w:sz w:val="24"/>
          <w:szCs w:val="24"/>
        </w:rPr>
        <w:t xml:space="preserve">Predlagatelj FINA RC Osijek, Podružnica Osijek,podnio je dana 15. lipnja  2016. prijedlog za otvaranje stečajnog postupka,nad dužnikom </w:t>
      </w:r>
      <w:proofErr w:type="spellStart"/>
      <w:r w:rsidRPr="00BE60A5">
        <w:rPr>
          <w:b w:val="false"/>
          <w:sz w:val="24"/>
          <w:szCs w:val="24"/>
        </w:rPr>
        <w:t>Vodostroj</w:t>
      </w:r>
      <w:proofErr w:type="spellEnd"/>
      <w:r w:rsidRPr="00BE60A5">
        <w:rPr>
          <w:b w:val="false"/>
          <w:sz w:val="24"/>
          <w:szCs w:val="24"/>
        </w:rPr>
        <w:t xml:space="preserve"> j.d.o.o. u likvidaciji, Borovo, </w:t>
      </w:r>
      <w:proofErr w:type="spellStart"/>
      <w:r w:rsidRPr="00BE60A5">
        <w:rPr>
          <w:b w:val="false"/>
          <w:sz w:val="24"/>
          <w:szCs w:val="24"/>
        </w:rPr>
        <w:t>Sremska</w:t>
      </w:r>
      <w:proofErr w:type="spellEnd"/>
      <w:r w:rsidRPr="00BE60A5">
        <w:rPr>
          <w:b w:val="false"/>
          <w:sz w:val="24"/>
          <w:szCs w:val="24"/>
        </w:rPr>
        <w:t xml:space="preserve"> 28, MBDS:0300159033, OIB:188477577690U, uz napomenu, da dužnik na dan 14.lipnja u očevidniku redoslijeda osnova za plaćanje,ima </w:t>
      </w:r>
      <w:r w:rsidR="003668B9">
        <w:rPr>
          <w:b w:val="false"/>
          <w:sz w:val="24"/>
          <w:szCs w:val="24"/>
        </w:rPr>
        <w:t>e</w:t>
      </w:r>
      <w:r w:rsidRPr="00BE60A5">
        <w:rPr>
          <w:b w:val="false"/>
          <w:sz w:val="24"/>
          <w:szCs w:val="24"/>
        </w:rPr>
        <w:t>videntirane neizvršene osnove za pl</w:t>
      </w:r>
      <w:r w:rsidR="003668B9">
        <w:rPr>
          <w:b w:val="false"/>
          <w:sz w:val="24"/>
          <w:szCs w:val="24"/>
        </w:rPr>
        <w:t>a</w:t>
      </w:r>
      <w:r w:rsidRPr="00BE60A5">
        <w:rPr>
          <w:b w:val="false"/>
          <w:sz w:val="24"/>
          <w:szCs w:val="24"/>
        </w:rPr>
        <w:t>ćanje u neprekinutom razdoblju od 120 dana u ukupn</w:t>
      </w:r>
      <w:r w:rsidR="003668B9">
        <w:rPr>
          <w:b w:val="false"/>
          <w:sz w:val="24"/>
          <w:szCs w:val="24"/>
        </w:rPr>
        <w:t>o</w:t>
      </w:r>
      <w:r w:rsidRPr="00BE60A5">
        <w:rPr>
          <w:b w:val="false"/>
          <w:sz w:val="24"/>
          <w:szCs w:val="24"/>
        </w:rPr>
        <w:t>m iznosu od 27.439,55 kn.</w:t>
      </w:r>
    </w:p>
    <w:p w:rsidRDefault="003668B9" w:rsidP="00BE60A5" w:rsidR="00BE60A5">
      <w:pPr>
        <w:jc w:val="both"/>
      </w:pPr>
      <w:proofErr w:type="spellStart"/>
      <w:r>
        <w:t>Vodostroj</w:t>
      </w:r>
      <w:proofErr w:type="spellEnd"/>
      <w:r>
        <w:t xml:space="preserve"> </w:t>
      </w:r>
      <w:r w:rsidR="00BE60A5">
        <w:t>j.d.o.o.u likvidaciji,</w:t>
      </w:r>
      <w:r>
        <w:t xml:space="preserve"> </w:t>
      </w:r>
      <w:r w:rsidR="00BE60A5">
        <w:t>Borovo,</w:t>
      </w:r>
      <w:r>
        <w:t xml:space="preserve"> </w:t>
      </w:r>
      <w:proofErr w:type="spellStart"/>
      <w:r>
        <w:t>Sremskas</w:t>
      </w:r>
      <w:proofErr w:type="spellEnd"/>
      <w:r>
        <w:t xml:space="preserve"> </w:t>
      </w:r>
      <w:r w:rsidR="00BE60A5">
        <w:t>28,</w:t>
      </w:r>
      <w:r>
        <w:t xml:space="preserve"> </w:t>
      </w:r>
      <w:r w:rsidR="00BE60A5">
        <w:t>MBS:0300159033,</w:t>
      </w:r>
      <w:r>
        <w:t xml:space="preserve"> </w:t>
      </w:r>
      <w:r w:rsidR="00BE60A5">
        <w:t>OIB:</w:t>
      </w:r>
      <w:r>
        <w:t xml:space="preserve"> </w:t>
      </w:r>
      <w:r w:rsidR="00BE60A5">
        <w:t xml:space="preserve">188477577690, upisan je u registru Trgovačkog suda u Osijeku,  </w:t>
      </w:r>
    </w:p>
    <w:p w:rsidRDefault="00BE60A5" w:rsidP="00BE60A5" w:rsidR="00BE60A5">
      <w:pPr>
        <w:pStyle w:val="Tijeloteksta"/>
        <w:jc w:val="both"/>
      </w:pPr>
      <w:r>
        <w:t>Predmet poslovanja društva odnosi na proizvodnju,trgovinu i usluge,</w:t>
      </w:r>
    </w:p>
    <w:p w:rsidRDefault="00BE60A5" w:rsidP="00BE60A5" w:rsidR="00BE60A5">
      <w:pPr>
        <w:jc w:val="both"/>
      </w:pPr>
      <w:r>
        <w:t>Status –Likvidacija</w:t>
      </w:r>
    </w:p>
    <w:p w:rsidRDefault="00BE60A5" w:rsidP="00BE60A5" w:rsidR="00BE60A5">
      <w:pPr>
        <w:jc w:val="both"/>
      </w:pPr>
      <w:r>
        <w:t>Temeljni kapital-10,00 kn</w:t>
      </w:r>
    </w:p>
    <w:p w:rsidRDefault="00BE60A5" w:rsidP="00BE60A5" w:rsidR="00BE60A5">
      <w:pPr>
        <w:jc w:val="both"/>
      </w:pPr>
      <w:r>
        <w:t>Pravni oblik-jednostavno društvo s ograničenom odgovornošću</w:t>
      </w:r>
    </w:p>
    <w:p w:rsidRDefault="00BE60A5" w:rsidP="00BE60A5" w:rsidR="00BE60A5">
      <w:pPr>
        <w:jc w:val="both"/>
      </w:pPr>
      <w:r>
        <w:t>Osnivači-Dušan Miljković,OIB:62535535167,Borovo,</w:t>
      </w:r>
      <w:proofErr w:type="spellStart"/>
      <w:r>
        <w:t>Sremska</w:t>
      </w:r>
      <w:proofErr w:type="spellEnd"/>
      <w:r>
        <w:t xml:space="preserve"> 28</w:t>
      </w:r>
    </w:p>
    <w:p w:rsidRDefault="00BE60A5" w:rsidP="00BE60A5" w:rsidR="00BE60A5">
      <w:pPr>
        <w:jc w:val="both"/>
      </w:pPr>
      <w:r>
        <w:t>Pravni odnosi:</w:t>
      </w:r>
    </w:p>
    <w:p w:rsidRDefault="00BE60A5" w:rsidP="003668B9" w:rsidR="00BE60A5">
      <w:pPr>
        <w:jc w:val="both"/>
      </w:pPr>
      <w:r>
        <w:t>Osnivački akt-Izjava o osnivanju jednostavnog trgovačkog društva  od 13.04.2015.</w:t>
      </w:r>
    </w:p>
    <w:p w:rsidRDefault="00BE60A5" w:rsidP="003668B9" w:rsidR="00BE60A5">
      <w:pPr>
        <w:jc w:val="both"/>
      </w:pPr>
      <w:r>
        <w:t>Razlozi za prestanak:</w:t>
      </w:r>
    </w:p>
    <w:p w:rsidRDefault="00BE60A5" w:rsidP="00283DD4" w:rsidR="003668B9">
      <w:pPr>
        <w:jc w:val="both"/>
      </w:pPr>
      <w:r>
        <w:t>Odluka o nastanku razloga za prestanak rada društva  donesena 20.</w:t>
      </w:r>
      <w:r w:rsidR="00283DD4">
        <w:t xml:space="preserve"> </w:t>
      </w:r>
      <w:r>
        <w:t>svibnja 2016.</w:t>
      </w:r>
    </w:p>
    <w:p w:rsidRDefault="00BE60A5" w:rsidP="00283DD4" w:rsidR="00BE60A5">
      <w:pPr>
        <w:pStyle w:val="Tijeloteksta"/>
        <w:jc w:val="both"/>
      </w:pPr>
      <w:r>
        <w:t>Prema bilanci stanje na dan 31.12. 2015</w:t>
      </w:r>
      <w:r w:rsidR="00283DD4">
        <w:t>. g</w:t>
      </w:r>
      <w:r>
        <w:t>.</w:t>
      </w:r>
      <w:r w:rsidR="00283DD4">
        <w:t xml:space="preserve"> </w:t>
      </w:r>
      <w:r>
        <w:t>obveznik - ima dugotrajnu imovinu vrijednosti  27.000,00 kn,odnosi se na materijalnu imovinu.</w:t>
      </w:r>
    </w:p>
    <w:p w:rsidRDefault="00BE60A5" w:rsidP="003668B9" w:rsidR="00BE60A5">
      <w:pPr>
        <w:pStyle w:val="Bezproreda"/>
      </w:pPr>
      <w:r>
        <w:t xml:space="preserve"> Dužnik prema bilanci za 2015.</w:t>
      </w:r>
      <w:r w:rsidR="00283DD4">
        <w:t xml:space="preserve"> </w:t>
      </w:r>
      <w:r>
        <w:t>godinu raspolaže sa kratkotrajnom imovinom u vrijednosti od 36.431,00 kn</w:t>
      </w:r>
    </w:p>
    <w:p w:rsidRDefault="00BE60A5" w:rsidP="003668B9" w:rsidR="00BE60A5">
      <w:pPr>
        <w:pStyle w:val="Bezproreda"/>
      </w:pPr>
      <w:r>
        <w:t>Potraživanja dužnika-ukupno 36.426,00 kn a odnosi se na potraživanja od kupaca -31.025,00 kn i potraživanja od države-5.401,00 kn</w:t>
      </w:r>
    </w:p>
    <w:p w:rsidRDefault="00BE60A5" w:rsidP="003668B9" w:rsidR="00BE60A5">
      <w:pPr>
        <w:pStyle w:val="Bezproreda"/>
      </w:pPr>
      <w:r>
        <w:t>Obveze  prema zaposlenicima iznose 27.696,00 kn i obveze za porez i doprinose –iznose 16.957,00 kn</w:t>
      </w:r>
    </w:p>
    <w:p w:rsidRDefault="00BE60A5" w:rsidP="00BE60A5" w:rsidR="00BE60A5" w:rsidRPr="00283DD4">
      <w:pPr>
        <w:pStyle w:val="Bezproreda"/>
      </w:pPr>
      <w:r>
        <w:t>Društvo  u 2015.  iskazuje  gubitak u iznosu od 25.022,00  kn.</w:t>
      </w:r>
    </w:p>
    <w:p w:rsidRDefault="00BE60A5" w:rsidP="00BE60A5" w:rsidR="00BE60A5">
      <w:pPr>
        <w:pStyle w:val="Tijeloteksta"/>
        <w:jc w:val="both"/>
      </w:pPr>
      <w:r>
        <w:t>Prema dostavljenim podacima  od HZMO Područni ured Osijek dužnik</w:t>
      </w:r>
      <w:r w:rsidR="00283DD4">
        <w:t xml:space="preserve"> je</w:t>
      </w:r>
      <w:r>
        <w:t xml:space="preserve"> imao zaposlene osobe-radnike:</w:t>
      </w:r>
    </w:p>
    <w:p w:rsidRDefault="00BE60A5" w:rsidP="00BE60A5" w:rsidR="00BE60A5">
      <w:pPr>
        <w:pStyle w:val="Tijeloteksta"/>
        <w:jc w:val="both"/>
      </w:pPr>
      <w:r>
        <w:t>-</w:t>
      </w:r>
      <w:proofErr w:type="spellStart"/>
      <w:r>
        <w:t>Đuričin</w:t>
      </w:r>
      <w:proofErr w:type="spellEnd"/>
      <w:r>
        <w:t xml:space="preserve"> Zoran,OIB:03265907594</w:t>
      </w:r>
    </w:p>
    <w:p w:rsidRDefault="00BE60A5" w:rsidP="00BE60A5" w:rsidR="00BE60A5">
      <w:pPr>
        <w:pStyle w:val="Tijeloteksta"/>
        <w:jc w:val="both"/>
      </w:pPr>
      <w:r>
        <w:t>-</w:t>
      </w:r>
      <w:proofErr w:type="spellStart"/>
      <w:r>
        <w:t>Patković</w:t>
      </w:r>
      <w:proofErr w:type="spellEnd"/>
      <w:r>
        <w:t xml:space="preserve"> Stevo,OIB:03309336490</w:t>
      </w:r>
    </w:p>
    <w:p w:rsidRDefault="00BE60A5" w:rsidP="00BE60A5" w:rsidR="00BE60A5">
      <w:pPr>
        <w:pStyle w:val="Tijeloteksta"/>
        <w:jc w:val="both"/>
      </w:pPr>
      <w:r>
        <w:lastRenderedPageBreak/>
        <w:t>-</w:t>
      </w:r>
      <w:proofErr w:type="spellStart"/>
      <w:r>
        <w:t>Boromisa</w:t>
      </w:r>
      <w:proofErr w:type="spellEnd"/>
      <w:r>
        <w:t xml:space="preserve"> Srđan,OIB:03441816234</w:t>
      </w:r>
    </w:p>
    <w:p w:rsidRDefault="00BE60A5" w:rsidP="00BE60A5" w:rsidR="00BE60A5">
      <w:pPr>
        <w:pStyle w:val="Tijeloteksta"/>
        <w:jc w:val="both"/>
      </w:pPr>
      <w:r>
        <w:t>-Mandić Leopold,OIB:03474784301</w:t>
      </w:r>
    </w:p>
    <w:p w:rsidRDefault="00BE60A5" w:rsidP="00BE60A5" w:rsidR="00BE60A5" w:rsidRPr="00283DD4">
      <w:pPr>
        <w:pStyle w:val="Tijeloteksta"/>
        <w:jc w:val="both"/>
      </w:pPr>
      <w:r>
        <w:t>-Miljković Dušan,OIB:03582051287</w:t>
      </w:r>
    </w:p>
    <w:p w:rsidRDefault="00BE60A5" w:rsidP="00BE60A5" w:rsidR="00BE60A5">
      <w:pPr>
        <w:pStyle w:val="Tijeloteksta"/>
        <w:jc w:val="both"/>
      </w:pPr>
      <w:r>
        <w:t>Prema dostavljenim podacima od MUP RH,</w:t>
      </w:r>
      <w:r w:rsidR="00283DD4">
        <w:t xml:space="preserve"> </w:t>
      </w:r>
      <w:r>
        <w:t>Policijska uprava Vukovarsko-Srijemska,nije evidentiran kao vlasnik vozila.</w:t>
      </w:r>
    </w:p>
    <w:p w:rsidRDefault="00BE60A5" w:rsidP="00283DD4" w:rsidR="00BE60A5" w:rsidRPr="00283DD4">
      <w:pPr>
        <w:pStyle w:val="Tijeloteksta"/>
        <w:jc w:val="both"/>
        <w:rPr>
          <w:b/>
        </w:rPr>
      </w:pPr>
      <w:r>
        <w:t xml:space="preserve">     </w:t>
      </w:r>
      <w:r w:rsidR="00283DD4">
        <w:t>O</w:t>
      </w:r>
      <w:r>
        <w:t xml:space="preserve">d </w:t>
      </w:r>
      <w:proofErr w:type="spellStart"/>
      <w:r>
        <w:t>knjig</w:t>
      </w:r>
      <w:proofErr w:type="spellEnd"/>
      <w:r>
        <w:t xml:space="preserve">. servisa </w:t>
      </w:r>
      <w:proofErr w:type="spellStart"/>
      <w:r>
        <w:t>Probilanc</w:t>
      </w:r>
      <w:proofErr w:type="spellEnd"/>
      <w:r>
        <w:t xml:space="preserve"> obrt</w:t>
      </w:r>
      <w:r w:rsidR="00283DD4">
        <w:t xml:space="preserve"> </w:t>
      </w:r>
      <w:r>
        <w:t>iz Vukovara,</w:t>
      </w:r>
      <w:r w:rsidR="00283DD4">
        <w:t xml:space="preserve"> nije dobiveno </w:t>
      </w:r>
      <w:r>
        <w:t>pojašnjenje za pojedine stavke iz Bilance</w:t>
      </w:r>
      <w:r>
        <w:rPr>
          <w:b/>
        </w:rPr>
        <w:t>.</w:t>
      </w:r>
    </w:p>
    <w:p w:rsidRDefault="00283DD4" w:rsidP="00BE60A5" w:rsidR="00BE60A5">
      <w:pPr>
        <w:tabs>
          <w:tab w:pos="7380" w:val="decimal"/>
        </w:tabs>
        <w:jc w:val="both"/>
      </w:pPr>
      <w:r>
        <w:t>P</w:t>
      </w:r>
      <w:r w:rsidR="00BE60A5">
        <w:t>rema Očevidniku redosl</w:t>
      </w:r>
      <w:r>
        <w:t>i</w:t>
      </w:r>
      <w:r w:rsidR="00BE60A5">
        <w:t>jeda osnove za plaćanje kod FINA,</w:t>
      </w:r>
      <w:r>
        <w:t xml:space="preserve"> </w:t>
      </w:r>
      <w:r w:rsidR="00BE60A5">
        <w:t xml:space="preserve">dužnik ima evidentirane osnove za plaćanje u razdoblju duže od 60 </w:t>
      </w:r>
      <w:r>
        <w:t xml:space="preserve">dana </w:t>
      </w:r>
      <w:r w:rsidR="00BE60A5">
        <w:t>Sukladno tome ostvaren je stečajni razlog nesposobnosti za plaćanje.</w:t>
      </w:r>
    </w:p>
    <w:p w:rsidRDefault="00BE60A5" w:rsidP="00BE60A5" w:rsidR="00BE60A5">
      <w:pPr>
        <w:tabs>
          <w:tab w:pos="7380" w:val="decimal"/>
        </w:tabs>
        <w:jc w:val="both"/>
      </w:pPr>
      <w:r>
        <w:t>- nema izgleda za nastavak poslovanja dužnika;</w:t>
      </w:r>
    </w:p>
    <w:p w:rsidRDefault="00BE60A5" w:rsidP="00BE60A5" w:rsidR="00BE60A5">
      <w:pPr>
        <w:pStyle w:val="Tijeloteksta"/>
        <w:jc w:val="both"/>
      </w:pPr>
      <w:r>
        <w:rPr>
          <w:b/>
        </w:rPr>
        <w:t xml:space="preserve">- </w:t>
      </w:r>
      <w:r>
        <w:t xml:space="preserve">da se nad  dužnikom </w:t>
      </w:r>
      <w:proofErr w:type="spellStart"/>
      <w:r>
        <w:t>Vodostroj</w:t>
      </w:r>
      <w:proofErr w:type="spellEnd"/>
      <w:r>
        <w:t xml:space="preserve"> j.d.o.o. u likvidaciji,Borovo,</w:t>
      </w:r>
      <w:proofErr w:type="spellStart"/>
      <w:r>
        <w:t>Sremskas</w:t>
      </w:r>
      <w:proofErr w:type="spellEnd"/>
      <w:r>
        <w:t xml:space="preserve"> 28, MBDS:0300159033 ,OIB:188477577690</w:t>
      </w:r>
      <w:r>
        <w:rPr>
          <w:b/>
        </w:rPr>
        <w:t>, rješenjem otvori i zaključi stečajni</w:t>
      </w:r>
      <w:r>
        <w:t xml:space="preserve"> postupak čl. 132 SZ-a. </w:t>
      </w:r>
    </w:p>
    <w:p w:rsidRDefault="00BE60A5" w:rsidP="00BE60A5" w:rsidR="00BE60A5" w:rsidRPr="00283DD4">
      <w:pPr>
        <w:jc w:val="both"/>
      </w:pPr>
      <w:r>
        <w:t xml:space="preserve">- da se privremenom stečajnom upravitelju iz namjenskih sudskih sredstava  isplati nagrada u bruto iznosu od  3.500,00 kuna. </w:t>
      </w:r>
    </w:p>
    <w:p w:rsidRDefault="00283DD4" w:rsidP="00283DD4" w:rsidR="00BE60A5">
      <w:pPr>
        <w:pStyle w:val="Odlomakpopisa"/>
        <w:numPr>
          <w:ilvl w:val="0"/>
          <w:numId w:val="29"/>
        </w:numPr>
        <w:jc w:val="both"/>
      </w:pPr>
      <w:proofErr w:type="gramStart"/>
      <w:r>
        <w:t>da</w:t>
      </w:r>
      <w:proofErr w:type="gramEnd"/>
      <w:r>
        <w:t xml:space="preserve"> se </w:t>
      </w:r>
      <w:proofErr w:type="spellStart"/>
      <w:r>
        <w:t>pozovu</w:t>
      </w:r>
      <w:proofErr w:type="spellEnd"/>
      <w:r>
        <w:t xml:space="preserve"> </w:t>
      </w:r>
      <w:proofErr w:type="spellStart"/>
      <w:r>
        <w:t>vjerovnici</w:t>
      </w:r>
      <w:proofErr w:type="spellEnd"/>
      <w:r w:rsidR="00BE60A5">
        <w:t xml:space="preserve"> da </w:t>
      </w:r>
      <w:proofErr w:type="spellStart"/>
      <w:r w:rsidR="00BE60A5">
        <w:t>predujme</w:t>
      </w:r>
      <w:proofErr w:type="spellEnd"/>
      <w:r w:rsidR="00BE60A5">
        <w:t xml:space="preserve">  </w:t>
      </w:r>
      <w:proofErr w:type="spellStart"/>
      <w:r w:rsidR="00BE60A5">
        <w:t>sukladno</w:t>
      </w:r>
      <w:proofErr w:type="spellEnd"/>
      <w:r w:rsidR="00BE60A5">
        <w:t xml:space="preserve"> </w:t>
      </w:r>
      <w:proofErr w:type="spellStart"/>
      <w:r w:rsidR="00BE60A5">
        <w:t>čl</w:t>
      </w:r>
      <w:proofErr w:type="spellEnd"/>
      <w:r w:rsidR="00BE60A5">
        <w:t xml:space="preserve">. 132 SZ-a iznos od oko 10.000,00 kn za potrebe vođenja stečajnog postupka </w:t>
      </w:r>
      <w:proofErr w:type="spellStart"/>
      <w:r w:rsidR="00BE60A5">
        <w:t>ukolik</w:t>
      </w:r>
      <w:r>
        <w:t>o</w:t>
      </w:r>
      <w:proofErr w:type="spellEnd"/>
      <w:r>
        <w:t xml:space="preserve"> bi se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otvorio</w:t>
      </w:r>
      <w:proofErr w:type="spellEnd"/>
      <w:r>
        <w:t xml:space="preserve"> (</w:t>
      </w:r>
      <w:proofErr w:type="spellStart"/>
      <w:r w:rsidR="00BE60A5">
        <w:t>nagrada</w:t>
      </w:r>
      <w:proofErr w:type="spellEnd"/>
      <w:r w:rsidR="00BE60A5">
        <w:t xml:space="preserve"> </w:t>
      </w:r>
      <w:proofErr w:type="spellStart"/>
      <w:r w:rsidR="00BE60A5">
        <w:t>stečajnom</w:t>
      </w:r>
      <w:proofErr w:type="spellEnd"/>
      <w:r w:rsidR="00BE60A5">
        <w:t xml:space="preserve"> </w:t>
      </w:r>
      <w:proofErr w:type="spellStart"/>
      <w:r w:rsidR="00BE60A5">
        <w:t>upravitelju</w:t>
      </w:r>
      <w:proofErr w:type="spellEnd"/>
      <w:r w:rsidR="00BE60A5">
        <w:t xml:space="preserve">, </w:t>
      </w:r>
      <w:proofErr w:type="spellStart"/>
      <w:r w:rsidR="00BE60A5">
        <w:t>trošak</w:t>
      </w:r>
      <w:proofErr w:type="spellEnd"/>
      <w:r w:rsidR="00BE60A5">
        <w:t xml:space="preserve"> </w:t>
      </w:r>
      <w:proofErr w:type="spellStart"/>
      <w:r w:rsidR="00BE60A5">
        <w:t>knjigovodstva</w:t>
      </w:r>
      <w:proofErr w:type="spellEnd"/>
      <w:r w:rsidR="00BE60A5">
        <w:t xml:space="preserve">  </w:t>
      </w:r>
      <w:proofErr w:type="spellStart"/>
      <w:r w:rsidR="00BE60A5">
        <w:t>i</w:t>
      </w:r>
      <w:proofErr w:type="spellEnd"/>
      <w:r w:rsidR="00BE60A5">
        <w:t xml:space="preserve"> </w:t>
      </w:r>
      <w:proofErr w:type="spellStart"/>
      <w:r w:rsidR="00BE60A5">
        <w:t>dr</w:t>
      </w:r>
      <w:proofErr w:type="spellEnd"/>
      <w:r w:rsidR="00BE60A5">
        <w:t xml:space="preserve"> </w:t>
      </w:r>
      <w:proofErr w:type="spellStart"/>
      <w:r w:rsidR="00BE60A5">
        <w:t>troškovi</w:t>
      </w:r>
      <w:proofErr w:type="spellEnd"/>
      <w:r w:rsidR="00BE60A5">
        <w:t>)</w:t>
      </w:r>
    </w:p>
    <w:p w:rsidRDefault="00283DD4" w:rsidP="00BE60A5" w:rsidR="00BE60A5">
      <w:pPr>
        <w:jc w:val="both"/>
      </w:pPr>
      <w:r>
        <w:t>Privremeni stečajni</w:t>
      </w:r>
      <w:r w:rsidR="00BE60A5">
        <w:t xml:space="preserve"> upravitelj </w:t>
      </w:r>
      <w:r>
        <w:t>predložio je</w:t>
      </w:r>
      <w:r w:rsidR="00BE60A5">
        <w:t xml:space="preserve"> da sud pozove PROBILANC obrt za knjigovodstvo da dostavi očitovanje na čega se odnose predujmovi za materijalnu imovinu u iznosu od 27.000 kn; potraživanja u iznosu od 36.426,00 kn.</w:t>
      </w:r>
    </w:p>
    <w:p w:rsidRDefault="00BE60A5" w:rsidP="00BE60A5" w:rsidR="00BE60A5">
      <w:pPr>
        <w:jc w:val="both"/>
      </w:pPr>
    </w:p>
    <w:p w:rsidRDefault="00283DD4" w:rsidP="00BE60A5" w:rsidR="00283DD4">
      <w:pPr>
        <w:jc w:val="both"/>
      </w:pPr>
      <w:r>
        <w:t>Zaključkom ovoga suda 6 St-1833/16 od 28. ožujka 2017. g. pozvan je privremeni stečajni upravitelj Zorislav Novoselac iz Osijeka da u roku od 3 dana pisanim putem dostavi ime i prezime vlasnika knjigovodstvenog obrta te njegovo sjedište i adresu kako bi se isti mogli pozvati na očitovanje u odnosu na predujmove i potraživanja a kako je to predložio privremeni stečajni upravitelj podneskom od 24.3.2017. g.</w:t>
      </w:r>
    </w:p>
    <w:p w:rsidRDefault="00283DD4" w:rsidP="00BE60A5" w:rsidR="00283DD4">
      <w:pPr>
        <w:jc w:val="both"/>
      </w:pPr>
    </w:p>
    <w:p w:rsidRDefault="00283DD4" w:rsidP="00BE60A5" w:rsidR="00283DD4">
      <w:pPr>
        <w:jc w:val="both"/>
      </w:pPr>
      <w:r>
        <w:t xml:space="preserve">Podneskom od 3. travnja 2017. g. </w:t>
      </w:r>
      <w:proofErr w:type="spellStart"/>
      <w:r>
        <w:t>priv</w:t>
      </w:r>
      <w:proofErr w:type="spellEnd"/>
      <w:r>
        <w:t xml:space="preserve">. st. upravitelj naveo je knjigovodstveni obrt – </w:t>
      </w:r>
      <w:proofErr w:type="spellStart"/>
      <w:r>
        <w:t>Probilanc</w:t>
      </w:r>
      <w:proofErr w:type="spellEnd"/>
      <w:r>
        <w:t xml:space="preserve"> Slađana Lončarević, 32 000 Vukovar, D. </w:t>
      </w:r>
      <w:proofErr w:type="spellStart"/>
      <w:r>
        <w:t>Renarića</w:t>
      </w:r>
      <w:proofErr w:type="spellEnd"/>
      <w:r>
        <w:t xml:space="preserve"> 41.</w:t>
      </w:r>
    </w:p>
    <w:p w:rsidRDefault="00BE60A5" w:rsidP="00BE60A5" w:rsidR="00BE60A5">
      <w:pPr>
        <w:jc w:val="both"/>
      </w:pPr>
      <w:r>
        <w:t xml:space="preserve">Zaključkom ovoga suda St-1833/16 od 12.4.2017. g. pozvana je Slađana Lončarević </w:t>
      </w:r>
      <w:proofErr w:type="spellStart"/>
      <w:r>
        <w:t>vl</w:t>
      </w:r>
      <w:proofErr w:type="spellEnd"/>
      <w:r>
        <w:t xml:space="preserve">. </w:t>
      </w:r>
      <w:proofErr w:type="spellStart"/>
      <w:r>
        <w:t>knjig</w:t>
      </w:r>
      <w:proofErr w:type="spellEnd"/>
      <w:r>
        <w:t xml:space="preserve">. obrta </w:t>
      </w:r>
      <w:proofErr w:type="spellStart"/>
      <w:r>
        <w:t>Probilanc</w:t>
      </w:r>
      <w:proofErr w:type="spellEnd"/>
      <w:r>
        <w:t xml:space="preserve"> iz Vukovara da dostavi podatke i izjašnjenje u odnosu na predujmove, potraživanja i obveze prema zaposlenicima dužnika.</w:t>
      </w:r>
    </w:p>
    <w:p w:rsidRDefault="00BE60A5" w:rsidP="00BE60A5" w:rsidR="00BE60A5">
      <w:pPr>
        <w:jc w:val="both"/>
      </w:pPr>
    </w:p>
    <w:p w:rsidRDefault="00BE60A5" w:rsidP="00BE60A5" w:rsidR="00BE60A5">
      <w:pPr>
        <w:jc w:val="both"/>
      </w:pPr>
      <w:r>
        <w:t xml:space="preserve">Podneskom od 24.4.2017. g. S. Lončarević </w:t>
      </w:r>
      <w:proofErr w:type="spellStart"/>
      <w:r>
        <w:t>vl</w:t>
      </w:r>
      <w:proofErr w:type="spellEnd"/>
      <w:r>
        <w:t xml:space="preserve">. </w:t>
      </w:r>
      <w:proofErr w:type="spellStart"/>
      <w:r>
        <w:t>knjig</w:t>
      </w:r>
      <w:proofErr w:type="spellEnd"/>
      <w:r>
        <w:t xml:space="preserve">. obrta </w:t>
      </w:r>
      <w:proofErr w:type="spellStart"/>
      <w:r>
        <w:t>Probilanc</w:t>
      </w:r>
      <w:proofErr w:type="spellEnd"/>
      <w:r>
        <w:t xml:space="preserve"> iz Vukovara očitovala se po pozivu suda koje izjašnjenje je dostavila privremenom stečajnom upravitelju dana 4.5.2017. g. što je utvrđeno uvidom u dostavnicu koja se nalazi u spisu. </w:t>
      </w:r>
    </w:p>
    <w:p w:rsidRDefault="00BE60A5" w:rsidP="00BE60A5" w:rsidR="00BE60A5">
      <w:pPr>
        <w:jc w:val="both"/>
      </w:pPr>
    </w:p>
    <w:p w:rsidRDefault="00BE60A5" w:rsidP="00BE60A5" w:rsidR="00BE60A5">
      <w:pPr>
        <w:jc w:val="both"/>
      </w:pPr>
    </w:p>
    <w:p w:rsidRDefault="00BE60A5" w:rsidP="00BE60A5" w:rsidR="00BE60A5">
      <w:pPr>
        <w:ind w:firstLine="708"/>
        <w:jc w:val="both"/>
      </w:pPr>
      <w:r>
        <w:t xml:space="preserve">ŽDO </w:t>
      </w:r>
      <w:r w:rsidR="00283DD4">
        <w:t>se suglasila</w:t>
      </w:r>
      <w:r>
        <w:t xml:space="preserve"> s izvješćem </w:t>
      </w:r>
      <w:proofErr w:type="spellStart"/>
      <w:r>
        <w:t>priv</w:t>
      </w:r>
      <w:proofErr w:type="spellEnd"/>
      <w:r>
        <w:t>. st. upravitelja te s njegovim prijedlogom.</w:t>
      </w:r>
    </w:p>
    <w:p w:rsidRDefault="00CF0365" w:rsidP="007D2041" w:rsidR="00CF0365" w:rsidRPr="00F41C45">
      <w:pPr>
        <w:jc w:val="both"/>
        <w:rPr>
          <w:color w:val="000000"/>
        </w:rPr>
      </w:pPr>
    </w:p>
    <w:p w:rsidRDefault="007D2041" w:rsidP="007D2041" w:rsidR="007D2041" w:rsidRPr="005E551C">
      <w:pPr>
        <w:ind w:firstLine="708"/>
        <w:jc w:val="both"/>
      </w:pPr>
      <w:r w:rsidRPr="005E551C">
        <w:lastRenderedPageBreak/>
        <w:t>Rješenjem ovoga suda broj St-</w:t>
      </w:r>
      <w:r w:rsidR="00BE60A5">
        <w:t>1833/16 od 12. lipnja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F2D34">
        <w:t>10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283DD4">
        <w:t>12. lipnja</w:t>
      </w:r>
      <w:r w:rsidR="00BF2D34">
        <w:t xml:space="preserve"> 2017.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283DD4" w:rsidR="00BE60A5">
      <w:pPr>
        <w:pStyle w:val="Bezproreda"/>
        <w:ind w:firstLine="708"/>
        <w:jc w:val="both"/>
      </w:pPr>
      <w:r w:rsidRPr="001B3F65">
        <w:t xml:space="preserve">Sud je proveo uvid u priloženu dokumentaciju i to: </w:t>
      </w:r>
      <w:r w:rsidR="00BE60A5">
        <w:t xml:space="preserve">prijedlog FINE za otvaranje st. postupka od 16.6.2016. g., povijesni izvadak iz obrtnog registra za dužnika, bilanca na dan 31.12.2015. g., račun dobiti i gubitka za 2015. g., Uvjerenje MUP PU PP Vukovar od 14.3.2017. g., izjašnjenje knjigovodstvenog servisa </w:t>
      </w:r>
      <w:proofErr w:type="spellStart"/>
      <w:r w:rsidR="00BE60A5">
        <w:t>vl</w:t>
      </w:r>
      <w:proofErr w:type="spellEnd"/>
      <w:r w:rsidR="00BE60A5">
        <w:t xml:space="preserve">. Slađana Lončarević obrt za knjigovodstvene usluge </w:t>
      </w:r>
      <w:proofErr w:type="spellStart"/>
      <w:r w:rsidR="00BE60A5">
        <w:t>Probilanc</w:t>
      </w:r>
      <w:proofErr w:type="spellEnd"/>
      <w:r w:rsidR="00BE60A5">
        <w:t xml:space="preserve"> Vukovar od 28.3.2017. g., kartica kupca za 2015. g., dopis FINE od 28.4.2017. g.</w:t>
      </w:r>
    </w:p>
    <w:p w:rsidRDefault="00EC0035" w:rsidP="00BE60A5" w:rsidR="00EC0035" w:rsidRPr="00EC0035">
      <w:pPr>
        <w:pStyle w:val="Bezproreda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821435">
        <w:rPr>
          <w:b/>
        </w:rPr>
        <w:t>Zorislav Novoselac, Osijek</w:t>
      </w:r>
      <w:r>
        <w:t xml:space="preserve"> s liste A stečajnih upravitelja za područje nadležnosti ovoga suda a sukladno čl. 84 st. 1 </w:t>
      </w:r>
      <w:r w:rsidR="009524C1">
        <w:t>SZ</w:t>
      </w:r>
      <w:r w:rsidR="00821435">
        <w:t xml:space="preserve"> u vezi s čl. 85 st. 2 SZ</w:t>
      </w:r>
      <w:r>
        <w:t>.</w:t>
      </w:r>
    </w:p>
    <w:p w:rsidRDefault="00670C39" w:rsidP="007D2041" w:rsidR="00670C39">
      <w:pPr>
        <w:jc w:val="both"/>
      </w:pPr>
    </w:p>
    <w:p w:rsidRDefault="00BF2D34" w:rsidP="007D2041" w:rsidR="00BF2D34">
      <w:pPr>
        <w:jc w:val="both"/>
      </w:pPr>
    </w:p>
    <w:p w:rsidRDefault="00324E7F" w:rsidP="0070024A" w:rsidR="00590AC7">
      <w:pPr>
        <w:jc w:val="center"/>
      </w:pPr>
      <w:r w:rsidRPr="00D2596C">
        <w:t xml:space="preserve">U Osijeku </w:t>
      </w:r>
      <w:r w:rsidR="00283DD4">
        <w:t>20. listopada</w:t>
      </w:r>
      <w:r w:rsidR="00E5267E">
        <w:t xml:space="preserve"> 2017. g.</w:t>
      </w:r>
    </w:p>
    <w:p w:rsidRDefault="00C35081" w:rsidP="00283DD4" w:rsidR="00C35081"/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70024A" w:rsidR="00DF5F6A">
      <w:r>
        <w:t xml:space="preserve">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283DD4" w:rsidR="00831D30">
      <w:pPr>
        <w:tabs>
          <w:tab w:pos="4320" w:val="center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21435">
        <w:t>Zorislav Novoselac</w:t>
      </w:r>
      <w:r w:rsidR="00BA7BA2" w:rsidRPr="00BA7BA2">
        <w:tab/>
      </w:r>
      <w:r w:rsidR="00E5267E">
        <w:tab/>
      </w:r>
    </w:p>
    <w:p w:rsidRDefault="00283DD4" w:rsidP="00BA7BA2" w:rsidR="00163859">
      <w:pPr>
        <w:tabs>
          <w:tab w:pos="3225" w:val="left"/>
          <w:tab w:pos="5850" w:val="left"/>
        </w:tabs>
        <w:jc w:val="both"/>
      </w:pPr>
      <w:r>
        <w:t>2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283DD4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283DD4" w:rsidP="00E5267E" w:rsidR="00163859">
      <w:pPr>
        <w:tabs>
          <w:tab w:pos="1530" w:val="left"/>
        </w:tabs>
        <w:jc w:val="both"/>
      </w:pPr>
      <w:r>
        <w:t>4</w:t>
      </w:r>
      <w:r w:rsidR="00163859">
        <w:t xml:space="preserve">. kal. </w:t>
      </w:r>
      <w:r>
        <w:t>20.11.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35081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C02A7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</w:p>
    <w:p w:rsidRDefault="006A595F" w:rsidP="00F058D9" w:rsidR="006A595F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6A595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25" w:rsidR="004E1625">
      <w:r>
        <w:separator/>
      </w:r>
    </w:p>
  </w:endnote>
  <w:endnote w:id="0" w:type="continuationSeparator">
    <w:p w:rsidRDefault="004E1625" w:rsidR="004E1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25" w:rsidR="004E1625">
      <w:r>
        <w:separator/>
      </w:r>
    </w:p>
  </w:footnote>
  <w:footnote w:id="0" w:type="continuationSeparator">
    <w:p w:rsidRDefault="004E1625" w:rsidR="004E1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786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283DD4" w:rsidP="00283DD4" w:rsidR="00283DD4">
    <w:pPr>
      <w:jc w:val="right"/>
    </w:pPr>
    <w:r>
      <w:t>Broj: 6 St-1833/16-27</w:t>
    </w:r>
  </w:p>
  <w:p w:rsidRDefault="0092156A" w:rsidP="00283DD4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F535E8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87773B"/>
    <w:multiLevelType w:val="hybridMultilevel"/>
    <w:tmpl w:val="E0BE97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7C34046"/>
    <w:multiLevelType w:val="hybridMultilevel"/>
    <w:tmpl w:val="3EC0B730"/>
    <w:lvl w:tplc="F6C206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21247E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2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0"/>
  </w:num>
  <w:num w:numId="5">
    <w:abstractNumId w:val="22"/>
  </w:num>
  <w:num w:numId="6">
    <w:abstractNumId w:val="25"/>
  </w:num>
  <w:num w:numId="7">
    <w:abstractNumId w:val="17"/>
  </w:num>
  <w:num w:numId="8">
    <w:abstractNumId w:val="21"/>
  </w:num>
  <w:num w:numId="9">
    <w:abstractNumId w:val="3"/>
  </w:num>
  <w:num w:numId="10">
    <w:abstractNumId w:val="1"/>
  </w:num>
  <w:num w:numId="11">
    <w:abstractNumId w:val="23"/>
  </w:num>
  <w:num w:numId="12">
    <w:abstractNumId w:val="5"/>
  </w:num>
  <w:num w:numId="13">
    <w:abstractNumId w:val="7"/>
  </w:num>
  <w:num w:numId="14">
    <w:abstractNumId w:val="20"/>
  </w:num>
  <w:num w:numId="15">
    <w:abstractNumId w:val="24"/>
  </w:num>
  <w:num w:numId="16">
    <w:abstractNumId w:val="0"/>
  </w:num>
  <w:num w:numId="17">
    <w:abstractNumId w:val="6"/>
  </w:num>
  <w:num w:numId="18">
    <w:abstractNumId w:val="14"/>
  </w:num>
  <w:num w:numId="19">
    <w:abstractNumId w:val="16"/>
  </w:num>
  <w:num w:numId="20">
    <w:abstractNumId w:val="4"/>
  </w:num>
  <w:num w:numId="21">
    <w:abstractNumId w:val="18"/>
  </w:num>
  <w:num w:numId="22">
    <w:abstractNumId w:val="11"/>
  </w:num>
  <w:num w:numId="23">
    <w:abstractNumId w:val="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5A42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C2EBA"/>
    <w:rsid w:val="000C4256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3DD4"/>
    <w:rsid w:val="002859AC"/>
    <w:rsid w:val="002B215E"/>
    <w:rsid w:val="002B7A2F"/>
    <w:rsid w:val="002C25B5"/>
    <w:rsid w:val="002C5B24"/>
    <w:rsid w:val="002D15FD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668B9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4965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1625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595F"/>
    <w:rsid w:val="006A6E09"/>
    <w:rsid w:val="006B2371"/>
    <w:rsid w:val="006B2E64"/>
    <w:rsid w:val="006C0D3B"/>
    <w:rsid w:val="006E1A97"/>
    <w:rsid w:val="006E1E8F"/>
    <w:rsid w:val="0070024A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4207"/>
    <w:rsid w:val="007D7E9A"/>
    <w:rsid w:val="007E06AD"/>
    <w:rsid w:val="007E50F5"/>
    <w:rsid w:val="007F2FD6"/>
    <w:rsid w:val="007F6CE4"/>
    <w:rsid w:val="00801141"/>
    <w:rsid w:val="00816867"/>
    <w:rsid w:val="00820082"/>
    <w:rsid w:val="00821435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524C1"/>
    <w:rsid w:val="0096085B"/>
    <w:rsid w:val="009703E4"/>
    <w:rsid w:val="00970C9E"/>
    <w:rsid w:val="00984C3D"/>
    <w:rsid w:val="00985A43"/>
    <w:rsid w:val="009A4342"/>
    <w:rsid w:val="009B5CD5"/>
    <w:rsid w:val="009C32E6"/>
    <w:rsid w:val="00A2109E"/>
    <w:rsid w:val="00A2140D"/>
    <w:rsid w:val="00A27BAA"/>
    <w:rsid w:val="00A371A9"/>
    <w:rsid w:val="00A439AF"/>
    <w:rsid w:val="00A43B04"/>
    <w:rsid w:val="00A52B20"/>
    <w:rsid w:val="00A531D3"/>
    <w:rsid w:val="00A61F6B"/>
    <w:rsid w:val="00A63E7A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0E75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E60A5"/>
    <w:rsid w:val="00BF27D4"/>
    <w:rsid w:val="00BF2D34"/>
    <w:rsid w:val="00BF30CF"/>
    <w:rsid w:val="00BF63E8"/>
    <w:rsid w:val="00C032AD"/>
    <w:rsid w:val="00C1549A"/>
    <w:rsid w:val="00C30F2B"/>
    <w:rsid w:val="00C30F2F"/>
    <w:rsid w:val="00C35081"/>
    <w:rsid w:val="00C35C1B"/>
    <w:rsid w:val="00C41AEF"/>
    <w:rsid w:val="00C510C6"/>
    <w:rsid w:val="00C63787"/>
    <w:rsid w:val="00C66EC6"/>
    <w:rsid w:val="00C8572C"/>
    <w:rsid w:val="00C85EA2"/>
    <w:rsid w:val="00C913B6"/>
    <w:rsid w:val="00C933D7"/>
    <w:rsid w:val="00C94FC2"/>
    <w:rsid w:val="00CA1D43"/>
    <w:rsid w:val="00CB4985"/>
    <w:rsid w:val="00CC02A7"/>
    <w:rsid w:val="00CC10AB"/>
    <w:rsid w:val="00CD2BF9"/>
    <w:rsid w:val="00CF0365"/>
    <w:rsid w:val="00D032F3"/>
    <w:rsid w:val="00D04D17"/>
    <w:rsid w:val="00D2596C"/>
    <w:rsid w:val="00D31877"/>
    <w:rsid w:val="00D458C8"/>
    <w:rsid w:val="00D47E5B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5D08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5267E"/>
    <w:rsid w:val="00E60E30"/>
    <w:rsid w:val="00E6574D"/>
    <w:rsid w:val="00E7644B"/>
    <w:rsid w:val="00E91D99"/>
    <w:rsid w:val="00E93865"/>
    <w:rsid w:val="00E95409"/>
    <w:rsid w:val="00EA4040"/>
    <w:rsid w:val="00EB066B"/>
    <w:rsid w:val="00EB0786"/>
    <w:rsid w:val="00EC0035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1C45"/>
    <w:rsid w:val="00F43E9F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customStyle="true" w:styleId="Standard" w:type="paragraph">
    <w:name w:val="Standard"/>
    <w:rsid w:val="00E7644B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07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customStyle="1" w:styleId="Standard" w:type="paragraph">
    <w:name w:val="Standard"/>
    <w:rsid w:val="00E7644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07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7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2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00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6C241-7C75-4E34-B2E4-80962D9BF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1241</properties:Words>
  <properties:Characters>7249</properties:Characters>
  <properties:Lines>220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2017-10-20T11:40:00Z</dcterms:created>
  <dc:creator>dsekulic</dc:creator>
  <cp:lastModifiedBy>Danijela Sekulić</cp:lastModifiedBy>
  <cp:lastPrinted>2017-10-20T11:53:00Z</cp:lastPrinted>
  <dcterms:modified xmlns:xsi="http://www.w3.org/2001/XMLSchema-instance" xsi:type="dcterms:W3CDTF">2017-10-20T11:54:00Z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