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eb17" w14:paraId="af9eb17" w:rsidRDefault="00C93232" w:rsidR="00C9168F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168F" w:rsidR="00C9168F">
      <w:pPr>
        <w:rPr>
          <w:sz w:val="24"/>
        </w:rPr>
      </w:pPr>
      <w:r>
        <w:rPr>
          <w:sz w:val="24"/>
        </w:rPr>
        <w:t>REPUBLIKA HRVATSKA</w:t>
      </w:r>
    </w:p>
    <w:p w:rsidRDefault="00C9168F" w:rsidR="00C9168F">
      <w:pPr>
        <w:rPr>
          <w:sz w:val="24"/>
        </w:rPr>
      </w:pPr>
      <w:r>
        <w:rPr>
          <w:sz w:val="24"/>
        </w:rPr>
        <w:t>TRGOVAČKI SUD U</w:t>
      </w:r>
      <w:r w:rsidR="00750DC0">
        <w:rPr>
          <w:sz w:val="24"/>
        </w:rPr>
        <w:t xml:space="preserve"> OSIJEKU</w:t>
      </w:r>
    </w:p>
    <w:p w:rsidRDefault="00C9168F" w:rsidR="005D7A76">
      <w:pPr>
        <w:rPr>
          <w:sz w:val="24"/>
        </w:rPr>
      </w:pPr>
      <w:r>
        <w:rPr>
          <w:sz w:val="24"/>
        </w:rPr>
        <w:t>S</w:t>
      </w:r>
      <w:r w:rsidR="00750DC0">
        <w:rPr>
          <w:sz w:val="24"/>
        </w:rPr>
        <w:t>TALNA SLUŽBA U S</w:t>
      </w:r>
      <w:r>
        <w:rPr>
          <w:sz w:val="24"/>
        </w:rPr>
        <w:t xml:space="preserve">LAVONSKOM BRODU  </w:t>
      </w:r>
    </w:p>
    <w:p w:rsidRDefault="005D7A76" w:rsidR="005D7A76">
      <w:pPr>
        <w:rPr>
          <w:sz w:val="24"/>
        </w:rPr>
      </w:pPr>
      <w:r>
        <w:rPr>
          <w:sz w:val="24"/>
        </w:rPr>
        <w:t>Trg pobjede 13</w:t>
      </w:r>
    </w:p>
    <w:p w:rsidRDefault="005D7A76" w:rsidR="00C93232">
      <w:pPr>
        <w:rPr>
          <w:sz w:val="24"/>
        </w:rPr>
      </w:pPr>
      <w:r>
        <w:rPr>
          <w:sz w:val="24"/>
        </w:rPr>
        <w:t>35000 Slavonski Brod</w:t>
      </w:r>
      <w:r w:rsidR="00C9168F">
        <w:rPr>
          <w:sz w:val="24"/>
        </w:rPr>
        <w:t xml:space="preserve">                                         </w:t>
      </w:r>
      <w:r>
        <w:rPr>
          <w:sz w:val="24"/>
        </w:rPr>
        <w:t xml:space="preserve">                   </w:t>
      </w:r>
    </w:p>
    <w:p w:rsidRDefault="005D7A76" w:rsidP="00BC3E26" w:rsidR="00C93232">
      <w:pPr>
        <w:ind w:firstLine="720" w:left="5040"/>
        <w:rPr>
          <w:sz w:val="24"/>
        </w:rPr>
      </w:pPr>
      <w:r>
        <w:rPr>
          <w:sz w:val="24"/>
        </w:rPr>
        <w:t xml:space="preserve">       </w:t>
      </w:r>
      <w:r w:rsidR="00C9168F" w:rsidRPr="005D7A76">
        <w:rPr>
          <w:b/>
          <w:sz w:val="24"/>
        </w:rPr>
        <w:t xml:space="preserve">Broj: </w:t>
      </w:r>
      <w:r w:rsidR="00C93232">
        <w:rPr>
          <w:b/>
          <w:sz w:val="24"/>
        </w:rPr>
        <w:t>1/</w:t>
      </w:r>
      <w:r w:rsidR="00C9168F" w:rsidRPr="005D7A76">
        <w:rPr>
          <w:b/>
          <w:sz w:val="24"/>
        </w:rPr>
        <w:t>St-</w:t>
      </w:r>
      <w:r w:rsidR="00477DD2">
        <w:rPr>
          <w:b/>
          <w:sz w:val="24"/>
        </w:rPr>
        <w:t>1693/2017-5</w:t>
      </w:r>
      <w:r w:rsidR="008F7FF3">
        <w:rPr>
          <w:b/>
          <w:sz w:val="24"/>
        </w:rPr>
        <w:t>5</w:t>
      </w:r>
    </w:p>
    <w:p w:rsidRDefault="00C9168F" w:rsidR="00C9168F">
      <w:pPr>
        <w:rPr>
          <w:sz w:val="24"/>
        </w:rPr>
      </w:pPr>
    </w:p>
    <w:p w:rsidRDefault="00682543" w:rsidP="00682543" w:rsidR="00682543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682543" w:rsidP="00682543" w:rsidR="00682543">
      <w:pPr>
        <w:jc w:val="center"/>
        <w:rPr>
          <w:sz w:val="24"/>
        </w:rPr>
      </w:pPr>
    </w:p>
    <w:p w:rsidRDefault="00C9168F" w:rsidR="009D0C4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750DC0">
        <w:rPr>
          <w:sz w:val="24"/>
        </w:rPr>
        <w:t>OSIJEKU STALNA SLUŽBA U</w:t>
      </w:r>
      <w:r w:rsidR="00AE12ED">
        <w:rPr>
          <w:sz w:val="24"/>
        </w:rPr>
        <w:t xml:space="preserve"> </w:t>
      </w:r>
      <w:r>
        <w:rPr>
          <w:sz w:val="24"/>
        </w:rPr>
        <w:t>SLAVONSKOM BRODU, po</w:t>
      </w:r>
      <w:r w:rsidR="00C93232">
        <w:rPr>
          <w:sz w:val="24"/>
        </w:rPr>
        <w:t xml:space="preserve"> stečajnoj sutkinji</w:t>
      </w:r>
      <w:r w:rsidR="00D663ED">
        <w:rPr>
          <w:sz w:val="24"/>
        </w:rPr>
        <w:t xml:space="preserve"> Vesni Vukelić, </w:t>
      </w:r>
      <w:r w:rsidR="009D0C47">
        <w:rPr>
          <w:sz w:val="24"/>
        </w:rPr>
        <w:t xml:space="preserve">u postupku stečaja nad dužnikom </w:t>
      </w:r>
      <w:r w:rsidR="00477DD2">
        <w:rPr>
          <w:sz w:val="24"/>
        </w:rPr>
        <w:t xml:space="preserve">ARMANOS STUDIO d.o.o. u stečaju Požega, </w:t>
      </w:r>
      <w:proofErr w:type="spellStart"/>
      <w:r w:rsidR="00477DD2">
        <w:rPr>
          <w:sz w:val="24"/>
        </w:rPr>
        <w:t>Arslanovci</w:t>
      </w:r>
      <w:proofErr w:type="spellEnd"/>
      <w:r w:rsidR="00477DD2">
        <w:rPr>
          <w:sz w:val="24"/>
        </w:rPr>
        <w:t xml:space="preserve"> 58, OIB 90752075943</w:t>
      </w:r>
      <w:r w:rsidR="00682543">
        <w:rPr>
          <w:sz w:val="24"/>
        </w:rPr>
        <w:t xml:space="preserve">, dana </w:t>
      </w:r>
      <w:r w:rsidR="008F7FF3">
        <w:rPr>
          <w:sz w:val="24"/>
        </w:rPr>
        <w:t>30. listopada</w:t>
      </w:r>
      <w:r w:rsidR="00477DD2">
        <w:rPr>
          <w:sz w:val="24"/>
        </w:rPr>
        <w:t xml:space="preserve"> 2018.</w:t>
      </w:r>
    </w:p>
    <w:p w:rsidRDefault="00682543" w:rsidR="00682543">
      <w:pPr>
        <w:jc w:val="both"/>
        <w:rPr>
          <w:sz w:val="24"/>
        </w:rPr>
      </w:pPr>
    </w:p>
    <w:p w:rsidRDefault="00682543" w:rsidP="00682543" w:rsidR="00682543">
      <w:pPr>
        <w:jc w:val="center"/>
        <w:rPr>
          <w:sz w:val="24"/>
        </w:rPr>
      </w:pPr>
      <w:r>
        <w:rPr>
          <w:sz w:val="24"/>
        </w:rPr>
        <w:t>z a k l j u č i o   j e</w:t>
      </w:r>
    </w:p>
    <w:p w:rsidRDefault="009D0C47" w:rsidR="009D0C47">
      <w:pPr>
        <w:jc w:val="both"/>
        <w:rPr>
          <w:sz w:val="24"/>
        </w:rPr>
      </w:pPr>
    </w:p>
    <w:p w:rsidRDefault="00682543" w:rsidP="004F1C51" w:rsidR="00C9168F">
      <w:pPr>
        <w:ind w:left="360"/>
        <w:rPr>
          <w:sz w:val="24"/>
        </w:rPr>
      </w:pPr>
      <w:r>
        <w:rPr>
          <w:b/>
          <w:sz w:val="24"/>
          <w:szCs w:val="24"/>
        </w:rPr>
        <w:t xml:space="preserve"> I </w:t>
      </w:r>
      <w:r w:rsidR="00C15229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="00C15229">
        <w:rPr>
          <w:b/>
          <w:sz w:val="24"/>
          <w:szCs w:val="24"/>
        </w:rPr>
        <w:t>Ponovno se s</w:t>
      </w:r>
      <w:r w:rsidRPr="00682543">
        <w:rPr>
          <w:b/>
          <w:sz w:val="24"/>
          <w:szCs w:val="24"/>
        </w:rPr>
        <w:t>a</w:t>
      </w:r>
      <w:r w:rsidR="009D0C47" w:rsidRPr="00682543">
        <w:rPr>
          <w:b/>
          <w:sz w:val="24"/>
          <w:szCs w:val="24"/>
        </w:rPr>
        <w:t>z</w:t>
      </w:r>
      <w:r w:rsidRPr="00682543">
        <w:rPr>
          <w:b/>
          <w:sz w:val="24"/>
          <w:szCs w:val="24"/>
        </w:rPr>
        <w:t>i</w:t>
      </w:r>
      <w:r w:rsidR="009D0C47" w:rsidRPr="00682543">
        <w:rPr>
          <w:b/>
          <w:sz w:val="24"/>
          <w:szCs w:val="24"/>
        </w:rPr>
        <w:t>va</w:t>
      </w:r>
      <w:r w:rsidRPr="00682543">
        <w:rPr>
          <w:b/>
          <w:sz w:val="24"/>
          <w:szCs w:val="24"/>
        </w:rPr>
        <w:t xml:space="preserve"> p</w:t>
      </w:r>
      <w:r w:rsidR="009D0C47" w:rsidRPr="00682543">
        <w:rPr>
          <w:b/>
          <w:sz w:val="24"/>
          <w:szCs w:val="24"/>
        </w:rPr>
        <w:t>rv</w:t>
      </w:r>
      <w:r w:rsidRPr="00682543">
        <w:rPr>
          <w:b/>
          <w:sz w:val="24"/>
          <w:szCs w:val="24"/>
        </w:rPr>
        <w:t>a</w:t>
      </w:r>
      <w:r w:rsidR="009D0C47" w:rsidRPr="00682543">
        <w:rPr>
          <w:b/>
          <w:sz w:val="24"/>
          <w:szCs w:val="24"/>
        </w:rPr>
        <w:t xml:space="preserve"> </w:t>
      </w:r>
      <w:proofErr w:type="spellStart"/>
      <w:r w:rsidR="00520FB7" w:rsidRPr="00682543">
        <w:rPr>
          <w:b/>
          <w:sz w:val="24"/>
          <w:szCs w:val="24"/>
        </w:rPr>
        <w:t>konstituirajuć</w:t>
      </w:r>
      <w:r w:rsidRPr="00682543">
        <w:rPr>
          <w:b/>
          <w:sz w:val="24"/>
          <w:szCs w:val="24"/>
        </w:rPr>
        <w:t>a</w:t>
      </w:r>
      <w:proofErr w:type="spellEnd"/>
      <w:r w:rsidR="00520FB7" w:rsidRPr="00682543">
        <w:rPr>
          <w:b/>
          <w:sz w:val="24"/>
          <w:szCs w:val="24"/>
        </w:rPr>
        <w:t xml:space="preserve"> </w:t>
      </w:r>
      <w:r w:rsidR="009D0C47" w:rsidRPr="00682543">
        <w:rPr>
          <w:b/>
          <w:sz w:val="24"/>
          <w:szCs w:val="24"/>
        </w:rPr>
        <w:t>sjednic</w:t>
      </w:r>
      <w:r w:rsidRPr="00682543">
        <w:rPr>
          <w:b/>
          <w:sz w:val="24"/>
          <w:szCs w:val="24"/>
        </w:rPr>
        <w:t>a</w:t>
      </w:r>
      <w:r w:rsidR="009D0C47" w:rsidRPr="00682543">
        <w:rPr>
          <w:b/>
          <w:sz w:val="24"/>
          <w:szCs w:val="24"/>
        </w:rPr>
        <w:t xml:space="preserve"> Odbora vjerovnika</w:t>
      </w:r>
      <w:r w:rsidR="004F1C51">
        <w:rPr>
          <w:b/>
          <w:sz w:val="24"/>
          <w:szCs w:val="24"/>
        </w:rPr>
        <w:t xml:space="preserve">, </w:t>
      </w:r>
      <w:r w:rsidR="009D0C47">
        <w:rPr>
          <w:sz w:val="24"/>
        </w:rPr>
        <w:t>koja će se održati na dan:</w:t>
      </w:r>
    </w:p>
    <w:p w:rsidRDefault="009D0C47" w:rsidR="009D0C47" w:rsidRPr="009D0C47">
      <w:pPr>
        <w:jc w:val="both"/>
        <w:rPr>
          <w:b/>
          <w:sz w:val="24"/>
        </w:rPr>
      </w:pPr>
      <w:r>
        <w:rPr>
          <w:sz w:val="24"/>
        </w:rPr>
        <w:tab/>
      </w:r>
      <w:r w:rsidR="008F7FF3">
        <w:rPr>
          <w:b/>
          <w:sz w:val="24"/>
        </w:rPr>
        <w:t>30. studenog</w:t>
      </w:r>
      <w:r w:rsidR="00477DD2">
        <w:rPr>
          <w:b/>
          <w:sz w:val="24"/>
        </w:rPr>
        <w:t xml:space="preserve"> 2018</w:t>
      </w:r>
      <w:r w:rsidR="00FF252D">
        <w:rPr>
          <w:b/>
          <w:sz w:val="24"/>
        </w:rPr>
        <w:t xml:space="preserve">. u </w:t>
      </w:r>
      <w:r w:rsidR="00477DD2">
        <w:rPr>
          <w:b/>
          <w:sz w:val="24"/>
        </w:rPr>
        <w:t>13</w:t>
      </w:r>
      <w:r w:rsidR="00FF252D">
        <w:rPr>
          <w:b/>
          <w:sz w:val="24"/>
        </w:rPr>
        <w:t>,00 sati</w:t>
      </w:r>
      <w:r w:rsidRPr="009D0C47">
        <w:rPr>
          <w:b/>
          <w:sz w:val="24"/>
        </w:rPr>
        <w:t xml:space="preserve">, </w:t>
      </w:r>
      <w:r>
        <w:rPr>
          <w:b/>
          <w:sz w:val="24"/>
        </w:rPr>
        <w:t xml:space="preserve">u prostorijama ovog Suda soba </w:t>
      </w:r>
      <w:r w:rsidRPr="009D0C47">
        <w:rPr>
          <w:b/>
          <w:sz w:val="24"/>
        </w:rPr>
        <w:t>br. 89/III.</w:t>
      </w:r>
    </w:p>
    <w:p w:rsidRDefault="009D0C47" w:rsidR="009D0C47">
      <w:pPr>
        <w:jc w:val="both"/>
        <w:rPr>
          <w:sz w:val="24"/>
        </w:rPr>
      </w:pPr>
    </w:p>
    <w:p w:rsidRDefault="00C9168F" w:rsidP="009D0C47" w:rsidR="00C9168F">
      <w:pPr>
        <w:jc w:val="both"/>
        <w:rPr>
          <w:sz w:val="24"/>
        </w:rPr>
      </w:pPr>
      <w:r>
        <w:rPr>
          <w:sz w:val="24"/>
        </w:rPr>
        <w:tab/>
      </w:r>
      <w:r w:rsidR="009D0C47">
        <w:rPr>
          <w:sz w:val="24"/>
        </w:rPr>
        <w:t>Za dnevni red predlaže se slijedeće: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>1. Izbor predsjednika Odbora</w:t>
      </w:r>
    </w:p>
    <w:p w:rsidRDefault="009D0C47" w:rsidP="00605371" w:rsidR="002826BA">
      <w:pPr>
        <w:jc w:val="both"/>
        <w:rPr>
          <w:sz w:val="24"/>
        </w:rPr>
      </w:pPr>
      <w:r>
        <w:rPr>
          <w:sz w:val="24"/>
        </w:rPr>
        <w:tab/>
        <w:t xml:space="preserve">2. </w:t>
      </w:r>
      <w:r w:rsidR="00BC3E26">
        <w:rPr>
          <w:sz w:val="24"/>
        </w:rPr>
        <w:t>Izvješće stečajne upraviteljice</w:t>
      </w:r>
      <w:r w:rsidR="00605371">
        <w:rPr>
          <w:sz w:val="24"/>
        </w:rPr>
        <w:t xml:space="preserve"> o stanju stečajne mase i tijeku</w:t>
      </w:r>
      <w:r w:rsidR="00682543">
        <w:rPr>
          <w:sz w:val="24"/>
        </w:rPr>
        <w:t xml:space="preserve"> stečajnog</w:t>
      </w:r>
      <w:r w:rsidR="00605371">
        <w:rPr>
          <w:sz w:val="24"/>
        </w:rPr>
        <w:t xml:space="preserve"> postupka</w:t>
      </w:r>
    </w:p>
    <w:p w:rsidRDefault="00682543" w:rsidP="00966068" w:rsidR="00BC3E26">
      <w:pPr>
        <w:ind w:firstLine="720"/>
        <w:jc w:val="both"/>
        <w:rPr>
          <w:sz w:val="24"/>
        </w:rPr>
      </w:pPr>
      <w:r>
        <w:rPr>
          <w:sz w:val="24"/>
        </w:rPr>
        <w:t>3</w:t>
      </w:r>
      <w:r w:rsidR="001B25C7">
        <w:rPr>
          <w:sz w:val="24"/>
        </w:rPr>
        <w:t xml:space="preserve">. </w:t>
      </w:r>
      <w:r w:rsidR="00BC3E26">
        <w:rPr>
          <w:sz w:val="24"/>
        </w:rPr>
        <w:t>Donošenje odluka o načinu i uvjetima unovčenja stečajne mase</w:t>
      </w:r>
    </w:p>
    <w:p w:rsidRDefault="00BC3E26" w:rsidP="00966068" w:rsidR="001B25C7">
      <w:pPr>
        <w:ind w:firstLine="720"/>
        <w:jc w:val="both"/>
        <w:rPr>
          <w:sz w:val="24"/>
        </w:rPr>
      </w:pPr>
      <w:r>
        <w:rPr>
          <w:sz w:val="24"/>
        </w:rPr>
        <w:t xml:space="preserve">4. </w:t>
      </w:r>
      <w:r w:rsidR="001B25C7">
        <w:rPr>
          <w:sz w:val="24"/>
        </w:rPr>
        <w:t>Razno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>Na sjednicu se pozivaju:</w:t>
      </w:r>
    </w:p>
    <w:p w:rsidRDefault="009D0C47" w:rsidP="009D0C47" w:rsidR="009D0C47">
      <w:pPr>
        <w:jc w:val="both"/>
        <w:rPr>
          <w:sz w:val="24"/>
        </w:rPr>
      </w:pPr>
    </w:p>
    <w:p w:rsidRDefault="0004387C" w:rsidP="009D0C47" w:rsidR="009D0C47">
      <w:pPr>
        <w:jc w:val="both"/>
        <w:rPr>
          <w:sz w:val="24"/>
        </w:rPr>
      </w:pPr>
      <w:r>
        <w:rPr>
          <w:sz w:val="24"/>
        </w:rPr>
        <w:tab/>
        <w:t xml:space="preserve">1. stečajna </w:t>
      </w:r>
      <w:r w:rsidR="00BC3E26">
        <w:rPr>
          <w:sz w:val="24"/>
        </w:rPr>
        <w:t>upraviteljica Sanja Mišević, Osijek</w:t>
      </w:r>
    </w:p>
    <w:p w:rsidRDefault="009D0C47" w:rsidP="00FF719E" w:rsidR="00FF719E">
      <w:pPr>
        <w:jc w:val="both"/>
        <w:rPr>
          <w:sz w:val="24"/>
        </w:rPr>
      </w:pPr>
      <w:r>
        <w:rPr>
          <w:sz w:val="24"/>
        </w:rPr>
        <w:tab/>
        <w:t>2. Članovi Odbora vjerovnika:</w:t>
      </w:r>
    </w:p>
    <w:p w:rsidRDefault="006D3CE6" w:rsidP="00FF719E" w:rsidR="00FF719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5C7B08">
        <w:rPr>
          <w:sz w:val="24"/>
        </w:rPr>
        <w:t xml:space="preserve">Danijela </w:t>
      </w:r>
      <w:proofErr w:type="spellStart"/>
      <w:r w:rsidR="005C7B08">
        <w:rPr>
          <w:sz w:val="24"/>
        </w:rPr>
        <w:t>Pleša</w:t>
      </w:r>
      <w:proofErr w:type="spellEnd"/>
      <w:r w:rsidR="005C7B08">
        <w:rPr>
          <w:sz w:val="24"/>
        </w:rPr>
        <w:t>, Požega, Ante Starčevića 146, kao predstavnica ranijih radnika dužnika</w:t>
      </w:r>
    </w:p>
    <w:p w:rsidRDefault="00FF719E" w:rsidP="001B25C7" w:rsidR="00682543">
      <w:pPr>
        <w:jc w:val="both"/>
        <w:rPr>
          <w:sz w:val="24"/>
        </w:rPr>
      </w:pPr>
      <w:r>
        <w:rPr>
          <w:sz w:val="24"/>
        </w:rPr>
        <w:t xml:space="preserve"> </w:t>
      </w:r>
      <w:r w:rsidR="006D3CE6">
        <w:rPr>
          <w:sz w:val="24"/>
        </w:rPr>
        <w:tab/>
        <w:t xml:space="preserve">- </w:t>
      </w:r>
      <w:r w:rsidR="005C7B08">
        <w:rPr>
          <w:sz w:val="24"/>
        </w:rPr>
        <w:t xml:space="preserve">Marijo Vujić, </w:t>
      </w:r>
      <w:proofErr w:type="spellStart"/>
      <w:r w:rsidR="005C7B08">
        <w:rPr>
          <w:sz w:val="24"/>
        </w:rPr>
        <w:t>odvj</w:t>
      </w:r>
      <w:proofErr w:type="spellEnd"/>
      <w:r w:rsidR="005C7B08">
        <w:rPr>
          <w:sz w:val="24"/>
        </w:rPr>
        <w:t>. u Zagrebu kao predstavnik vjerovnika s malim tražbinama</w:t>
      </w:r>
    </w:p>
    <w:p w:rsidRDefault="001B25C7" w:rsidP="001B25C7" w:rsidR="001B25C7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C413B3">
        <w:rPr>
          <w:sz w:val="24"/>
        </w:rPr>
        <w:t xml:space="preserve">Vlatka Đipalo </w:t>
      </w:r>
      <w:proofErr w:type="spellStart"/>
      <w:r w:rsidR="00C413B3">
        <w:rPr>
          <w:sz w:val="24"/>
        </w:rPr>
        <w:t>Dergez</w:t>
      </w:r>
      <w:proofErr w:type="spellEnd"/>
      <w:r w:rsidR="00C413B3">
        <w:rPr>
          <w:sz w:val="24"/>
        </w:rPr>
        <w:t>, predstavnica</w:t>
      </w:r>
      <w:r w:rsidR="005E4E98">
        <w:rPr>
          <w:sz w:val="24"/>
        </w:rPr>
        <w:t xml:space="preserve"> vjerovnik</w:t>
      </w:r>
      <w:r w:rsidR="00C413B3">
        <w:rPr>
          <w:sz w:val="24"/>
        </w:rPr>
        <w:t xml:space="preserve">a </w:t>
      </w:r>
      <w:r w:rsidR="005E4E98">
        <w:rPr>
          <w:sz w:val="24"/>
        </w:rPr>
        <w:t>Podravska banka d.d. Koprivnica</w:t>
      </w:r>
      <w:r w:rsidR="00C413B3">
        <w:rPr>
          <w:sz w:val="24"/>
        </w:rPr>
        <w:t xml:space="preserve"> kao vjerovnika s velikom tražbinom</w:t>
      </w:r>
    </w:p>
    <w:p w:rsidRDefault="00BE3092" w:rsidP="001B25C7" w:rsidR="00BE3092">
      <w:pPr>
        <w:jc w:val="both"/>
        <w:rPr>
          <w:sz w:val="24"/>
        </w:rPr>
      </w:pPr>
    </w:p>
    <w:p w:rsidRDefault="00BE3092" w:rsidP="00BE3092" w:rsidR="00BE3092" w:rsidRPr="005D33AE">
      <w:pPr>
        <w:rPr>
          <w:sz w:val="24"/>
        </w:rPr>
      </w:pPr>
      <w:r w:rsidRPr="005D33AE">
        <w:rPr>
          <w:sz w:val="24"/>
        </w:rPr>
        <w:t xml:space="preserve">Uvid u izvješće stečajne upraviteljice o tijeku stečajnog postupka i stanju stečajne mase članovi Odbora vjerovnika mogu izvršiti na mrežnoj stranici e-oglasna ploča suda na kojoj je izvješće objavljeno s danom </w:t>
      </w:r>
      <w:r>
        <w:rPr>
          <w:sz w:val="24"/>
        </w:rPr>
        <w:t>24.10.2018.</w:t>
      </w:r>
    </w:p>
    <w:p w:rsidRDefault="00FD4F9D" w:rsidP="001B25C7" w:rsidR="00FD4F9D">
      <w:pPr>
        <w:jc w:val="both"/>
        <w:rPr>
          <w:sz w:val="24"/>
        </w:rPr>
      </w:pPr>
    </w:p>
    <w:p w:rsidRDefault="005D33AE" w:rsidR="005D33AE">
      <w:pPr>
        <w:rPr>
          <w:b/>
          <w:sz w:val="24"/>
        </w:rPr>
      </w:pPr>
      <w:r w:rsidRPr="005D33AE">
        <w:rPr>
          <w:b/>
          <w:sz w:val="24"/>
        </w:rPr>
        <w:t>Napomena: sukladno čl. 101 st 4 Stečajnog zakona, člana Odbora vjerovnika na sjednicama može zamjenjivati osoba koju on na to ovlasti ovjerovljenom punomoći.</w:t>
      </w:r>
    </w:p>
    <w:p w:rsidRDefault="005D33AE" w:rsidR="005D33AE">
      <w:pPr>
        <w:rPr>
          <w:sz w:val="24"/>
        </w:rPr>
      </w:pPr>
    </w:p>
    <w:p w:rsidRDefault="00FF252D" w:rsidP="004F1C51" w:rsidR="00C9168F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C9168F">
        <w:rPr>
          <w:sz w:val="24"/>
        </w:rPr>
        <w:t xml:space="preserve">Brodu, </w:t>
      </w:r>
      <w:r w:rsidR="00A30D7B">
        <w:rPr>
          <w:sz w:val="24"/>
        </w:rPr>
        <w:t>30. listopada</w:t>
      </w:r>
      <w:r w:rsidR="00682543">
        <w:rPr>
          <w:sz w:val="24"/>
        </w:rPr>
        <w:t xml:space="preserve"> 2018</w:t>
      </w:r>
      <w:r w:rsidR="00BC3E26">
        <w:rPr>
          <w:sz w:val="24"/>
        </w:rPr>
        <w:t>.</w:t>
      </w: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682543">
        <w:rPr>
          <w:sz w:val="24"/>
        </w:rPr>
        <w:t xml:space="preserve">                  STEČAJNA SUTKINJA</w:t>
      </w:r>
      <w:r>
        <w:rPr>
          <w:sz w:val="24"/>
        </w:rPr>
        <w:t>:</w:t>
      </w:r>
    </w:p>
    <w:p w:rsidRDefault="00C9168F" w:rsidP="003774FD" w:rsidR="00EE7661">
      <w:pPr>
        <w:rPr>
          <w:sz w:val="24"/>
        </w:rPr>
      </w:pPr>
      <w:r>
        <w:rPr>
          <w:sz w:val="24"/>
        </w:rPr>
        <w:t xml:space="preserve">                                                                      </w:t>
      </w:r>
      <w:r w:rsidR="009D0C47">
        <w:rPr>
          <w:sz w:val="24"/>
        </w:rPr>
        <w:t xml:space="preserve">                </w:t>
      </w:r>
      <w:r w:rsidR="000E05F9">
        <w:rPr>
          <w:sz w:val="24"/>
        </w:rPr>
        <w:t xml:space="preserve">                   </w:t>
      </w:r>
      <w:r w:rsidR="00313709">
        <w:rPr>
          <w:sz w:val="24"/>
        </w:rPr>
        <w:t xml:space="preserve">  </w:t>
      </w:r>
      <w:r w:rsidR="00D77F5D">
        <w:rPr>
          <w:sz w:val="24"/>
        </w:rPr>
        <w:t xml:space="preserve">  </w:t>
      </w:r>
      <w:r w:rsidR="009D0C47">
        <w:rPr>
          <w:sz w:val="24"/>
        </w:rPr>
        <w:t>Vesna Vukelić</w:t>
      </w:r>
      <w:r w:rsidR="0096572D">
        <w:rPr>
          <w:sz w:val="24"/>
        </w:rPr>
        <w:t>, v.r.</w:t>
      </w:r>
      <w:r w:rsidR="003774FD">
        <w:rPr>
          <w:sz w:val="24"/>
        </w:rPr>
        <w:tab/>
      </w:r>
    </w:p>
    <w:p w:rsidRDefault="003774FD" w:rsidP="00EE7661" w:rsidR="00EE7661">
      <w:pPr>
        <w:ind w:firstLine="720" w:left="5760"/>
        <w:rPr>
          <w:sz w:val="24"/>
        </w:rPr>
      </w:pPr>
      <w:r>
        <w:rPr>
          <w:sz w:val="24"/>
        </w:rPr>
        <w:tab/>
      </w:r>
    </w:p>
    <w:p w:rsidRDefault="00EE7661" w:rsidP="00EE7661" w:rsidR="00EE7661">
      <w:pPr>
        <w:ind w:firstLine="720" w:left="5760"/>
        <w:rPr>
          <w:sz w:val="24"/>
        </w:rPr>
      </w:pPr>
    </w:p>
    <w:p w:rsidRDefault="003774FD" w:rsidP="00EE7661" w:rsidR="003774FD">
      <w:pPr>
        <w:ind w:firstLine="720" w:left="576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B25C7" w:rsidR="001B25C7">
      <w:r>
        <w:rPr>
          <w:sz w:val="24"/>
        </w:rPr>
        <w:t>Dostaviti putem mrežne st</w:t>
      </w:r>
      <w:r w:rsidR="00C93232">
        <w:rPr>
          <w:sz w:val="24"/>
        </w:rPr>
        <w:t>r</w:t>
      </w:r>
      <w:r>
        <w:rPr>
          <w:sz w:val="24"/>
        </w:rPr>
        <w:t>anice e-Oglasna ploča sudova</w:t>
      </w:r>
      <w:r w:rsidR="00BC3E26">
        <w:rPr>
          <w:sz w:val="24"/>
        </w:rPr>
        <w:t>:</w:t>
      </w:r>
    </w:p>
    <w:sectPr w:rsidSect="00EE7661" w:rsidR="001B25C7">
      <w:pgSz w:h="16838" w:w="11906"/>
      <w:pgMar w:gutter="0" w:footer="720" w:header="720" w:left="1417" w:bottom="851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C62B1A"/>
    <w:multiLevelType w:val="hybridMultilevel"/>
    <w:tmpl w:val="906CED94"/>
    <w:lvl w:tplc="85243F22" w:ilvl="0">
      <w:start w:val="1"/>
      <w:numFmt w:val="upperRoman"/>
      <w:lvlText w:val="%1-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F37"/>
    <w:rsid w:val="00032B5D"/>
    <w:rsid w:val="0004387C"/>
    <w:rsid w:val="00063323"/>
    <w:rsid w:val="000E0107"/>
    <w:rsid w:val="000E05F9"/>
    <w:rsid w:val="00122F37"/>
    <w:rsid w:val="0017611C"/>
    <w:rsid w:val="001B25C7"/>
    <w:rsid w:val="001D47C4"/>
    <w:rsid w:val="001D5579"/>
    <w:rsid w:val="002826BA"/>
    <w:rsid w:val="002E382F"/>
    <w:rsid w:val="002F53C7"/>
    <w:rsid w:val="00313709"/>
    <w:rsid w:val="003774FD"/>
    <w:rsid w:val="00385BEB"/>
    <w:rsid w:val="004316AB"/>
    <w:rsid w:val="00433428"/>
    <w:rsid w:val="00441E44"/>
    <w:rsid w:val="004534CA"/>
    <w:rsid w:val="00477DD2"/>
    <w:rsid w:val="004C2C67"/>
    <w:rsid w:val="004F1C51"/>
    <w:rsid w:val="005126AD"/>
    <w:rsid w:val="00520FB7"/>
    <w:rsid w:val="00541C95"/>
    <w:rsid w:val="005C7B08"/>
    <w:rsid w:val="005D33AE"/>
    <w:rsid w:val="005D7A76"/>
    <w:rsid w:val="005E4E98"/>
    <w:rsid w:val="00605371"/>
    <w:rsid w:val="00660337"/>
    <w:rsid w:val="0066122F"/>
    <w:rsid w:val="00682543"/>
    <w:rsid w:val="00685691"/>
    <w:rsid w:val="006C46AF"/>
    <w:rsid w:val="006D3CE6"/>
    <w:rsid w:val="007457FD"/>
    <w:rsid w:val="00750DC0"/>
    <w:rsid w:val="00772E06"/>
    <w:rsid w:val="008519F9"/>
    <w:rsid w:val="008D1DB4"/>
    <w:rsid w:val="008F7FF3"/>
    <w:rsid w:val="0091683B"/>
    <w:rsid w:val="0096572D"/>
    <w:rsid w:val="00966068"/>
    <w:rsid w:val="009B4DBC"/>
    <w:rsid w:val="009D0C47"/>
    <w:rsid w:val="00A30D7B"/>
    <w:rsid w:val="00A4442F"/>
    <w:rsid w:val="00AA17A3"/>
    <w:rsid w:val="00AB2767"/>
    <w:rsid w:val="00AB58FA"/>
    <w:rsid w:val="00AC5ABA"/>
    <w:rsid w:val="00AE12ED"/>
    <w:rsid w:val="00B30DE1"/>
    <w:rsid w:val="00B60568"/>
    <w:rsid w:val="00BC3E26"/>
    <w:rsid w:val="00BE0B1B"/>
    <w:rsid w:val="00BE3092"/>
    <w:rsid w:val="00C15229"/>
    <w:rsid w:val="00C413B3"/>
    <w:rsid w:val="00C5031B"/>
    <w:rsid w:val="00C9168F"/>
    <w:rsid w:val="00C93232"/>
    <w:rsid w:val="00CD3818"/>
    <w:rsid w:val="00CD7037"/>
    <w:rsid w:val="00CE3C0A"/>
    <w:rsid w:val="00D663ED"/>
    <w:rsid w:val="00D66CE4"/>
    <w:rsid w:val="00D77F5D"/>
    <w:rsid w:val="00E318FD"/>
    <w:rsid w:val="00E4444E"/>
    <w:rsid w:val="00E60A4E"/>
    <w:rsid w:val="00EE7661"/>
    <w:rsid w:val="00F8013F"/>
    <w:rsid w:val="00FC06B9"/>
    <w:rsid w:val="00FD4F9D"/>
    <w:rsid w:val="00FF252D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B27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5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6A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B27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5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6A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</izvorni_sadrzaj>
    <derivirana_varijabla naziv="DomainObject.Predmet.PrimjedbaSuca_1">čl. 110 st.1  SZ,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260</properties:Words>
  <properties:Characters>1437</properties:Characters>
  <properties:Lines>52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2018-10-30T09:44:00Z</dcterms:created>
  <dc:creator>Trgovacki sud</dc:creator>
  <cp:lastModifiedBy>wsadmin</cp:lastModifiedBy>
  <cp:lastPrinted>2018-10-30T10:46:00Z</cp:lastPrinted>
  <dcterms:modified xmlns:xsi="http://www.w3.org/2001/XMLSchema-instance" xsi:type="dcterms:W3CDTF">2018-10-30T10:46:00Z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PRVU SJEDNICU 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